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117c" w14:paraId="391117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659F4">
        <w:t>31</w:t>
      </w:r>
      <w:r w:rsidR="00470D5B">
        <w:t>63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659F4">
        <w:t>18</w:t>
      </w:r>
      <w:r w:rsidR="00D902E2">
        <w:t>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470D5B">
        <w:t>BIOVETERINA d.o.o. Kloštar Ivanić, Školska 29, OIB: 34603853346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70D5B">
        <w:t>18.663,31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659F4">
        <w:t>18</w:t>
      </w:r>
      <w:r w:rsidR="00D902E2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37F"/>
    <w:rsid w:val="000627E0"/>
    <w:rsid w:val="0007056B"/>
    <w:rsid w:val="00075673"/>
    <w:rsid w:val="0008073D"/>
    <w:rsid w:val="000E5CDD"/>
    <w:rsid w:val="00111057"/>
    <w:rsid w:val="00114EAD"/>
    <w:rsid w:val="00166065"/>
    <w:rsid w:val="00185571"/>
    <w:rsid w:val="00186935"/>
    <w:rsid w:val="00186AF0"/>
    <w:rsid w:val="001E50FB"/>
    <w:rsid w:val="001F6933"/>
    <w:rsid w:val="00215952"/>
    <w:rsid w:val="00230A63"/>
    <w:rsid w:val="00263D6D"/>
    <w:rsid w:val="00264D19"/>
    <w:rsid w:val="00297E94"/>
    <w:rsid w:val="002A51C3"/>
    <w:rsid w:val="00325398"/>
    <w:rsid w:val="003659F4"/>
    <w:rsid w:val="00371E05"/>
    <w:rsid w:val="0038246E"/>
    <w:rsid w:val="003D35F9"/>
    <w:rsid w:val="003E3A15"/>
    <w:rsid w:val="00413F4C"/>
    <w:rsid w:val="00470D5B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93392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A71431"/>
    <w:rsid w:val="00A84C69"/>
    <w:rsid w:val="00AC4528"/>
    <w:rsid w:val="00AD027A"/>
    <w:rsid w:val="00B163C4"/>
    <w:rsid w:val="00B82F18"/>
    <w:rsid w:val="00BA227D"/>
    <w:rsid w:val="00BD41F8"/>
    <w:rsid w:val="00BF240D"/>
    <w:rsid w:val="00BF27E5"/>
    <w:rsid w:val="00C17166"/>
    <w:rsid w:val="00C21BAD"/>
    <w:rsid w:val="00C323C2"/>
    <w:rsid w:val="00C836B9"/>
    <w:rsid w:val="00C958E9"/>
    <w:rsid w:val="00CE0807"/>
    <w:rsid w:val="00CE7362"/>
    <w:rsid w:val="00D01B78"/>
    <w:rsid w:val="00D26B17"/>
    <w:rsid w:val="00D66226"/>
    <w:rsid w:val="00D902E2"/>
    <w:rsid w:val="00DB0DEC"/>
    <w:rsid w:val="00DC62ED"/>
    <w:rsid w:val="00DD1A0A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3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3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3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3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3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3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3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3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3163</izvorni_sadrzaj>
    <derivirana_varijabla naziv="DomainObject.Predmet.Broj_1">3163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St-3163/2015</izvorni_sadrzaj>
    <derivirana_varijabla naziv="DomainObject.Predmet.OznakaBroj_1">St-3163/2015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BIOVETERINA d.o.o. zastupanog po punomoćniku Ivan Kosovec; Hrvoje Kosovec</izvorni_sadrzaj>
    <derivirana_varijabla naziv="DomainObject.Predmet.ProtustrankaFormated_1">  BIOVETERINA d.o.o. zastupanog po punomoćniku Ivan Kosovec; Hrvoje Kosovec</derivirana_varijabla>
  </DomainObject.Predmet.ProtustrankaFormated>
  <DomainObject.Predmet.ProtustrankaFormatedOIB>
    <izvorni_sadrzaj>  BIOVETERINA d.o.o., OIB 34603853346 zastupanog po punomoćniku Ivan Kosovec; Hrvoje Kosovec</izvorni_sadrzaj>
    <derivirana_varijabla naziv="DomainObject.Predmet.ProtustrankaFormatedOIB_1">  BIOVETERINA d.o.o., OIB 34603853346 zastupanog po punomoćniku Ivan Kosovec; Hrvoje Kosovec</derivirana_varijabla>
  </DomainObject.Predmet.ProtustrankaFormatedOIB>
  <DomainObject.Predmet.ProtustrankaFormatedWithAdress>
    <izvorni_sadrzaj> BIOVETERINA d.o.o., Školska 29, 10310 Kloštar Ivanić zastupanog po punomoćniku Ivan Kosovec; Hrvoje Kosovec</izvorni_sadrzaj>
    <derivirana_varijabla naziv="DomainObject.Predmet.ProtustrankaFormatedWithAdress_1"> BIOVETERINA d.o.o., Školska 29, 10310 Kloštar Ivanić zastupanog po punomoćniku Ivan Kosovec; Hrvoje Kosovec</derivirana_varijabla>
  </DomainObject.Predmet.ProtustrankaFormatedWithAdress>
  <DomainObject.Predmet.ProtustrankaFormatedWithAdressOIB>
    <izvorni_sadrzaj> BIOVETERINA d.o.o., OIB 34603853346, Školska 29, 10310 Kloštar Ivanić zastupanog po punomoćniku Ivan Kosovec; Hrvoje Kosovec</izvorni_sadrzaj>
    <derivirana_varijabla naziv="DomainObject.Predmet.ProtustrankaFormatedWithAdressOIB_1"> BIOVETERINA d.o.o., OIB 34603853346, Školska 29, 10310 Kloštar Ivanić zastupanog po punomoćniku Ivan Kosovec; Hrvoje Kosovec</derivirana_varijabla>
  </DomainObject.Predmet.ProtustrankaFormatedWithAdressOIB>
  <DomainObject.Predmet.ProtustrankaWithAdress>
    <izvorni_sadrzaj>BIOVETERINA d.o.o. Školska 29, 10310 Kloštar Ivanić</izvorni_sadrzaj>
    <derivirana_varijabla naziv="DomainObject.Predmet.ProtustrankaWithAdress_1">BIOVETERINA d.o.o. Školska 29, 10310 Kloštar Ivanić</derivirana_varijabla>
  </DomainObject.Predmet.ProtustrankaWithAdress>
  <DomainObject.Predmet.ProtustrankaWithAdressOIB>
    <izvorni_sadrzaj>BIOVETERINA d.o.o., OIB 34603853346, Školska 29, 10310 Kloštar Ivanić</izvorni_sadrzaj>
    <derivirana_varijabla naziv="DomainObject.Predmet.ProtustrankaWithAdressOIB_1">BIOVETERINA d.o.o., OIB 34603853346, Školska 29, 10310 Kloštar Ivanić</derivirana_varijabla>
  </DomainObject.Predmet.ProtustrankaWithAdressOIB>
  <DomainObject.Predmet.ProtustrankaNazivFormated>
    <izvorni_sadrzaj>BIOVETERINA d.o.o.</izvorni_sadrzaj>
    <derivirana_varijabla naziv="DomainObject.Predmet.ProtustrankaNazivFormated_1">BIOVETERINA d.o.o.</derivirana_varijabla>
  </DomainObject.Predmet.ProtustrankaNazivFormated>
  <DomainObject.Predmet.ProtustrankaNazivFormatedOIB>
    <izvorni_sadrzaj>BIOVETERINA d.o.o., OIB 34603853346</izvorni_sadrzaj>
    <derivirana_varijabla naziv="DomainObject.Predmet.ProtustrankaNazivFormatedOIB_1">BIOVETERINA d.o.o., OIB 34603853346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BIOVETERINA d.o.o. zastupanog po punomoćniku Ivan Kosovec; Hrvoje Kosovec</item>
    </izvorni_sadrzaj>
    <derivirana_varijabla naziv="DomainObject.Predmet.ProtuStrankaListFormated_1">
      <item>BIOVETERINA d.o.o. zastupanog po punomoćniku Ivan Kosovec; Hrvoje Kosovec</item>
    </derivirana_varijabla>
  </DomainObject.Predmet.ProtuStrankaListFormated>
  <DomainObject.Predmet.ProtuStrankaListFormatedOIB>
    <izvorni_sadrzaj>
      <item>BIOVETERINA d.o.o., OIB 34603853346 zastupanog po punomoćniku Ivan Kosovec; Hrvoje Kosovec</item>
    </izvorni_sadrzaj>
    <derivirana_varijabla naziv="DomainObject.Predmet.ProtuStrankaListFormatedOIB_1">
      <item>BIOVETERINA d.o.o., OIB 34603853346 zastupanog po punomoćniku Ivan Kosovec; Hrvoje Kosovec</item>
    </derivirana_varijabla>
  </DomainObject.Predmet.ProtuStrankaListFormatedOIB>
  <DomainObject.Predmet.ProtuStrankaListFormatedWithAdress>
    <izvorni_sadrzaj>
      <item>BIOVETERINA d.o.o., Školska 29, 10310 Kloštar Ivanić zastupanog po punomoćniku Ivan Kosovec; Hrvoje Kosovec</item>
    </izvorni_sadrzaj>
    <derivirana_varijabla naziv="DomainObject.Predmet.ProtuStrankaListFormatedWithAdress_1">
      <item>BIOVETERINA d.o.o., Školska 29, 10310 Kloštar Ivanić zastupanog po punomoćniku Ivan Kosovec; Hrvoje Kosovec</item>
    </derivirana_varijabla>
  </DomainObject.Predmet.ProtuStrankaListFormatedWithAdress>
  <DomainObject.Predmet.ProtuStrankaListFormatedWithAdressOIB>
    <izvorni_sadrzaj>
      <item>BIOVETERINA d.o.o., OIB 34603853346, Školska 29, 10310 Kloštar Ivanić zastupanog po punomoćniku Ivan Kosovec; Hrvoje Kosovec</item>
    </izvorni_sadrzaj>
    <derivirana_varijabla naziv="DomainObject.Predmet.ProtuStrankaListFormatedWithAdressOIB_1">
      <item>BIOVETERINA d.o.o., OIB 34603853346, Školska 29, 10310 Kloštar Ivanić zastupanog po punomoćniku Ivan Kosovec; Hrvoje Kosovec</item>
    </derivirana_varijabla>
  </DomainObject.Predmet.ProtuStrankaListFormatedWithAdressOIB>
  <DomainObject.Predmet.ProtuStrankaListNazivFormated>
    <izvorni_sadrzaj>
      <item>BIOVETERINA d.o.o.</item>
    </izvorni_sadrzaj>
    <derivirana_varijabla naziv="DomainObject.Predmet.ProtuStrankaListNazivFormated_1">
      <item>BIOVETERINA d.o.o.</item>
    </derivirana_varijabla>
  </DomainObject.Predmet.ProtuStrankaListNazivFormated>
  <DomainObject.Predmet.ProtuStrankaListNazivFormatedOIB>
    <izvorni_sadrzaj>
      <item>BIOVETERINA d.o.o., OIB 34603853346</item>
    </izvorni_sadrzaj>
    <derivirana_varijabla naziv="DomainObject.Predmet.ProtuStrankaListNazivFormatedOIB_1">
      <item>BIOVETERINA d.o.o., OIB 34603853346</item>
    </derivirana_varijabla>
  </DomainObject.Predmet.ProtuStrankaListNazivFormatedOIB>
  <DomainObject.Predmet.OstaliListFormated>
    <izvorni_sadrzaj>
      <item>Hrvoje Kosovec punomoćnik sudionika u postupku BIOVETERINA d.o.o.</item>
      <item>Ivan Kosovec punomoćnik sudionika u postupku BIOVETERINA d.o.o.</item>
    </izvorni_sadrzaj>
    <derivirana_varijabla naziv="DomainObject.Predmet.OstaliListFormated_1">
      <item>Hrvoje Kosovec punomoćnik sudionika u postupku BIOVETERINA d.o.o.</item>
      <item>Ivan Kosovec punomoćnik sudionika u postupku BIOVETERINA d.o.o.</item>
    </derivirana_varijabla>
  </DomainObject.Predmet.OstaliListFormated>
  <DomainObject.Predmet.OstaliListFormatedOIB>
    <izvorni_sadrzaj>
      <item>Hrvoje Kosovec, OIB 23686702268 punomoćnik sudionika u postupku BIOVETERINA d.o.o.</item>
      <item>Ivan Kosovec, OIB 23900609189 punomoćnik sudionika u postupku BIOVETERINA d.o.o.</item>
    </izvorni_sadrzaj>
    <derivirana_varijabla naziv="DomainObject.Predmet.OstaliListFormatedOIB_1">
      <item>Hrvoje Kosovec, OIB 23686702268 punomoćnik sudionika u postupku BIOVETERINA d.o.o.</item>
      <item>Ivan Kosovec, OIB 23900609189 punomoćnik sudionika u postupku BIOVETERINA d.o.o.</item>
    </derivirana_varijabla>
  </DomainObject.Predmet.OstaliListFormatedOIB>
  <DomainObject.Predmet.OstaliListFormatedWithAdress>
    <izvorni_sadrzaj>
      <item>Hrvoje Kosovec, Školska 29, 10310 Kloštar Ivanić punomoćnik sudionika u postupku BIOVETERINA d.o.o.</item>
      <item>Ivan Kosovec, M. Trnine 9, 10310 Ivanić-Grad punomoćnik sudionika u postupku BIOVETERINA d.o.o.</item>
    </izvorni_sadrzaj>
    <derivirana_varijabla naziv="DomainObject.Predmet.OstaliListFormatedWithAdress_1">
      <item>Hrvoje Kosovec, Školska 29, 10310 Kloštar Ivanić punomoćnik sudionika u postupku BIOVETERINA d.o.o.</item>
      <item>Ivan Kosovec, M. Trnine 9, 10310 Ivanić-Grad punomoćnik sudionika u postupku BIOVETERINA d.o.o.</item>
    </derivirana_varijabla>
  </DomainObject.Predmet.OstaliListFormatedWithAdress>
  <DomainObject.Predmet.OstaliListFormatedWithAdressOIB>
    <izvorni_sadrzaj>
      <item>Hrvoje Kosovec, OIB 23686702268, Školska 29, 10310 Kloštar Ivanić punomoćnik sudionika u postupku BIOVETERINA d.o.o.</item>
      <item>Ivan Kosovec, OIB 23900609189, M. Trnine 9, 10310 Ivanić-Grad punomoćnik sudionika u postupku BIOVETERINA d.o.o.</item>
    </izvorni_sadrzaj>
    <derivirana_varijabla naziv="DomainObject.Predmet.OstaliListFormatedWithAdressOIB_1">
      <item>Hrvoje Kosovec, OIB 23686702268, Školska 29, 10310 Kloštar Ivanić punomoćnik sudionika u postupku BIOVETERINA d.o.o.</item>
      <item>Ivan Kosovec, OIB 23900609189, M. Trnine 9, 10310 Ivanić-Grad punomoćnik sudionika u postupku BIOVETERINA d.o.o.</item>
    </derivirana_varijabla>
  </DomainObject.Predmet.OstaliListFormatedWithAdressOIB>
  <DomainObject.Predmet.OstaliListNazivFormated>
    <izvorni_sadrzaj>
      <item>Hrvoje Kosovec</item>
      <item>Ivan Kosovec</item>
    </izvorni_sadrzaj>
    <derivirana_varijabla naziv="DomainObject.Predmet.OstaliListNazivFormated_1">
      <item>Hrvoje Kosovec</item>
      <item>Ivan Kosovec</item>
    </derivirana_varijabla>
  </DomainObject.Predmet.OstaliListNazivFormated>
  <DomainObject.Predmet.OstaliListNazivFormatedOIB>
    <izvorni_sadrzaj>
      <item>Hrvoje Kosovec, OIB 23686702268</item>
      <item>Ivan Kosovec, OIB 23900609189</item>
    </izvorni_sadrzaj>
    <derivirana_varijabla naziv="DomainObject.Predmet.OstaliListNazivFormatedOIB_1">
      <item>Hrvoje Kosovec, OIB 23686702268</item>
      <item>Ivan Kosovec, OIB 23900609189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BIOVETERINA d.o.o.</izvorni_sadrzaj>
    <derivirana_varijabla naziv="DomainObject.Predmet.ProtustrankaIDrugi_1">BIOVETERINA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BIOVETERINA d.o.o., OIB 34603853346, Školska 29, 10310 Kloštar Ivanić</izvorni_sadrzaj>
    <derivirana_varijabla naziv="DomainObject.Predmet.ProtustrankaIDrugiAdressOIB_1">BIOVETERINA d.o.o., OIB 34603853346, Školska 29,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BIOVETERINA d.o.o.</item>
      <item>Hrvoje Kosovec</item>
      <item>Ivan Kosovec</item>
    </izvorni_sadrzaj>
    <derivirana_varijabla naziv="DomainObject.Predmet.SudioniciListNaziv_1">
      <item>FINA Regionalni centar Zagreb</item>
      <item>BIOVETERINA d.o.o.</item>
      <item>Hrvoje Kosovec</item>
      <item>Ivan Kosovec</item>
    </derivirana_varijabla>
  </DomainObject.Predmet.SudioniciListNaziv>
  <DomainObject.Predmet.SudioniciListAdressOIB>
    <izvorni_sadrzaj>
      <item>FINA Regionalni centar Zagreb, OIB 85821130368, Trg svibanjskih žrtava 1995. 1,10000 Zagreb</item>
      <item>BIOVETERINA d.o.o., OIB 34603853346, Školska 29,10310 Kloštar Ivanić</item>
      <item>Hrvoje Kosovec, OIB 23686702268, Školska 29,10310 Kloštar Ivanić</item>
      <item>Ivan Kosovec, OIB 23900609189, M. Trnine 9,10310 Ivanić-Grad</item>
    </izvorni_sadrzaj>
    <derivirana_varijabla naziv="DomainObject.Predmet.SudioniciListAdressOIB_1">
      <item>FINA Regionalni centar Zagreb, OIB 85821130368, Trg svibanjskih žrtava 1995. 1,10000 Zagreb</item>
      <item>BIOVETERINA d.o.o., OIB 34603853346, Školska 29,10310 Kloštar Ivanić</item>
      <item>Hrvoje Kosovec, OIB 23686702268, Školska 29,10310 Kloštar Ivanić</item>
      <item>Ivan Kosovec, OIB 23900609189, M. Trnine 9,10310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34603853346</item>
      <item>, OIB 23686702268</item>
      <item>, OIB 23900609189</item>
    </izvorni_sadrzaj>
    <derivirana_varijabla naziv="DomainObject.Predmet.SudioniciListNazivOIB_1">
      <item>, OIB 85821130368</item>
      <item>, OIB 34603853346</item>
      <item>, OIB 23686702268</item>
      <item>, OIB 23900609189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1324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2015-12-18T12:25:00Z</dcterms:created>
  <dc:creator>ilukac</dc:creator>
  <cp:lastModifiedBy>Karmen Malkoč</cp:lastModifiedBy>
  <cp:lastPrinted>2015-12-18T12:25:00Z</cp:lastPrinted>
  <dcterms:modified xmlns:xsi="http://www.w3.org/2001/XMLSchema-instance" xsi:type="dcterms:W3CDTF">2015-12-18T12:27:00Z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