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6f07" w14:paraId="7216f07" w:rsidRDefault="0044549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4549E" w:rsidP="0044549E" w:rsidR="0044549E">
      <w:pPr>
        <w:spacing w:after="0"/>
        <w:jc w:val="both"/>
      </w:pPr>
      <w:r>
        <w:t xml:space="preserve">            </w:t>
      </w:r>
      <w:r>
        <w:t>Republika Hrvatska</w:t>
      </w:r>
    </w:p>
    <w:p w:rsidRDefault="0044549E" w:rsidP="0044549E" w:rsidR="0044549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4549E" w:rsidP="0044549E" w:rsidR="0044549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44549E">
        <w:rPr>
          <w:rFonts w:cs="Times New Roman" w:eastAsia="Times New Roman"/>
          <w:noProof/>
          <w:szCs w:val="20"/>
          <w:lang w:eastAsia="hr-HR"/>
        </w:rPr>
        <w:t>Poslovni broj: 5. St-131/2018-2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4549E" w:rsidP="0044549E" w:rsidR="0044549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4549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4549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44549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Moje domaće meso društvo s ograničenom odgovornošću za proizvodnju i promet mesa i mesnih prerađevina, Bjelovar, Male </w:t>
      </w:r>
      <w:proofErr w:type="spellStart"/>
      <w:r w:rsidRPr="0044549E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44549E">
        <w:rPr>
          <w:rFonts w:cs="Times New Roman" w:eastAsia="Times New Roman"/>
          <w:szCs w:val="20"/>
          <w:lang w:eastAsia="hr-HR"/>
        </w:rPr>
        <w:t xml:space="preserve"> 17/B, MBS: 010091037, OIB: 60174244801, 2. svibnja 2018.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>r i j e š i o   j e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Moje domaće meso društvo s ograničenom odgovornošću za proizvodnju i promet mesa i mesnih prerađevina, Bjelovar, Male </w:t>
      </w:r>
      <w:proofErr w:type="spellStart"/>
      <w:r w:rsidRPr="0044549E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44549E">
        <w:rPr>
          <w:rFonts w:cs="Times New Roman" w:eastAsia="Times New Roman"/>
          <w:szCs w:val="20"/>
          <w:lang w:eastAsia="hr-HR"/>
        </w:rPr>
        <w:t xml:space="preserve"> 17/B, MBS: 010091037, OIB: 60174244801.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>2. Saziva se ročište</w:t>
      </w:r>
      <w:r w:rsidRPr="0044549E">
        <w:rPr>
          <w:rFonts w:cs="Times New Roman" w:eastAsia="Times New Roman"/>
          <w:b/>
          <w:szCs w:val="20"/>
          <w:lang w:eastAsia="hr-HR"/>
        </w:rPr>
        <w:t xml:space="preserve"> </w:t>
      </w:r>
      <w:r w:rsidRPr="0044549E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Moje domaće meso društvo s ograničenom odgovornošću za proizvodnju i promet mesa i mesnih prerađevina, Bjelovar, Male </w:t>
      </w:r>
      <w:proofErr w:type="spellStart"/>
      <w:r w:rsidRPr="0044549E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44549E">
        <w:rPr>
          <w:rFonts w:cs="Times New Roman" w:eastAsia="Times New Roman"/>
          <w:szCs w:val="20"/>
          <w:lang w:eastAsia="hr-HR"/>
        </w:rPr>
        <w:t xml:space="preserve"> 17/B, za dan 6. lipnja 2018. u 9,50 sati u ovome sudu u Bjelovaru, Šetalište dr. </w:t>
      </w:r>
      <w:proofErr w:type="spellStart"/>
      <w:r w:rsidRPr="0044549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4549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4549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4549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- zakonski zastupnik dužnika Saša Suhi.  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3. Nalaže se zakonskom zastupniku dužnika Saši Suhi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>Obrazloženje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20. ožujka 2018 ovom sudu podnijela prijedlog za otvaranje stečajnog postupka nad dužnikom</w:t>
      </w:r>
      <w:r w:rsidRPr="0044549E">
        <w:rPr>
          <w:rFonts w:cs="Times New Roman" w:eastAsia="Times New Roman"/>
          <w:szCs w:val="20"/>
          <w:lang w:eastAsia="hr-HR"/>
        </w:rPr>
        <w:t xml:space="preserve"> Moje domaće meso društvo s ograničenom odgovornošću za proizvodnju i promet mesa i mesnih prerađevina, Bjelovar, Male </w:t>
      </w:r>
      <w:proofErr w:type="spellStart"/>
      <w:r w:rsidRPr="0044549E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44549E">
        <w:rPr>
          <w:rFonts w:cs="Times New Roman" w:eastAsia="Times New Roman"/>
          <w:szCs w:val="20"/>
          <w:lang w:eastAsia="hr-HR"/>
        </w:rPr>
        <w:t xml:space="preserve"> 17/B.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U prijedlogu navodi da na dan 13. ožujka 2018. dužnik u Očevidniku redoslijeda osnova za plaćanje ima evidentirane neizvršene osnove za plaćanje u neprekinutom razdoblju </w:t>
      </w:r>
      <w:r w:rsidRPr="0044549E">
        <w:rPr>
          <w:rFonts w:cs="Times New Roman" w:eastAsia="Times New Roman"/>
          <w:szCs w:val="20"/>
          <w:lang w:eastAsia="hr-HR"/>
        </w:rPr>
        <w:lastRenderedPageBreak/>
        <w:t xml:space="preserve">od 328 dana, u ukupnom iznosu od 95.433,85 kn, u koji iznos je uračunata kamata i naknada Financijske agencije za provedbu ovrhe na novčanim sredstvima. Prema podacima koje je FINI dostavio Hrvatski zavod za mirovinsko osiguranje </w:t>
      </w:r>
      <w:r w:rsidRPr="0044549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U Bjelovaru 2. svibnja </w:t>
      </w:r>
      <w:r w:rsidRPr="0044549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4549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4549E" w:rsidP="0044549E" w:rsidR="0044549E" w:rsidRPr="004454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4549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549E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549E" w:rsidP="0044549E" w:rsidR="0044549E" w:rsidRPr="004454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4549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8367600"/>
      <w:docPartObj>
        <w:docPartGallery w:val="Page Numbers (Top of Page)"/>
        <w:docPartUnique/>
      </w:docPartObj>
    </w:sdtPr>
    <w:sdtContent>
      <w:p w:rsidRDefault="0044549E" w:rsidP="0044549E" w:rsidR="0044549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4549E" w:rsidP="0044549E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4549E">
      <w:rPr>
        <w:rFonts w:cs="Times New Roman" w:eastAsia="Times New Roman"/>
        <w:noProof/>
        <w:szCs w:val="20"/>
        <w:lang w:eastAsia="hr-HR"/>
      </w:rPr>
      <w:t>Poslovni broj: 5. St-131/2018-2</w:t>
    </w:r>
  </w:p>
  <w:p w:rsidRDefault="0044549E" w:rsidP="0044549E" w:rsidR="0044549E" w:rsidRPr="0044549E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49E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57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87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St-131/2018-2</izvorni_sadrzaj>
    <derivirana_varijabla naziv="DomainObject.Oznaka_1">St-131/2018-2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Moje domaće meso društvo s ograničenom odgovornošću za proizvodnju i promet mesa i mesnih prerađevina</izvorni_sadrzaj>
    <derivirana_varijabla naziv="DomainObject.Predmet.ProtustrankaFormated_1">  Moje domaće meso društvo s ograničenom odgovornošću za proizvodnju i promet mesa i mesnih prerađevina</derivirana_varijabla>
  </DomainObject.Predmet.ProtustrankaFormated>
  <DomainObject.Predmet.ProtustrankaFormatedOIB>
    <izvorni_sadrzaj>  Moje domaće meso društvo s ograničenom odgovornošću za proizvodnju i promet mesa i mesnih prerađevina, OIB 60174244801</izvorni_sadrzaj>
    <derivirana_varijabla naziv="DomainObject.Predmet.ProtustrankaFormatedOIB_1">  Moje domaće meso društvo s ograničenom odgovornošću za proizvodnju i promet mesa i mesnih prerađevina, OIB 60174244801</derivirana_varijabla>
  </DomainObject.Predmet.ProtustrankaFormatedOIB>
  <DomainObject.Predmet.ProtustrankaFormatedWithAdress>
    <izvorni_sadrzaj> Moje domaće meso društvo s ograničenom odgovornošću za proizvodnju i promet mesa i mesnih prerađevina, Male Sredice 17/B, 43000 Bjelovar</izvorni_sadrzaj>
    <derivirana_varijabla naziv="DomainObject.Predmet.ProtustrankaFormatedWithAdress_1"> Moje domaće meso društvo s ograničenom odgovornošću za proizvodnju i promet mesa i mesnih prerađevina, Male Sredice 17/B, 43000 Bjelovar</derivirana_varijabla>
  </DomainObject.Predmet.ProtustrankaFormatedWithAdress>
  <DomainObject.Predmet.ProtustrankaFormatedWithAdressOIB>
    <izvorni_sadrzaj> Moje domaće meso društvo s ograničenom odgovornošću za proizvodnju i promet mesa i mesnih prerađevina, OIB 60174244801, Male Sredice 17/B, 43000 Bjelovar</izvorni_sadrzaj>
    <derivirana_varijabla naziv="DomainObject.Predmet.ProtustrankaFormatedWithAdressOIB_1"> Moje domaće meso društvo s ograničenom odgovornošću za proizvodnju i promet mesa i mesnih prerađevina, OIB 60174244801, Male Sredice 17/B, 43000 Bjelovar</derivirana_varijabla>
  </DomainObject.Predmet.ProtustrankaFormatedWithAdressOIB>
  <DomainObject.Predmet.ProtustrankaWithAdress>
    <izvorni_sadrzaj>Moje domaće meso društvo s ograničenom odgovornošću za proizvodnju i promet mesa i mesnih prerađevina Male Sredice 17/B, 43000 Bjelovar</izvorni_sadrzaj>
    <derivirana_varijabla naziv="DomainObject.Predmet.ProtustrankaWithAdress_1">Moje domaće meso društvo s ograničenom odgovornošću za proizvodnju i promet mesa i mesnih prerađevina Male Sredice 17/B, 43000 Bjelovar</derivirana_varijabla>
  </DomainObject.Predmet.ProtustrankaWithAdress>
  <DomainObject.Predmet.ProtustrankaWithAdressOIB>
    <izvorni_sadrzaj>Moje domaće meso društvo s ograničenom odgovornošću za proizvodnju i promet mesa i mesnih prerađevina, OIB 60174244801, Male Sredice 17/B, 43000 Bjelovar</izvorni_sadrzaj>
    <derivirana_varijabla naziv="DomainObject.Predmet.ProtustrankaWithAdressOIB_1">Moje domaće meso društvo s ograničenom odgovornošću za proizvodnju i promet mesa i mesnih prerađevina, OIB 60174244801, Male Sredice 17/B, 43000 Bjelovar</derivirana_varijabla>
  </DomainObject.Predmet.ProtustrankaWithAdressOIB>
  <DomainObject.Predmet.ProtustrankaNazivFormated>
    <izvorni_sadrzaj>Moje domaće meso društvo s ograničenom odgovornošću za proizvodnju i promet mesa i mesnih prerađevina</izvorni_sadrzaj>
    <derivirana_varijabla naziv="DomainObject.Predmet.ProtustrankaNazivFormated_1">Moje domaće meso društvo s ograničenom odgovornošću za proizvodnju i promet mesa i mesnih prerađevina</derivirana_varijabla>
  </DomainObject.Predmet.ProtustrankaNazivFormated>
  <DomainObject.Predmet.ProtustrankaNazivFormatedOIB>
    <izvorni_sadrzaj>Moje domaće meso društvo s ograničenom odgovornošću za proizvodnju i promet mesa i mesnih prerađevina, OIB 60174244801</izvorni_sadrzaj>
    <derivirana_varijabla naziv="DomainObject.Predmet.ProtustrankaNazivFormatedOIB_1">Moje domaće meso društvo s ograničenom odgovornošću za proizvodnju i promet mesa i mesnih prerađevina, OIB 60174244801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Moje domaće meso društvo s ograničenom odgovornošću za proizvodnju i promet mesa i mesnih prerađevina</item>
    </izvorni_sadrzaj>
    <derivirana_varijabla naziv="DomainObject.Predmet.ProtuStrankaListFormated_1">
      <item>Moje domaće meso društvo s ograničenom odgovornošću za proizvodnju i promet mesa i mesnih prerađevina</item>
    </derivirana_varijabla>
  </DomainObject.Predmet.ProtuStrankaListFormated>
  <DomainObject.Predmet.ProtuStrankaListFormatedOIB>
    <izvorni_sadrzaj>
      <item>Moje domaće meso društvo s ograničenom odgovornošću za proizvodnju i promet mesa i mesnih prerađevina, OIB 60174244801</item>
    </izvorni_sadrzaj>
    <derivirana_varijabla naziv="DomainObject.Predmet.ProtuStrankaListFormatedOIB_1">
      <item>Moje domaće meso društvo s ograničenom odgovornošću za proizvodnju i promet mesa i mesnih prerađevina, OIB 60174244801</item>
    </derivirana_varijabla>
  </DomainObject.Predmet.ProtuStrankaListFormatedOIB>
  <DomainObject.Predmet.ProtuStrankaListFormatedWithAdress>
    <izvorni_sadrzaj>
      <item>Moje domaće meso društvo s ograničenom odgovornošću za proizvodnju i promet mesa i mesnih prerađevina, Male Sredice 17/B, 43000 Bjelovar</item>
    </izvorni_sadrzaj>
    <derivirana_varijabla naziv="DomainObject.Predmet.ProtuStrankaListFormatedWithAdress_1">
      <item>Moje domaće meso društvo s ograničenom odgovornošću za proizvodnju i promet mesa i mesnih prerađevina, Male Sredice 17/B, 43000 Bjelovar</item>
    </derivirana_varijabla>
  </DomainObject.Predmet.ProtuStrankaListFormatedWithAdress>
  <DomainObject.Predmet.ProtuStrankaListFormatedWithAdressOIB>
    <izvorni_sadrzaj>
      <item>Moje domaće meso društvo s ograničenom odgovornošću za proizvodnju i promet mesa i mesnih prerađevina, OIB 60174244801, Male Sredice 17/B, 43000 Bjelovar</item>
    </izvorni_sadrzaj>
    <derivirana_varijabla naziv="DomainObject.Predmet.ProtuStrankaListFormatedWithAdressOIB_1">
      <item>Moje domaće meso društvo s ograničenom odgovornošću za proizvodnju i promet mesa i mesnih prerađevina, OIB 60174244801, Male Sredice 17/B, 43000 Bjelovar</item>
    </derivirana_varijabla>
  </DomainObject.Predmet.ProtuStrankaListFormatedWithAdressOIB>
  <DomainObject.Predmet.ProtuStrankaListNazivFormated>
    <izvorni_sadrzaj>
      <item>Moje domaće meso društvo s ograničenom odgovornošću za proizvodnju i promet mesa i mesnih prerađevina</item>
    </izvorni_sadrzaj>
    <derivirana_varijabla naziv="DomainObject.Predmet.ProtuStrankaListNazivFormated_1">
      <item>Moje domaće meso društvo s ograničenom odgovornošću za proizvodnju i promet mesa i mesnih prerađevina</item>
    </derivirana_varijabla>
  </DomainObject.Predmet.ProtuStrankaListNazivFormated>
  <DomainObject.Predmet.ProtuStrankaListNazivFormatedOIB>
    <izvorni_sadrzaj>
      <item>Moje domaće meso društvo s ograničenom odgovornošću za proizvodnju i promet mesa i mesnih prerađevina, OIB 60174244801</item>
    </izvorni_sadrzaj>
    <derivirana_varijabla naziv="DomainObject.Predmet.ProtuStrankaListNazivFormatedOIB_1">
      <item>Moje domaće meso društvo s ograničenom odgovornošću za proizvodnju i promet mesa i mesnih prerađevina, OIB 60174244801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St-131/2018-2</izvorni_sadrzaj>
    <derivirana_varijabla naziv="DomainObject.PoslovniBrojDokumenta_1">St-131/2018-2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Moje domaće meso društvo s ograničenom odgovornošću za proizvodnju i promet mesa i mesnih prerađevina</izvorni_sadrzaj>
    <derivirana_varijabla naziv="DomainObject.Predmet.ProtustrankaIDrugi_1">Moje domaće meso društvo s ograničenom odgovornošću za proizvodnju i promet mesa i mesnih prerađevina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Moje domaće meso društvo s ograničenom odgovornošću za proizvodnju i promet mesa i mesnih prerađevina, OIB 60174244801, Male Sredice 17/B, 43000 Bjelovar</izvorni_sadrzaj>
    <derivirana_varijabla naziv="DomainObject.Predmet.ProtustrankaIDrugiAdressOIB_1">Moje domaće meso društvo s ograničenom odgovornošću za proizvodnju i promet mesa i mesnih prerađevina, OIB 60174244801, Male Sredice 17/B,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Moje domaće meso društvo s ograničenom odgovornošću za proizvodnju i promet mesa i mesnih prerađevina</item>
    </izvorni_sadrzaj>
    <derivirana_varijabla naziv="DomainObject.Predmet.SudioniciListNaziv_1">
      <item>FINA. RC ZAGREB, Podružnica BJELOVAR</item>
      <item>Moje domaće meso društvo s ograničenom odgovornošću za proizvodnju i promet mesa i mesnih prerađevina</item>
    </derivirana_varijabla>
  </DomainObject.Predmet.SudioniciListNaziv>
  <DomainObject.Predmet.SudioniciListAdressOIB>
    <izvorni_sadrzaj>
      <item>FINA. RC ZAGREB, Podružnica BJELOVAR, OIB 85821130368, F. Supila 4,43000 Bjelovar</item>
      <item>Moje domaće meso društvo s ograničenom odgovornošću za proizvodnju i promet mesa i mesnih prerađevina, OIB 60174244801, Male Sredice 17/B,43000 Bjelovar</item>
    </izvorni_sadrzaj>
    <derivirana_varijabla naziv="DomainObject.Predmet.SudioniciListAdressOIB_1">
      <item>FINA. RC ZAGREB, Podružnica BJELOVAR, OIB 85821130368, F. Supila 4,43000 Bjelovar</item>
      <item>Moje domaće meso društvo s ograničenom odgovornošću za proizvodnju i promet mesa i mesnih prerađevina, OIB 60174244801, Male Sredice 17/B,43000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E69A4-ABFA-455C-A57F-9C310756B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3042</properties:Characters>
  <properties:Lines>83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2018-05-02T11:34:00Z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