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613373" w:rsidRPr="00D123B2">
        <w:trPr>
          <w:trHeight w:val="2356"/>
        </w:trPr>
        <w:tc>
          <w:tcPr>
            <w:tcW w:type="dxa" w:w="3497"/>
            <w:vAlign w:val="center"/>
          </w:tcPr>
          <w:p w:rsidRDefault="00613373" w:rsidP="00A66C00" w:rsidR="00613373" w:rsidRPr="00D123B2">
            <w:pPr>
              <w:spacing w:before="100"/>
              <w:jc w:val="center"/>
              <w:rPr>
                <w:lang w:val="hr-HR"/>
              </w:rPr>
            </w:pPr>
            <w:bookmarkStart w:name="_GoBack" w:id="0"/>
            <w:bookmarkEnd w:id="0"/>
            <w:r w:rsidRPr="00D123B2">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13373" w:rsidP="00A66C00" w:rsidR="00613373" w:rsidRPr="00D123B2">
            <w:pPr>
              <w:spacing w:before="100"/>
              <w:rPr>
                <w:lang w:val="hr-HR"/>
              </w:rPr>
            </w:pPr>
            <w:r w:rsidRPr="00D123B2">
              <w:rPr>
                <w:lang w:val="hr-HR"/>
              </w:rPr>
              <w:t>REPUBLIKA HRVATSKA</w:t>
            </w:r>
          </w:p>
          <w:p w:rsidRDefault="00613373" w:rsidP="00A66C00" w:rsidR="00613373" w:rsidRPr="00D123B2">
            <w:pPr>
              <w:rPr>
                <w:lang w:val="hr-HR"/>
              </w:rPr>
            </w:pPr>
            <w:r w:rsidRPr="00D123B2">
              <w:rPr>
                <w:lang w:val="hr-HR"/>
              </w:rPr>
              <w:t>TRGOVAČKI SUD U SPLITU</w:t>
            </w:r>
          </w:p>
          <w:p w:rsidRDefault="00613373" w:rsidP="00DA5B9D" w:rsidR="00613373" w:rsidRPr="00D123B2">
            <w:pPr>
              <w:rPr>
                <w:lang w:val="hr-HR"/>
              </w:rPr>
            </w:pPr>
            <w:r w:rsidRPr="00D123B2">
              <w:rPr>
                <w:lang w:val="hr-HR"/>
              </w:rPr>
              <w:t>Split, Sukoišanska 6</w:t>
            </w:r>
          </w:p>
        </w:tc>
        <w:tc>
          <w:tcPr>
            <w:tcW w:type="dxa" w:w="6033"/>
          </w:tcPr>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53394F" w:rsidP="00867DE6" w:rsidR="00613373" w:rsidRPr="00D123B2">
            <w:pPr>
              <w:jc w:val="right"/>
              <w:rPr>
                <w:lang w:val="hr-HR"/>
              </w:rPr>
            </w:pPr>
            <w:r w:rsidRPr="00D123B2">
              <w:rPr>
                <w:lang w:val="hr-HR"/>
              </w:rPr>
              <w:t>P</w:t>
            </w:r>
            <w:r w:rsidR="00613373" w:rsidRPr="00D123B2">
              <w:rPr>
                <w:lang w:val="hr-HR"/>
              </w:rPr>
              <w:t>oslovni broj: 11.</w:t>
            </w:r>
            <w:r w:rsidR="00867DE6" w:rsidRPr="00D123B2">
              <w:rPr>
                <w:lang w:val="hr-HR"/>
              </w:rPr>
              <w:t>St-113/2014</w:t>
            </w:r>
            <w:r w:rsidR="00A97E89">
              <w:rPr>
                <w:lang w:val="hr-HR"/>
              </w:rPr>
              <w:t>-297</w:t>
            </w:r>
          </w:p>
        </w:tc>
      </w:tr>
    </w:tbl>
    <w:p w14:textId="4b13af0" w14:paraId="4b13af0" w:rsidRDefault="00D12356" w:rsidP="0053394F" w:rsidR="00BF2D28" w:rsidRPr="00D123B2">
      <w:pPr>
        <w:spacing w:after="300" w:before="300"/>
        <w:jc w:val="center"/>
        <w15:collapsed w:val="false"/>
        <w:rPr>
          <w:spacing w:val="60"/>
          <w:lang w:val="hr-HR"/>
        </w:rPr>
      </w:pPr>
      <w:r w:rsidRPr="00D123B2">
        <w:rPr>
          <w:spacing w:val="60"/>
          <w:lang w:val="hr-HR"/>
        </w:rPr>
        <w:t>REPUBLIKA HRVATSKA</w:t>
      </w:r>
    </w:p>
    <w:p w:rsidRDefault="00601E89" w:rsidP="0053394F" w:rsidR="00D12356" w:rsidRPr="00D123B2">
      <w:pPr>
        <w:spacing w:after="300" w:before="300"/>
        <w:jc w:val="center"/>
        <w:rPr>
          <w:spacing w:val="60"/>
          <w:lang w:val="hr-HR"/>
        </w:rPr>
      </w:pPr>
      <w:r w:rsidRPr="00D123B2">
        <w:rPr>
          <w:spacing w:val="60"/>
          <w:lang w:val="hr-HR"/>
        </w:rPr>
        <w:t>RJEŠENJE</w:t>
      </w:r>
    </w:p>
    <w:p w:rsidRDefault="00E91BA8" w:rsidP="0053394F" w:rsidR="004E661E" w:rsidRPr="00D123B2">
      <w:pPr>
        <w:spacing w:before="220"/>
        <w:ind w:firstLine="709"/>
        <w:jc w:val="both"/>
        <w:rPr>
          <w:lang w:val="hr-HR"/>
        </w:rPr>
      </w:pPr>
      <w:r w:rsidRPr="00D123B2">
        <w:rPr>
          <w:rFonts w:eastAsiaTheme="minorHAnsi"/>
          <w:lang w:val="hr-HR"/>
        </w:rPr>
        <w:t xml:space="preserve">Trgovački sud u Splitu, po sutkinji Ani Golub Gruić, </w:t>
      </w:r>
      <w:r w:rsidR="00867DE6" w:rsidRPr="00D123B2">
        <w:rPr>
          <w:lang w:val="hr-HR"/>
        </w:rPr>
        <w:t>u stečajnom postupku nad dužnikom MODRA ŠPILJA d.d. u stečaju, Ribarska ulica 72, Komiža, OIB: 30953977438</w:t>
      </w:r>
      <w:r w:rsidRPr="00D123B2">
        <w:rPr>
          <w:lang w:val="hr-HR"/>
        </w:rPr>
        <w:t xml:space="preserve">, </w:t>
      </w:r>
      <w:r w:rsidR="00BF2D28" w:rsidRPr="00D123B2">
        <w:rPr>
          <w:lang w:val="hr-HR"/>
        </w:rPr>
        <w:t xml:space="preserve">povodom prijedloga </w:t>
      </w:r>
      <w:r w:rsidR="00867DE6" w:rsidRPr="00D123B2">
        <w:rPr>
          <w:lang w:val="hr-HR"/>
        </w:rPr>
        <w:t>stečajnog upravitelja Ive Bučana</w:t>
      </w:r>
      <w:r w:rsidR="007D47F5" w:rsidRPr="00D123B2">
        <w:rPr>
          <w:lang w:val="hr-HR"/>
        </w:rPr>
        <w:t xml:space="preserve"> </w:t>
      </w:r>
      <w:r w:rsidR="00BF2D28" w:rsidRPr="00D123B2">
        <w:rPr>
          <w:lang w:val="hr-HR"/>
        </w:rPr>
        <w:t xml:space="preserve">od </w:t>
      </w:r>
      <w:r w:rsidR="00A97E89">
        <w:rPr>
          <w:lang w:val="hr-HR"/>
        </w:rPr>
        <w:t>16. listopada</w:t>
      </w:r>
      <w:r w:rsidR="0053394F" w:rsidRPr="00D123B2">
        <w:rPr>
          <w:lang w:val="hr-HR"/>
        </w:rPr>
        <w:t xml:space="preserve"> 2018</w:t>
      </w:r>
      <w:r w:rsidR="00BF2D28" w:rsidRPr="00D123B2">
        <w:rPr>
          <w:lang w:val="hr-HR"/>
        </w:rPr>
        <w:t>. kojim traži davanje suglasnosti za sklapanj</w:t>
      </w:r>
      <w:r w:rsidRPr="00D123B2">
        <w:rPr>
          <w:lang w:val="hr-HR"/>
        </w:rPr>
        <w:t>e</w:t>
      </w:r>
      <w:r w:rsidR="00A70AB1" w:rsidRPr="00D123B2">
        <w:rPr>
          <w:lang w:val="hr-HR"/>
        </w:rPr>
        <w:t xml:space="preserve"> ugovora o radu</w:t>
      </w:r>
      <w:r w:rsidR="00BF2D28" w:rsidRPr="00D123B2">
        <w:rPr>
          <w:lang w:val="hr-HR"/>
        </w:rPr>
        <w:t xml:space="preserve">, </w:t>
      </w:r>
      <w:r w:rsidR="00A97E89">
        <w:rPr>
          <w:lang w:val="hr-HR"/>
        </w:rPr>
        <w:t>17. listopada</w:t>
      </w:r>
      <w:r w:rsidR="00613373" w:rsidRPr="00D123B2">
        <w:rPr>
          <w:lang w:val="hr-HR"/>
        </w:rPr>
        <w:t xml:space="preserve"> 2018</w:t>
      </w:r>
      <w:r w:rsidR="00F1407E" w:rsidRPr="00D123B2">
        <w:rPr>
          <w:lang w:val="hr-HR"/>
        </w:rPr>
        <w:t>.</w:t>
      </w:r>
    </w:p>
    <w:p w:rsidRDefault="00601E89" w:rsidP="0053394F" w:rsidR="001B6872" w:rsidRPr="00D123B2">
      <w:pPr>
        <w:spacing w:after="300" w:before="300"/>
        <w:jc w:val="center"/>
        <w:rPr>
          <w:lang w:val="hr-HR"/>
        </w:rPr>
      </w:pPr>
      <w:r w:rsidRPr="00D123B2">
        <w:rPr>
          <w:lang w:val="hr-HR"/>
        </w:rPr>
        <w:t xml:space="preserve">r i j e š i o </w:t>
      </w:r>
      <w:r w:rsidR="003F13DF" w:rsidRPr="00D123B2">
        <w:rPr>
          <w:lang w:val="hr-HR"/>
        </w:rPr>
        <w:t xml:space="preserve">j e </w:t>
      </w:r>
    </w:p>
    <w:p w:rsidRDefault="00601E89" w:rsidP="00A97E89" w:rsidR="009E04D3" w:rsidRPr="00D123B2">
      <w:pPr>
        <w:jc w:val="both"/>
        <w:rPr>
          <w:lang w:val="hr-HR"/>
        </w:rPr>
      </w:pPr>
      <w:r w:rsidRPr="00D123B2">
        <w:rPr>
          <w:lang w:val="hr-HR"/>
        </w:rPr>
        <w:tab/>
      </w:r>
      <w:r w:rsidR="00BF2D28" w:rsidRPr="00D123B2">
        <w:rPr>
          <w:lang w:val="hr-HR"/>
        </w:rPr>
        <w:t xml:space="preserve">Odobrava se </w:t>
      </w:r>
      <w:r w:rsidR="00867DE6" w:rsidRPr="00D123B2">
        <w:rPr>
          <w:lang w:val="hr-HR"/>
        </w:rPr>
        <w:t>stečajnom upravitelju Ivi Bučanu</w:t>
      </w:r>
      <w:r w:rsidR="007D47F5" w:rsidRPr="00D123B2">
        <w:rPr>
          <w:lang w:val="hr-HR"/>
        </w:rPr>
        <w:t xml:space="preserve"> </w:t>
      </w:r>
      <w:r w:rsidR="004E661E" w:rsidRPr="00D123B2">
        <w:rPr>
          <w:lang w:val="hr-HR"/>
        </w:rPr>
        <w:t>sklapanje</w:t>
      </w:r>
      <w:r w:rsidR="00A97E89">
        <w:rPr>
          <w:lang w:val="hr-HR"/>
        </w:rPr>
        <w:t xml:space="preserve"> </w:t>
      </w:r>
      <w:r w:rsidR="00D123B2" w:rsidRPr="00D123B2">
        <w:rPr>
          <w:lang w:val="hr-HR"/>
        </w:rPr>
        <w:t xml:space="preserve">24 ugovora o radu na određeno vrijeme u razdoblju i uz mjesečnu plaću kako je to navedeno u podnesku koji je stečajni upravitelj predao sudu </w:t>
      </w:r>
      <w:r w:rsidR="00A97E89">
        <w:rPr>
          <w:lang w:val="hr-HR"/>
        </w:rPr>
        <w:t>16. listopada</w:t>
      </w:r>
      <w:r w:rsidR="00D123B2" w:rsidRPr="00D123B2">
        <w:rPr>
          <w:lang w:val="hr-HR"/>
        </w:rPr>
        <w:t xml:space="preserve"> 2018. (objavljen na mrežnoj stranici e-Oglasn</w:t>
      </w:r>
      <w:r w:rsidR="00A97E89">
        <w:rPr>
          <w:lang w:val="hr-HR"/>
        </w:rPr>
        <w:t>a ploča sudova istoga dana</w:t>
      </w:r>
      <w:r w:rsidR="00517BB4">
        <w:rPr>
          <w:lang w:val="hr-HR"/>
        </w:rPr>
        <w:t>)</w:t>
      </w:r>
      <w:r w:rsidR="0053394F" w:rsidRPr="00D123B2">
        <w:rPr>
          <w:lang w:val="hr-HR"/>
        </w:rPr>
        <w:t>.</w:t>
      </w:r>
    </w:p>
    <w:p w:rsidRDefault="00247D9D" w:rsidP="00867DE6" w:rsidR="00247D9D" w:rsidRPr="00D123B2">
      <w:pPr>
        <w:spacing w:after="160" w:before="240"/>
        <w:jc w:val="center"/>
        <w:rPr>
          <w:lang w:val="hr-HR"/>
        </w:rPr>
      </w:pPr>
      <w:r w:rsidRPr="00D123B2">
        <w:rPr>
          <w:lang w:val="hr-HR"/>
        </w:rPr>
        <w:t>Obrazloženje</w:t>
      </w:r>
    </w:p>
    <w:p w:rsidRDefault="007F26EE" w:rsidP="004F1766" w:rsidR="001E28A1" w:rsidRPr="00D123B2">
      <w:pPr>
        <w:jc w:val="both"/>
        <w:rPr>
          <w:lang w:val="hr-HR"/>
        </w:rPr>
      </w:pPr>
      <w:r w:rsidRPr="00D123B2">
        <w:rPr>
          <w:lang w:val="hr-HR"/>
        </w:rPr>
        <w:tab/>
      </w:r>
      <w:r w:rsidR="00867DE6" w:rsidRPr="00D123B2">
        <w:rPr>
          <w:lang w:val="hr-HR"/>
        </w:rPr>
        <w:t>Rješenjem ovoga suda poslovnim broj 5. St-113/2014 od 19. rujna 2014. otvoren je stečajni postupak nad dužnikom MODRA ŠPILJA d.d. Ribarska ulica 72, Komiža.</w:t>
      </w:r>
    </w:p>
    <w:p w:rsidRDefault="001E28A1" w:rsidP="00D123B2" w:rsidR="00A97E89">
      <w:pPr>
        <w:spacing w:before="200"/>
        <w:ind w:firstLine="646" w:left="62"/>
        <w:jc w:val="both"/>
        <w:rPr>
          <w:lang w:val="hr-HR"/>
        </w:rPr>
      </w:pPr>
      <w:r w:rsidRPr="00D123B2">
        <w:rPr>
          <w:lang w:val="hr-HR"/>
        </w:rPr>
        <w:t xml:space="preserve">U podnesku zaprimljenom kod ovoga suda </w:t>
      </w:r>
      <w:r w:rsidR="00A97E89">
        <w:rPr>
          <w:lang w:val="hr-HR"/>
        </w:rPr>
        <w:t>16. listopada</w:t>
      </w:r>
      <w:r w:rsidR="001A5631" w:rsidRPr="00D123B2">
        <w:rPr>
          <w:lang w:val="hr-HR"/>
        </w:rPr>
        <w:t xml:space="preserve"> 2018</w:t>
      </w:r>
      <w:r w:rsidR="00F1407E" w:rsidRPr="00D123B2">
        <w:rPr>
          <w:lang w:val="hr-HR"/>
        </w:rPr>
        <w:t>.</w:t>
      </w:r>
      <w:r w:rsidR="00613373" w:rsidRPr="00D123B2">
        <w:rPr>
          <w:lang w:val="hr-HR"/>
        </w:rPr>
        <w:t xml:space="preserve"> (list </w:t>
      </w:r>
      <w:r w:rsidR="00A97E89">
        <w:rPr>
          <w:lang w:val="hr-HR"/>
        </w:rPr>
        <w:t>2676-2677</w:t>
      </w:r>
      <w:r w:rsidR="00F03056" w:rsidRPr="00D123B2">
        <w:rPr>
          <w:lang w:val="hr-HR"/>
        </w:rPr>
        <w:t xml:space="preserve"> spisa) </w:t>
      </w:r>
      <w:r w:rsidRPr="00D123B2">
        <w:rPr>
          <w:lang w:val="hr-HR"/>
        </w:rPr>
        <w:t>stečajn</w:t>
      </w:r>
      <w:r w:rsidR="00867DE6" w:rsidRPr="00D123B2">
        <w:rPr>
          <w:lang w:val="hr-HR"/>
        </w:rPr>
        <w:t>i</w:t>
      </w:r>
      <w:r w:rsidRPr="00D123B2">
        <w:rPr>
          <w:lang w:val="hr-HR"/>
        </w:rPr>
        <w:t xml:space="preserve"> upravitelj zatraži</w:t>
      </w:r>
      <w:r w:rsidR="00867DE6" w:rsidRPr="00D123B2">
        <w:rPr>
          <w:lang w:val="hr-HR"/>
        </w:rPr>
        <w:t>o</w:t>
      </w:r>
      <w:r w:rsidRPr="00D123B2">
        <w:rPr>
          <w:lang w:val="hr-HR"/>
        </w:rPr>
        <w:t xml:space="preserve"> je odobrenje za sklapanje </w:t>
      </w:r>
      <w:r w:rsidR="00867DE6" w:rsidRPr="00D123B2">
        <w:rPr>
          <w:lang w:val="hr-HR"/>
        </w:rPr>
        <w:t>24</w:t>
      </w:r>
      <w:r w:rsidR="007D47F5" w:rsidRPr="00D123B2">
        <w:rPr>
          <w:lang w:val="hr-HR"/>
        </w:rPr>
        <w:t xml:space="preserve"> </w:t>
      </w:r>
      <w:r w:rsidRPr="00D123B2">
        <w:rPr>
          <w:lang w:val="hr-HR"/>
        </w:rPr>
        <w:t>ugovora o radu na određeno vrijeme, prema specifikac</w:t>
      </w:r>
      <w:r w:rsidR="00867DE6" w:rsidRPr="00D123B2">
        <w:rPr>
          <w:lang w:val="hr-HR"/>
        </w:rPr>
        <w:t>iji koju je dostavio u prilogu</w:t>
      </w:r>
      <w:r w:rsidR="00D123B2" w:rsidRPr="00D123B2">
        <w:rPr>
          <w:lang w:val="hr-HR"/>
        </w:rPr>
        <w:t xml:space="preserve"> za razdoblje od </w:t>
      </w:r>
      <w:r w:rsidR="00A97E89">
        <w:rPr>
          <w:lang w:val="hr-HR"/>
        </w:rPr>
        <w:t>1. studenog</w:t>
      </w:r>
      <w:r w:rsidR="00D123B2" w:rsidRPr="00D123B2">
        <w:rPr>
          <w:lang w:val="hr-HR"/>
        </w:rPr>
        <w:t xml:space="preserve"> 2018. do 31. </w:t>
      </w:r>
      <w:r w:rsidR="00A97E89">
        <w:rPr>
          <w:lang w:val="hr-HR"/>
        </w:rPr>
        <w:t>ožujka</w:t>
      </w:r>
      <w:r w:rsidR="00D123B2" w:rsidRPr="00D123B2">
        <w:rPr>
          <w:lang w:val="hr-HR"/>
        </w:rPr>
        <w:t xml:space="preserve"> 201</w:t>
      </w:r>
      <w:r w:rsidR="00A97E89">
        <w:rPr>
          <w:lang w:val="hr-HR"/>
        </w:rPr>
        <w:t>9</w:t>
      </w:r>
      <w:r w:rsidR="00D123B2" w:rsidRPr="00D123B2">
        <w:rPr>
          <w:lang w:val="hr-HR"/>
        </w:rPr>
        <w:t>. Svoj zahtjev stečajni upravi</w:t>
      </w:r>
      <w:r w:rsidR="00A97E89">
        <w:rPr>
          <w:lang w:val="hr-HR"/>
        </w:rPr>
        <w:t>telj obrazlaže činjenicom da dužnik svoje poslovne aktivnosti obavlja cijelu godinu, a u tzv. zimskom razdoblju u znatno manjem obimu pruža usluge smještaja i prehrane. Radnici da obavljaju poslove čuvanja i održavanja objekta, servisiranja opreme, poslove oko zaključenja prethodne i ugovaranja naredne sezone, zakonom propisane financijsko-knjigovodstvene poslove, godišnji popis imovine te koriste godišnje odmore i slobodne dane.</w:t>
      </w:r>
    </w:p>
    <w:p w:rsidRDefault="00D123B2" w:rsidP="00B745F9" w:rsidR="00D123B2" w:rsidRPr="00D123B2">
      <w:pPr>
        <w:spacing w:before="200"/>
        <w:ind w:firstLine="646" w:left="62"/>
        <w:jc w:val="both"/>
        <w:rPr>
          <w:iCs/>
          <w:lang w:eastAsia="hr-HR" w:val="hr-HR"/>
        </w:rPr>
      </w:pPr>
      <w:r w:rsidRPr="00D123B2">
        <w:rPr>
          <w:iCs/>
          <w:lang w:eastAsia="hr-HR" w:val="hr-HR"/>
        </w:rPr>
        <w:t xml:space="preserve">Prema mišljenju ovoga suda, odluka skupštine vjerovnika </w:t>
      </w:r>
      <w:r w:rsidRPr="00D123B2">
        <w:rPr>
          <w:lang w:val="hr-HR"/>
        </w:rPr>
        <w:t>od 26. rujna 2017.</w:t>
      </w:r>
      <w:r>
        <w:rPr>
          <w:lang w:val="hr-HR"/>
        </w:rPr>
        <w:t>,</w:t>
      </w:r>
      <w:r w:rsidRPr="00D123B2">
        <w:rPr>
          <w:lang w:val="hr-HR"/>
        </w:rPr>
        <w:t xml:space="preserve"> na kojoj je odlučeno da će stečajni upravitelj pristupiti izradi novog stečajnog plana</w:t>
      </w:r>
      <w:r>
        <w:rPr>
          <w:lang w:val="hr-HR"/>
        </w:rPr>
        <w:t xml:space="preserve">, </w:t>
      </w:r>
      <w:r w:rsidRPr="00D123B2">
        <w:rPr>
          <w:iCs/>
          <w:lang w:eastAsia="hr-HR" w:val="hr-HR"/>
        </w:rPr>
        <w:t>otvorila je mogućnost da se u slučaju pokazanog interesa zainteresiranih osoba kroz izradu i prihvaćanje novog stečajnog plana u razumnom roku, do daljnjeg odstupi od zakonskih odredbi o unovčenju i raspodjeli imovine stečajnog dužnika.</w:t>
      </w:r>
      <w:r w:rsidR="00B745F9">
        <w:rPr>
          <w:iCs/>
          <w:lang w:eastAsia="hr-HR" w:val="hr-HR"/>
        </w:rPr>
        <w:t xml:space="preserve"> </w:t>
      </w:r>
      <w:r w:rsidRPr="00D123B2">
        <w:rPr>
          <w:iCs/>
          <w:lang w:eastAsia="hr-HR" w:val="hr-HR"/>
        </w:rPr>
        <w:t>U tom smislu bi se i planirane aktivnosti koje stečajni dužnik inače obavlja s pozivom na</w:t>
      </w:r>
      <w:r w:rsidRPr="00D123B2">
        <w:rPr>
          <w:lang w:eastAsia="hr-HR" w:val="hr-HR"/>
        </w:rPr>
        <w:t xml:space="preserve"> odluku skupštine vjerovnika o</w:t>
      </w:r>
      <w:r w:rsidRPr="00D123B2">
        <w:rPr>
          <w:lang w:val="hr-HR"/>
        </w:rPr>
        <w:t xml:space="preserve"> nastavku poslovanja </w:t>
      </w:r>
      <w:r w:rsidRPr="00D123B2">
        <w:rPr>
          <w:iCs/>
          <w:lang w:eastAsia="hr-HR" w:val="hr-HR"/>
        </w:rPr>
        <w:t xml:space="preserve">mogle smatrati i dalje opravdanim, kako bi se uz nastavak aktivnosti na održavanju i zaštiti materijalne </w:t>
      </w:r>
      <w:r w:rsidRPr="00D123B2">
        <w:rPr>
          <w:iCs/>
          <w:lang w:eastAsia="hr-HR" w:val="hr-HR"/>
        </w:rPr>
        <w:lastRenderedPageBreak/>
        <w:t>imovine stečajnog dužnika optimalno i funkcionalno sačuvale njegove postojeće poslovne mogućnosti, a sve kako bi potencijalni ulagači bili što jasnije upućeni u opravdanost za konkretnim iskazivanjem svojega poslovnog interesa.</w:t>
      </w:r>
    </w:p>
    <w:p w:rsidRDefault="00D123B2" w:rsidP="00D123B2" w:rsidR="00D123B2" w:rsidRPr="00D123B2">
      <w:pPr>
        <w:spacing w:before="160"/>
        <w:jc w:val="both"/>
        <w:rPr>
          <w:iCs/>
          <w:color w:val="FF0000"/>
          <w:lang w:eastAsia="hr-HR" w:val="hr-HR"/>
        </w:rPr>
      </w:pPr>
      <w:r w:rsidRPr="00D123B2">
        <w:rPr>
          <w:iCs/>
          <w:lang w:eastAsia="hr-HR" w:val="hr-HR"/>
        </w:rPr>
        <w:tab/>
        <w:t xml:space="preserve">Izostanak interesa </w:t>
      </w:r>
      <w:r w:rsidRPr="00D123B2">
        <w:rPr>
          <w:lang w:val="hr-HR"/>
        </w:rPr>
        <w:t xml:space="preserve">za ulaganje/dokapitalizaciju stečajnog dužnika ili odbačaj novog stečajnog plana u razumnom roku, upućivao bi jedino na žurni pristup unovčenju imovine stečajnog dužnika koja ulazi u stečajnu masu. </w:t>
      </w:r>
      <w:r w:rsidRPr="00D123B2">
        <w:rPr>
          <w:iCs/>
          <w:lang w:eastAsia="hr-HR" w:val="hr-HR"/>
        </w:rPr>
        <w:t>U tom smislu, ovaj sud dodatno upućuje stečajnog upravitelja da neovisno o planiranim aktivnostima na prikupljanju obvezujućih ponuda, izradi i provedbi stečajnog plana poduzima i sve nužne radnje za uspješnu provedbu unovčenja stečajne mase dužnika, a za slučaj eventualnog nedostatnog interesa za izradu i konačno prihvaćanje stečajnog plana.</w:t>
      </w:r>
    </w:p>
    <w:p w:rsidRDefault="00D123B2" w:rsidP="00B745F9" w:rsidR="00D123B2" w:rsidRPr="00D123B2">
      <w:pPr>
        <w:spacing w:before="160"/>
        <w:jc w:val="both"/>
        <w:rPr>
          <w:lang w:val="hr-HR"/>
        </w:rPr>
      </w:pPr>
      <w:r w:rsidRPr="00D123B2">
        <w:rPr>
          <w:iCs/>
          <w:lang w:eastAsia="hr-HR" w:val="hr-HR"/>
        </w:rPr>
        <w:tab/>
      </w:r>
      <w:r w:rsidRPr="00D123B2">
        <w:rPr>
          <w:lang w:eastAsia="hr-HR" w:val="hr-HR"/>
        </w:rPr>
        <w:t xml:space="preserve">Slijedom svega navedenog, </w:t>
      </w:r>
      <w:r w:rsidRPr="00D123B2">
        <w:rPr>
          <w:lang w:val="hr-HR"/>
        </w:rPr>
        <w:t xml:space="preserve">a temeljem odredbi čl. </w:t>
      </w:r>
      <w:smartTag w:element="metricconverter" w:uri="urn:schemas-microsoft-com:office:smarttags">
        <w:smartTagPr>
          <w:attr w:val="120. st" w:name="ProductID"/>
        </w:smartTagPr>
        <w:r w:rsidRPr="00D123B2">
          <w:rPr>
            <w:lang w:val="hr-HR"/>
          </w:rPr>
          <w:t>120. st</w:t>
        </w:r>
      </w:smartTag>
      <w:r w:rsidRPr="00D123B2">
        <w:rPr>
          <w:lang w:val="hr-HR"/>
        </w:rPr>
        <w:t>. 5. i 6. SZ/96 u vezi</w:t>
      </w:r>
      <w:r w:rsidR="00B745F9">
        <w:rPr>
          <w:lang w:val="hr-HR"/>
        </w:rPr>
        <w:t xml:space="preserve"> sa čl. 441. </w:t>
      </w:r>
      <w:r w:rsidR="00B745F9" w:rsidRPr="00B745F9">
        <w:rPr>
          <w:lang w:val="hr-HR"/>
        </w:rPr>
        <w:t>Stečajnog zakona („Narodne novine“ 71/15 i 104/17; dalje SZ)</w:t>
      </w:r>
      <w:r w:rsidRPr="00D123B2">
        <w:rPr>
          <w:lang w:val="hr-HR"/>
        </w:rPr>
        <w:t>,</w:t>
      </w:r>
      <w:r w:rsidR="00B745F9">
        <w:rPr>
          <w:lang w:val="hr-HR"/>
        </w:rPr>
        <w:t xml:space="preserve"> </w:t>
      </w:r>
      <w:r w:rsidRPr="00D123B2">
        <w:rPr>
          <w:lang w:val="hr-HR"/>
        </w:rPr>
        <w:t>odlučeno</w:t>
      </w:r>
      <w:r w:rsidR="00A97E89">
        <w:rPr>
          <w:lang w:val="hr-HR"/>
        </w:rPr>
        <w:t xml:space="preserve"> je kao u izreci ovog rješenja.</w:t>
      </w:r>
    </w:p>
    <w:p w:rsidRDefault="003F13DF" w:rsidP="0053394F" w:rsidR="00D12356" w:rsidRPr="00D123B2">
      <w:pPr>
        <w:spacing w:before="300"/>
        <w:jc w:val="center"/>
        <w:rPr>
          <w:lang w:val="hr-HR"/>
        </w:rPr>
      </w:pPr>
      <w:r w:rsidRPr="00D123B2">
        <w:rPr>
          <w:lang w:val="hr-HR"/>
        </w:rPr>
        <w:t>U Splitu</w:t>
      </w:r>
      <w:r w:rsidR="00C304C3" w:rsidRPr="00D123B2">
        <w:rPr>
          <w:lang w:val="hr-HR"/>
        </w:rPr>
        <w:t xml:space="preserve"> </w:t>
      </w:r>
      <w:r w:rsidR="00A97E89">
        <w:rPr>
          <w:lang w:val="hr-HR"/>
        </w:rPr>
        <w:t>17. listopada</w:t>
      </w:r>
      <w:r w:rsidR="00F22747" w:rsidRPr="00D123B2">
        <w:rPr>
          <w:lang w:val="hr-HR"/>
        </w:rPr>
        <w:t xml:space="preserve"> 2018</w:t>
      </w:r>
      <w:r w:rsidR="00BF2D28" w:rsidRPr="00D123B2">
        <w:rPr>
          <w:lang w:val="hr-HR"/>
        </w:rPr>
        <w:t xml:space="preserve">. </w:t>
      </w:r>
    </w:p>
    <w:p w:rsidRDefault="00F22747" w:rsidP="0053394F" w:rsidR="0094373F" w:rsidRPr="00D123B2">
      <w:pPr>
        <w:spacing w:before="300"/>
        <w:ind w:left="7088"/>
        <w:jc w:val="center"/>
        <w:rPr>
          <w:lang w:val="hr-HR"/>
        </w:rPr>
      </w:pPr>
      <w:r w:rsidRPr="00D123B2">
        <w:rPr>
          <w:lang w:val="hr-HR"/>
        </w:rPr>
        <w:t>Sutkinja</w:t>
      </w:r>
    </w:p>
    <w:p w:rsidRDefault="00F22747" w:rsidP="0094096C" w:rsidR="00751A33">
      <w:pPr>
        <w:ind w:left="6372"/>
        <w:jc w:val="center"/>
      </w:pPr>
      <w:r w:rsidRPr="00D123B2">
        <w:rPr>
          <w:lang w:val="hr-HR"/>
        </w:rPr>
        <w:t>Ana Golub Gruić</w:t>
      </w:r>
      <w:r w:rsidR="00751A33">
        <w:t>, v.r.</w:t>
      </w:r>
    </w:p>
    <w:p w:rsidRDefault="00751A33" w:rsidP="008832A6" w:rsidR="00751A33">
      <w:pPr>
        <w:jc w:val="right"/>
      </w:pPr>
      <w:r>
        <w:t>za točnost otpravka – ovlašteni službenik</w:t>
      </w:r>
    </w:p>
    <w:p w:rsidRDefault="00751A33" w:rsidP="008832A6" w:rsidR="00751A33">
      <w:pPr>
        <w:ind w:firstLine="708" w:left="4956"/>
        <w:jc w:val="center"/>
      </w:pPr>
      <w:r>
        <w:t>Ana Bosančić</w:t>
      </w:r>
    </w:p>
    <w:p w:rsidRDefault="00BF2D28" w:rsidP="00D12356" w:rsidR="00BF2D28" w:rsidRPr="00D123B2">
      <w:pPr>
        <w:ind w:left="7088"/>
        <w:jc w:val="center"/>
        <w:rPr>
          <w:lang w:val="hr-HR"/>
        </w:rPr>
      </w:pPr>
    </w:p>
    <w:p w:rsidRDefault="00601E89" w:rsidP="00601E89" w:rsidR="00601E89" w:rsidRPr="00D123B2">
      <w:pPr>
        <w:jc w:val="both"/>
        <w:rPr>
          <w:lang w:val="hr-HR"/>
        </w:rPr>
      </w:pPr>
    </w:p>
    <w:p w:rsidRDefault="00F22747" w:rsidP="00683934" w:rsidR="00683934" w:rsidRPr="00D123B2">
      <w:pPr>
        <w:spacing w:before="160"/>
        <w:jc w:val="both"/>
        <w:rPr>
          <w:lang w:val="hr-HR"/>
        </w:rPr>
      </w:pPr>
      <w:r w:rsidRPr="00D123B2">
        <w:rPr>
          <w:lang w:val="hr-HR"/>
        </w:rPr>
        <w:t>Pouka o pravnom lijeku</w:t>
      </w:r>
      <w:r w:rsidR="00683934" w:rsidRPr="00D123B2">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D123B2">
      <w:pPr>
        <w:jc w:val="both"/>
        <w:rPr>
          <w:b/>
          <w:lang w:val="hr-HR"/>
        </w:rPr>
      </w:pPr>
    </w:p>
    <w:sectPr w:rsidSect="00F1407E" w:rsidR="00601E89" w:rsidRPr="00D123B2">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396" w:rsidP="003A6DA9" w:rsidR="00B94396">
      <w:r>
        <w:separator/>
      </w:r>
    </w:p>
  </w:endnote>
  <w:endnote w:id="0" w:type="continuationSeparator">
    <w:p w:rsidRDefault="00B94396" w:rsidP="003A6DA9" w:rsidR="00B943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396" w:rsidP="003A6DA9" w:rsidR="00B94396">
      <w:r>
        <w:separator/>
      </w:r>
    </w:p>
  </w:footnote>
  <w:footnote w:id="0" w:type="continuationSeparator">
    <w:p w:rsidRDefault="00B94396" w:rsidP="003A6DA9" w:rsidR="00B943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614B60">
      <w:fldChar w:fldCharType="begin"/>
    </w:r>
    <w:r>
      <w:instrText>PAGE   \* MERGEFORMAT</w:instrText>
    </w:r>
    <w:r w:rsidR="00614B60">
      <w:fldChar w:fldCharType="separate"/>
    </w:r>
    <w:r w:rsidR="00751A33" w:rsidRPr="00751A33">
      <w:rPr>
        <w:noProof/>
        <w:lang w:val="hr-HR"/>
      </w:rPr>
      <w:t>2</w:t>
    </w:r>
    <w:r w:rsidR="00614B60">
      <w:fldChar w:fldCharType="end"/>
    </w:r>
    <w:r>
      <w:tab/>
    </w:r>
    <w:r w:rsidR="00F22747">
      <w:t>Poslovni</w:t>
    </w:r>
    <w:r w:rsidR="007D47F5">
      <w:t xml:space="preserve">  </w:t>
    </w:r>
    <w:r w:rsidR="00F22747">
      <w:t xml:space="preserve">broj: </w:t>
    </w:r>
    <w:r w:rsidR="00A97E89" w:rsidRPr="00A97E89">
      <w:rPr>
        <w:lang w:val="hr-HR"/>
      </w:rPr>
      <w:t>11.St-113/2014-297</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FA4415"/>
    <w:multiLevelType w:val="hybridMultilevel"/>
    <w:tmpl w:val="578604C2"/>
    <w:lvl w:tplc="3ACC07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3308"/>
    <w:rsid w:val="000150AE"/>
    <w:rsid w:val="00021FB4"/>
    <w:rsid w:val="000262F0"/>
    <w:rsid w:val="00037DAA"/>
    <w:rsid w:val="0004481A"/>
    <w:rsid w:val="00044E41"/>
    <w:rsid w:val="0004782B"/>
    <w:rsid w:val="00052876"/>
    <w:rsid w:val="00053D26"/>
    <w:rsid w:val="0006625F"/>
    <w:rsid w:val="00066E35"/>
    <w:rsid w:val="00072A78"/>
    <w:rsid w:val="0007420F"/>
    <w:rsid w:val="00077117"/>
    <w:rsid w:val="000843D7"/>
    <w:rsid w:val="00095710"/>
    <w:rsid w:val="000A0D85"/>
    <w:rsid w:val="000A40B0"/>
    <w:rsid w:val="000B0BFB"/>
    <w:rsid w:val="000C2350"/>
    <w:rsid w:val="00103E11"/>
    <w:rsid w:val="00116E67"/>
    <w:rsid w:val="00122992"/>
    <w:rsid w:val="001472E9"/>
    <w:rsid w:val="0015249D"/>
    <w:rsid w:val="00152FD7"/>
    <w:rsid w:val="00160CA6"/>
    <w:rsid w:val="00161A95"/>
    <w:rsid w:val="00163930"/>
    <w:rsid w:val="00181E16"/>
    <w:rsid w:val="00197851"/>
    <w:rsid w:val="001A5631"/>
    <w:rsid w:val="001A7172"/>
    <w:rsid w:val="001B2E11"/>
    <w:rsid w:val="001B6872"/>
    <w:rsid w:val="001D3A50"/>
    <w:rsid w:val="001E28A1"/>
    <w:rsid w:val="001F21D4"/>
    <w:rsid w:val="0020468F"/>
    <w:rsid w:val="002067E4"/>
    <w:rsid w:val="0021399F"/>
    <w:rsid w:val="002162CC"/>
    <w:rsid w:val="00220C54"/>
    <w:rsid w:val="00222C48"/>
    <w:rsid w:val="002362FF"/>
    <w:rsid w:val="00241766"/>
    <w:rsid w:val="00243C65"/>
    <w:rsid w:val="00247D9D"/>
    <w:rsid w:val="002575D0"/>
    <w:rsid w:val="002612F2"/>
    <w:rsid w:val="00262B77"/>
    <w:rsid w:val="00280334"/>
    <w:rsid w:val="002813EE"/>
    <w:rsid w:val="002817A1"/>
    <w:rsid w:val="002820A8"/>
    <w:rsid w:val="00283591"/>
    <w:rsid w:val="002857E8"/>
    <w:rsid w:val="00287744"/>
    <w:rsid w:val="002A092A"/>
    <w:rsid w:val="002B32D0"/>
    <w:rsid w:val="002B62B6"/>
    <w:rsid w:val="002C21DF"/>
    <w:rsid w:val="002E00D3"/>
    <w:rsid w:val="002E04F5"/>
    <w:rsid w:val="002E70E8"/>
    <w:rsid w:val="002F4660"/>
    <w:rsid w:val="00304204"/>
    <w:rsid w:val="003109B7"/>
    <w:rsid w:val="00312205"/>
    <w:rsid w:val="00313AD8"/>
    <w:rsid w:val="0031650A"/>
    <w:rsid w:val="003310A9"/>
    <w:rsid w:val="00331293"/>
    <w:rsid w:val="00333ABE"/>
    <w:rsid w:val="00336D17"/>
    <w:rsid w:val="00353BAD"/>
    <w:rsid w:val="003547CA"/>
    <w:rsid w:val="00357FD5"/>
    <w:rsid w:val="00364AF3"/>
    <w:rsid w:val="00370560"/>
    <w:rsid w:val="00374F05"/>
    <w:rsid w:val="00383E83"/>
    <w:rsid w:val="00393E7E"/>
    <w:rsid w:val="003A6DA9"/>
    <w:rsid w:val="003B622D"/>
    <w:rsid w:val="003C7897"/>
    <w:rsid w:val="003E6A1E"/>
    <w:rsid w:val="003E7FAE"/>
    <w:rsid w:val="003F13DF"/>
    <w:rsid w:val="00405B05"/>
    <w:rsid w:val="00407472"/>
    <w:rsid w:val="00407C61"/>
    <w:rsid w:val="004106FB"/>
    <w:rsid w:val="004145AC"/>
    <w:rsid w:val="00423F3D"/>
    <w:rsid w:val="00424E14"/>
    <w:rsid w:val="00442FF0"/>
    <w:rsid w:val="00461897"/>
    <w:rsid w:val="00461B6D"/>
    <w:rsid w:val="00466583"/>
    <w:rsid w:val="0047098F"/>
    <w:rsid w:val="00474624"/>
    <w:rsid w:val="00475170"/>
    <w:rsid w:val="00481A51"/>
    <w:rsid w:val="00482AB7"/>
    <w:rsid w:val="00492F65"/>
    <w:rsid w:val="0049617F"/>
    <w:rsid w:val="004A02C7"/>
    <w:rsid w:val="004A2409"/>
    <w:rsid w:val="004A3710"/>
    <w:rsid w:val="004A37A2"/>
    <w:rsid w:val="004E1DB9"/>
    <w:rsid w:val="004E661E"/>
    <w:rsid w:val="004F1766"/>
    <w:rsid w:val="004F563E"/>
    <w:rsid w:val="005156C2"/>
    <w:rsid w:val="00517BB4"/>
    <w:rsid w:val="00520310"/>
    <w:rsid w:val="0053394F"/>
    <w:rsid w:val="00536182"/>
    <w:rsid w:val="0053770E"/>
    <w:rsid w:val="00557A78"/>
    <w:rsid w:val="00560FDA"/>
    <w:rsid w:val="00565F49"/>
    <w:rsid w:val="00572744"/>
    <w:rsid w:val="00577E09"/>
    <w:rsid w:val="00582383"/>
    <w:rsid w:val="005864F2"/>
    <w:rsid w:val="0059707E"/>
    <w:rsid w:val="005A5A2D"/>
    <w:rsid w:val="005D7DE4"/>
    <w:rsid w:val="005E4169"/>
    <w:rsid w:val="005E573D"/>
    <w:rsid w:val="00601E89"/>
    <w:rsid w:val="00607B1E"/>
    <w:rsid w:val="00613373"/>
    <w:rsid w:val="00614B60"/>
    <w:rsid w:val="006300A7"/>
    <w:rsid w:val="00634CD8"/>
    <w:rsid w:val="00636234"/>
    <w:rsid w:val="00636970"/>
    <w:rsid w:val="00644E4D"/>
    <w:rsid w:val="00650AEE"/>
    <w:rsid w:val="00656DEE"/>
    <w:rsid w:val="0066120B"/>
    <w:rsid w:val="00665CE0"/>
    <w:rsid w:val="00671096"/>
    <w:rsid w:val="006713BE"/>
    <w:rsid w:val="00683934"/>
    <w:rsid w:val="00691741"/>
    <w:rsid w:val="006A1D38"/>
    <w:rsid w:val="006A54CF"/>
    <w:rsid w:val="006A5D0E"/>
    <w:rsid w:val="006C0D64"/>
    <w:rsid w:val="006D5F0A"/>
    <w:rsid w:val="006E2E8E"/>
    <w:rsid w:val="00724A63"/>
    <w:rsid w:val="007301D9"/>
    <w:rsid w:val="00731239"/>
    <w:rsid w:val="00733BD5"/>
    <w:rsid w:val="00740938"/>
    <w:rsid w:val="00741EFD"/>
    <w:rsid w:val="00744AA6"/>
    <w:rsid w:val="00751A33"/>
    <w:rsid w:val="00753564"/>
    <w:rsid w:val="0075417E"/>
    <w:rsid w:val="00755850"/>
    <w:rsid w:val="007624B5"/>
    <w:rsid w:val="007657A3"/>
    <w:rsid w:val="007777A1"/>
    <w:rsid w:val="00782549"/>
    <w:rsid w:val="00782CE6"/>
    <w:rsid w:val="007841BB"/>
    <w:rsid w:val="007B68C5"/>
    <w:rsid w:val="007D334B"/>
    <w:rsid w:val="007D47F5"/>
    <w:rsid w:val="007D4F11"/>
    <w:rsid w:val="007E1E2C"/>
    <w:rsid w:val="007E38A1"/>
    <w:rsid w:val="007E6F75"/>
    <w:rsid w:val="007F26EE"/>
    <w:rsid w:val="007F27DF"/>
    <w:rsid w:val="007F4B82"/>
    <w:rsid w:val="007F5FE2"/>
    <w:rsid w:val="007F73CA"/>
    <w:rsid w:val="00801AF4"/>
    <w:rsid w:val="00805EB1"/>
    <w:rsid w:val="00821B89"/>
    <w:rsid w:val="00831E0B"/>
    <w:rsid w:val="00842C1F"/>
    <w:rsid w:val="008504C6"/>
    <w:rsid w:val="00862BF6"/>
    <w:rsid w:val="00867DE6"/>
    <w:rsid w:val="0088740C"/>
    <w:rsid w:val="008A6DB8"/>
    <w:rsid w:val="008B08C9"/>
    <w:rsid w:val="008B4783"/>
    <w:rsid w:val="008C41C3"/>
    <w:rsid w:val="008D5CFA"/>
    <w:rsid w:val="008D7DE5"/>
    <w:rsid w:val="008E5346"/>
    <w:rsid w:val="008F5F42"/>
    <w:rsid w:val="00911ECA"/>
    <w:rsid w:val="00913E4E"/>
    <w:rsid w:val="0091491C"/>
    <w:rsid w:val="00917820"/>
    <w:rsid w:val="00931330"/>
    <w:rsid w:val="00932562"/>
    <w:rsid w:val="0094373F"/>
    <w:rsid w:val="00944B42"/>
    <w:rsid w:val="009450E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04D3"/>
    <w:rsid w:val="009E4287"/>
    <w:rsid w:val="009F5E31"/>
    <w:rsid w:val="00A04368"/>
    <w:rsid w:val="00A10E9D"/>
    <w:rsid w:val="00A17C90"/>
    <w:rsid w:val="00A43325"/>
    <w:rsid w:val="00A47CC1"/>
    <w:rsid w:val="00A50D9D"/>
    <w:rsid w:val="00A6343F"/>
    <w:rsid w:val="00A63AE2"/>
    <w:rsid w:val="00A70AB1"/>
    <w:rsid w:val="00A76440"/>
    <w:rsid w:val="00A77AFA"/>
    <w:rsid w:val="00A80B0A"/>
    <w:rsid w:val="00A82F7B"/>
    <w:rsid w:val="00A83B92"/>
    <w:rsid w:val="00A9290A"/>
    <w:rsid w:val="00A93CC7"/>
    <w:rsid w:val="00A97E89"/>
    <w:rsid w:val="00AB19EA"/>
    <w:rsid w:val="00AE304B"/>
    <w:rsid w:val="00AE783D"/>
    <w:rsid w:val="00AF48CD"/>
    <w:rsid w:val="00B152F7"/>
    <w:rsid w:val="00B225EB"/>
    <w:rsid w:val="00B25EA7"/>
    <w:rsid w:val="00B33109"/>
    <w:rsid w:val="00B41B2D"/>
    <w:rsid w:val="00B44914"/>
    <w:rsid w:val="00B569DA"/>
    <w:rsid w:val="00B62E08"/>
    <w:rsid w:val="00B6465D"/>
    <w:rsid w:val="00B65BD1"/>
    <w:rsid w:val="00B66F81"/>
    <w:rsid w:val="00B745F9"/>
    <w:rsid w:val="00B94396"/>
    <w:rsid w:val="00BA7F27"/>
    <w:rsid w:val="00BB4A85"/>
    <w:rsid w:val="00BB53CD"/>
    <w:rsid w:val="00BC0E85"/>
    <w:rsid w:val="00BD6AB2"/>
    <w:rsid w:val="00BE4C93"/>
    <w:rsid w:val="00BF0BEA"/>
    <w:rsid w:val="00BF2D28"/>
    <w:rsid w:val="00BF3636"/>
    <w:rsid w:val="00C00BC5"/>
    <w:rsid w:val="00C01CFA"/>
    <w:rsid w:val="00C07389"/>
    <w:rsid w:val="00C11134"/>
    <w:rsid w:val="00C304C3"/>
    <w:rsid w:val="00C460A8"/>
    <w:rsid w:val="00C6412A"/>
    <w:rsid w:val="00C7079F"/>
    <w:rsid w:val="00C7154D"/>
    <w:rsid w:val="00C905FC"/>
    <w:rsid w:val="00C949FA"/>
    <w:rsid w:val="00CA2900"/>
    <w:rsid w:val="00CA387D"/>
    <w:rsid w:val="00CA4E54"/>
    <w:rsid w:val="00CB22C9"/>
    <w:rsid w:val="00CB57CE"/>
    <w:rsid w:val="00CC3B1A"/>
    <w:rsid w:val="00CD204B"/>
    <w:rsid w:val="00CD4524"/>
    <w:rsid w:val="00CD5119"/>
    <w:rsid w:val="00CE0630"/>
    <w:rsid w:val="00CE5EE5"/>
    <w:rsid w:val="00CF5492"/>
    <w:rsid w:val="00D075A6"/>
    <w:rsid w:val="00D10042"/>
    <w:rsid w:val="00D12356"/>
    <w:rsid w:val="00D123B2"/>
    <w:rsid w:val="00D25F27"/>
    <w:rsid w:val="00D268E7"/>
    <w:rsid w:val="00D35403"/>
    <w:rsid w:val="00D51971"/>
    <w:rsid w:val="00D63F94"/>
    <w:rsid w:val="00D66C2F"/>
    <w:rsid w:val="00D73D4D"/>
    <w:rsid w:val="00D767DC"/>
    <w:rsid w:val="00D837DE"/>
    <w:rsid w:val="00D87A0C"/>
    <w:rsid w:val="00D908F5"/>
    <w:rsid w:val="00D9457A"/>
    <w:rsid w:val="00D95019"/>
    <w:rsid w:val="00DF2B98"/>
    <w:rsid w:val="00E059E1"/>
    <w:rsid w:val="00E17A90"/>
    <w:rsid w:val="00E25A2D"/>
    <w:rsid w:val="00E3179A"/>
    <w:rsid w:val="00E35B71"/>
    <w:rsid w:val="00E60BE6"/>
    <w:rsid w:val="00E77705"/>
    <w:rsid w:val="00E866A5"/>
    <w:rsid w:val="00E91BA8"/>
    <w:rsid w:val="00E93573"/>
    <w:rsid w:val="00ED5970"/>
    <w:rsid w:val="00ED5F40"/>
    <w:rsid w:val="00ED73F6"/>
    <w:rsid w:val="00ED7583"/>
    <w:rsid w:val="00EF37A9"/>
    <w:rsid w:val="00EF51F3"/>
    <w:rsid w:val="00F0037C"/>
    <w:rsid w:val="00F03056"/>
    <w:rsid w:val="00F043B2"/>
    <w:rsid w:val="00F11B96"/>
    <w:rsid w:val="00F1407E"/>
    <w:rsid w:val="00F22747"/>
    <w:rsid w:val="00F373A1"/>
    <w:rsid w:val="00F41799"/>
    <w:rsid w:val="00F41A3E"/>
    <w:rsid w:val="00F437BA"/>
    <w:rsid w:val="00F44A39"/>
    <w:rsid w:val="00F450E2"/>
    <w:rsid w:val="00F4713D"/>
    <w:rsid w:val="00F56A92"/>
    <w:rsid w:val="00F77480"/>
    <w:rsid w:val="00F833D5"/>
    <w:rsid w:val="00F908E0"/>
    <w:rsid w:val="00F9173B"/>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751A33"/>
    <w:rPr>
      <w:color w:val="808080"/>
      <w:bdr w:space="0" w:sz="0" w:color="auto" w:val="none"/>
      <w:shd w:fill="auto" w:color="auto" w:val="clear"/>
    </w:rPr>
  </w:style>
  <w:style w:customStyle="true" w:styleId="eSPISCCParagraphDefaultFont" w:type="character">
    <w:name w:val="eSPIS_CC_Paragraph Default Font"/>
    <w:basedOn w:val="Zadanifontodlomka"/>
    <w:rsid w:val="00751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A33"/>
    <w:rPr>
      <w:bdr w:space="0" w:sz="0" w:color="auto" w:val="none"/>
      <w:shd w:fill="FFFFCC" w:color="auto" w:val="clear"/>
      <w:lang w:val="hr-HR"/>
    </w:rPr>
  </w:style>
  <w:style w:customStyle="true" w:styleId="PozadinaSvijetloCrvena" w:type="character">
    <w:name w:val="Pozadina_SvijetloCrvena"/>
    <w:basedOn w:val="eSPISCCParagraphDefaultFont"/>
    <w:rsid w:val="00751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A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751A33"/>
    <w:rPr>
      <w:color w:val="808080"/>
      <w:bdr w:color="auto" w:space="0" w:sz="0" w:val="none"/>
      <w:shd w:color="auto" w:fill="auto" w:val="clear"/>
    </w:rPr>
  </w:style>
  <w:style w:customStyle="1" w:styleId="eSPISCCParagraphDefaultFont" w:type="character">
    <w:name w:val="eSPIS_CC_Paragraph Default Font"/>
    <w:basedOn w:val="Zadanifontodlomka"/>
    <w:rsid w:val="00751A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A33"/>
    <w:rPr>
      <w:bdr w:color="auto" w:space="0" w:sz="0" w:val="none"/>
      <w:shd w:color="auto" w:fill="FFFFCC" w:val="clear"/>
      <w:lang w:val="hr-HR"/>
    </w:rPr>
  </w:style>
  <w:style w:customStyle="1" w:styleId="PozadinaSvijetloCrvena" w:type="character">
    <w:name w:val="Pozadina_SvijetloCrvena"/>
    <w:basedOn w:val="eSPISCCParagraphDefaultFont"/>
    <w:rsid w:val="00751A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A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22. ožujka 2018.</izvorni_sadrzaj>
    <derivirana_varijabla naziv="DomainObject.PredzadnjaOdlukaIzPredmeta.DatumDonosenjaOdluke_1">22. ožujka 2018.</derivirana_varijabla>
  </DomainObject.PredzadnjaOdlukaIzPredmeta.DatumDonosenjaOdluke>
  <DomainObject.PredzadnjaOdlukaIzPredmeta.Oznaka>
    <izvorni_sadrzaj>St-113/2014-275</izvorni_sadrzaj>
    <derivirana_varijabla naziv="DomainObject.PredzadnjaOdlukaIzPredmeta.Oznaka_1">St-113/2014-275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F7205-F571-4BA7-827F-69B9B3A22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558</properties:Words>
  <properties:Characters>3226</properties:Characters>
  <properties:Lines>67</properties:Lines>
  <properties:Paragraphs>21</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2018-03-09T07:26:00Z</dcterms:created>
  <dc:creator>pbacic</dc:creator>
  <cp:lastModifiedBy>Ana Golub Gruić</cp:lastModifiedBy>
  <cp:lastPrinted>2018-10-17T12:26:00Z</cp:lastPrinted>
  <dcterms:modified xmlns:xsi="http://www.w3.org/2001/XMLSchema-instance" xsi:type="dcterms:W3CDTF">2018-10-17T12:26:00Z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(St-113-2014 Modra špilja - odobrenje - ugovori o radu listopad 18.docx)</vt:lpwstr>
  </prop:property>
  <prop:property name="CC_coloring" pid="4" fmtid="{D5CDD505-2E9C-101B-9397-08002B2CF9AE}">
    <vt:bool>false</vt:bool>
  </prop:property>
  <prop:property name="BrojStranica" pid="5" fmtid="{D5CDD505-2E9C-101B-9397-08002B2CF9AE}">
    <vt:i4>2</vt:i4>
  </prop:property>
</prop:Properties>
</file>