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7cbd" w14:paraId="9ce7cbd" w:rsidRDefault="00AB4602" w:rsidP="00F1567A" w:rsidR="00F1567A" w:rsidRPr="00F1567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567A" w:rsidRPr="00F1567A">
        <w:rPr>
          <w:rFonts w:cs="Times New Roman"/>
          <w:b/>
        </w:rPr>
        <w:t xml:space="preserve">      </w:t>
      </w:r>
      <w:r w:rsidR="00F1567A" w:rsidRPr="00F1567A">
        <w:rPr>
          <w:rFonts w:cs="Times New Roman"/>
        </w:rPr>
        <w:t>REPUBLIKA HRVATSKA</w:t>
      </w:r>
    </w:p>
    <w:p w:rsidRDefault="00F1567A" w:rsidP="00F1567A" w:rsidR="00F1567A" w:rsidRPr="00F1567A">
      <w:pPr>
        <w:spacing w:after="0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 xml:space="preserve"> TRGOVAČKI SUD U ZAGREBU</w:t>
      </w:r>
    </w:p>
    <w:p w:rsidRDefault="00F1567A" w:rsidP="00F1567A" w:rsidR="00F1567A" w:rsidRPr="00F1567A">
      <w:pPr>
        <w:spacing w:after="0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 xml:space="preserve">          Stalna služba u Karlovcu </w:t>
      </w:r>
    </w:p>
    <w:p w:rsidRDefault="00F1567A" w:rsidP="00F1567A" w:rsidR="00F1567A" w:rsidRPr="00F1567A">
      <w:pPr>
        <w:spacing w:after="0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 xml:space="preserve">    Karlovac, Trg hrvatskih branitelja 1/II</w:t>
      </w:r>
    </w:p>
    <w:p w:rsidRDefault="00F1567A" w:rsidP="00F1567A" w:rsidR="00F1567A" w:rsidRPr="00F1567A">
      <w:pPr>
        <w:spacing w:after="0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jc w:val="center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>R E P U B L I K A   H R V A T S K A</w:t>
      </w:r>
    </w:p>
    <w:p w:rsidRDefault="00F1567A" w:rsidP="00F1567A" w:rsidR="00F1567A" w:rsidRPr="00F156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ab/>
        <w:t>R J E Š E N J E</w:t>
      </w:r>
    </w:p>
    <w:p w:rsidRDefault="00F1567A" w:rsidP="00F1567A" w:rsidR="00F1567A" w:rsidRPr="00F1567A">
      <w:pPr>
        <w:spacing w:after="0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ab/>
        <w:t>Trgovački sud u Zagrebu, Stalna služba u Karlovcu</w:t>
      </w:r>
      <w:r w:rsidRPr="00F1567A">
        <w:rPr>
          <w:rFonts w:cs="Times New Roman" w:eastAsia="Times New Roman"/>
          <w:b/>
          <w:lang w:eastAsia="hr-HR"/>
        </w:rPr>
        <w:t>,</w:t>
      </w:r>
      <w:r w:rsidRPr="00F1567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KIO d.o.o. u stečaju, Karlovac, Marmontova aleja 6, OIB: 77915057274, 2. siječnja 2018.</w:t>
      </w:r>
    </w:p>
    <w:p w:rsidRDefault="00F1567A" w:rsidP="00F1567A" w:rsidR="00F1567A" w:rsidRPr="00F1567A">
      <w:pPr>
        <w:spacing w:after="0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1567A">
        <w:rPr>
          <w:rFonts w:cs="Times New Roman" w:eastAsia="Times New Roman"/>
          <w:lang w:eastAsia="hr-HR"/>
        </w:rPr>
        <w:t>r i j e š i o   j e</w:t>
      </w:r>
    </w:p>
    <w:p w:rsidRDefault="00F1567A" w:rsidP="00F1567A" w:rsidR="00F1567A" w:rsidRPr="00F1567A">
      <w:pPr>
        <w:spacing w:after="0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 xml:space="preserve">Odobrava se stvarni trošak stečajnog postupka u iznosu od 1.875,00 kn za odvjetničke usluge odvjetnika Željka Štapeka i u iznosu od 2.500,00 kn za izradu nalaza i mišljenja vještaka D&amp;S d.o.o., Karlovac. </w:t>
      </w:r>
    </w:p>
    <w:p w:rsidRDefault="00F1567A" w:rsidP="00F1567A" w:rsidR="00F1567A" w:rsidRPr="00F156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jc w:val="center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>Obrazloženje</w:t>
      </w:r>
    </w:p>
    <w:p w:rsidRDefault="00F1567A" w:rsidP="00F1567A" w:rsidR="00F1567A" w:rsidRPr="00F1567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1567A" w:rsidP="00F1567A" w:rsidR="00F1567A" w:rsidRPr="00F156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 xml:space="preserve">Stečajni upravitelj je podneskom od 27. prosinca 2017. predložio da se odobre troškovi koji se odnose na zastupanje po punomoćniku – odvjetniku Željku Štapeku u iznosu od 1.875,00 kn, i troškovi izrade nalaza i mišljenja po vještaku D&amp;S d.o.o., Karlovac, u iznosu od 2.500,00 kn u ovršnom predmetu Općinskog suda u Karlovcu poslovni broj Ovr-1966/13 u kojem je stečajni dužnik razlučni vjerovnik. </w:t>
      </w:r>
    </w:p>
    <w:p w:rsidRDefault="00F1567A" w:rsidP="00F1567A" w:rsidR="00F1567A" w:rsidRPr="00F156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>Navedeni zahtjev stečajni upravitelj je dokumentirao.</w:t>
      </w:r>
    </w:p>
    <w:p w:rsidRDefault="00F1567A" w:rsidP="00F1567A" w:rsidR="00F1567A" w:rsidRPr="00F156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>Sud ocjenjuje trošak u iznosu od 4.375,00 kn osnovanim, pa je odlučeno kao u izreci rješenja.</w:t>
      </w:r>
    </w:p>
    <w:p w:rsidRDefault="00F1567A" w:rsidP="00F1567A" w:rsidR="00F1567A" w:rsidRPr="00F1567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>U Karlovcu 2. siječnja 2018.</w:t>
      </w:r>
    </w:p>
    <w:p w:rsidRDefault="00F1567A" w:rsidP="00F1567A" w:rsidR="00F1567A" w:rsidRPr="00F1567A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F1567A" w:rsidP="00F1567A" w:rsidR="00F1567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 xml:space="preserve">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F1567A" w:rsidP="00F1567A" w:rsidR="00F1567A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Draženka Prpić</w:t>
      </w:r>
    </w:p>
    <w:p w:rsidRDefault="00F1567A" w:rsidP="00F1567A" w:rsidR="00F1567A" w:rsidRPr="00F1567A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F1567A" w:rsidP="00F1567A" w:rsidR="00F1567A" w:rsidRPr="00F1567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>PRAVNA POUKA:</w:t>
      </w:r>
    </w:p>
    <w:p w:rsidRDefault="00F1567A" w:rsidP="00F1567A" w:rsidR="00F1567A" w:rsidRPr="00F1567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1567A" w:rsidP="00F1567A" w:rsidR="00F1567A" w:rsidRPr="00F1567A">
      <w:pPr>
        <w:spacing w:after="0"/>
        <w:jc w:val="right"/>
        <w:rPr>
          <w:rFonts w:cs="Times New Roman" w:eastAsia="Times New Roman"/>
          <w:lang w:eastAsia="hr-HR"/>
        </w:rPr>
      </w:pPr>
      <w:r w:rsidRPr="00F1567A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    </w:t>
      </w:r>
    </w:p>
    <w:sectPr w:rsidSect="0032366B" w:rsidR="00F1567A" w:rsidRPr="00F1567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6952541"/>
      <w:docPartObj>
        <w:docPartGallery w:val="Page Numbers (Top of Page)"/>
        <w:docPartUnique/>
      </w:docPartObj>
    </w:sdtPr>
    <w:sdtContent>
      <w:p w:rsidRDefault="00F1567A" w:rsidR="00F156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1567A" w:rsidR="008333A9">
    <w:pPr>
      <w:pStyle w:val="Zaglavlje"/>
    </w:pPr>
    <w:r>
      <w:t>1 St-1971/13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67A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72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St-1971/2013-68</izvorni_sadrzaj>
    <derivirana_varijabla naziv="DomainObject.Oznaka_1">St-1971/2013-68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2013.</izvorni_sadrzaj>
    <derivirana_varijabla naziv="DomainObject.Predmet.DatumOsnivanja_1">25.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2014.</izvorni_sadrzaj>
    <derivirana_varijabla naziv="DomainObject.Predmet.DatumRjesavanja_1">29.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 . Prije vođen pod br. St-206/2003</izvorni_sadrzaj>
    <derivirana_varijabla naziv="DomainObject.Predmet.Opis_1">Nastavak postupka radi naknadne diobe . Prije vođen pod br. St-206/2003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St-1971/2013</izvorni_sadrzaj>
    <derivirana_varijabla naziv="DomainObject.Predmet.OznakaBroj_1">St-1971/2013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Brisano u registru 23.4.2010.
FORMIRAN POMOĆNI OMOT SPISA</izvorni_sadrzaj>
    <derivirana_varijabla naziv="DomainObject.Predmet.PrimjedbaSuca_1">Brisano u registru 23.4.2010.
FORMIRAN POMOĆNI OMOT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KIO d.o.o., u stečaju</izvorni_sadrzaj>
    <derivirana_varijabla naziv="DomainObject.Predmet.ProtustrankaFormated_1">  Stečajna masa KIO d.o.o., u stečaju</derivirana_varijabla>
  </DomainObject.Predmet.ProtustrankaFormated>
  <DomainObject.Predmet.ProtustrankaFormatedOIB>
    <izvorni_sadrzaj>  Stečajna masa KIO d.o.o., u stečaju, OIB 77915057274</izvorni_sadrzaj>
    <derivirana_varijabla naziv="DomainObject.Predmet.ProtustrankaFormatedOIB_1">  Stečajna masa KIO d.o.o., u stečaju, OIB 77915057274</derivirana_varijabla>
  </DomainObject.Predmet.ProtustrankaFormatedOIB>
  <DomainObject.Predmet.ProtustrankaFormatedWithAdress>
    <izvorni_sadrzaj> Stečajna masa KIO d.o.o., u stečaju, Marmontova aleja 6, 47000 Karlovac</izvorni_sadrzaj>
    <derivirana_varijabla naziv="DomainObject.Predmet.ProtustrankaFormatedWithAdress_1"> Stečajna masa KIO d.o.o., u stečaju, Marmontova aleja 6, 47000 Karlovac</derivirana_varijabla>
  </DomainObject.Predmet.ProtustrankaFormatedWithAdress>
  <DomainObject.Predmet.ProtustrankaFormatedWithAdressOIB>
    <izvorni_sadrzaj> Stečajna masa KIO d.o.o., u stečaju, OIB 77915057274, Marmontova aleja 6, 47000 Karlovac</izvorni_sadrzaj>
    <derivirana_varijabla naziv="DomainObject.Predmet.ProtustrankaFormatedWithAdressOIB_1"> Stečajna masa KIO d.o.o., u stečaju, OIB 77915057274, Marmontova aleja 6, 47000 Karlovac</derivirana_varijabla>
  </DomainObject.Predmet.ProtustrankaFormatedWithAdressOIB>
  <DomainObject.Predmet.ProtustrankaWithAdress>
    <izvorni_sadrzaj>Stečajna masa KIO d.o.o., u stečaju Marmontova aleja 6, 47000 Karlovac</izvorni_sadrzaj>
    <derivirana_varijabla naziv="DomainObject.Predmet.ProtustrankaWithAdress_1">Stečajna masa KIO d.o.o., u stečaju Marmontova aleja 6, 47000 Karlovac</derivirana_varijabla>
  </DomainObject.Predmet.ProtustrankaWithAdress>
  <DomainObject.Predmet.ProtustrankaWithAdressOIB>
    <izvorni_sadrzaj>Stečajna masa KIO d.o.o., u stečaju, OIB 77915057274, Marmontova aleja 6, 47000 Karlovac</izvorni_sadrzaj>
    <derivirana_varijabla naziv="DomainObject.Predmet.ProtustrankaWithAdressOIB_1">Stečajna masa KIO d.o.o., u stečaju, OIB 77915057274, Marmontova aleja 6, 47000 Karlovac</derivirana_varijabla>
  </DomainObject.Predmet.ProtustrankaWithAdressOIB>
  <DomainObject.Predmet.ProtustrankaNazivFormated>
    <izvorni_sadrzaj>Stečajna masa KIO d.o.o., u stečaju</izvorni_sadrzaj>
    <derivirana_varijabla naziv="DomainObject.Predmet.ProtustrankaNazivFormated_1">Stečajna masa KIO d.o.o., u stečaju</derivirana_varijabla>
  </DomainObject.Predmet.ProtustrankaNazivFormated>
  <DomainObject.Predmet.ProtustrankaNazivFormatedOIB>
    <izvorni_sadrzaj>Stečajna masa KIO d.o.o., u stečaju, OIB 77915057274</izvorni_sadrzaj>
    <derivirana_varijabla naziv="DomainObject.Predmet.ProtustrankaNazivFormatedOIB_1">Stečajna masa KIO d.o.o., u stečaju, OIB 77915057274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Đurđica Ostarčević; TOMISLAV MORSAN</izvorni_sadrzaj>
    <derivirana_varijabla naziv="DomainObject.Predmet.StrankaFormated_1">  Đurđica Ostarčević; TOMISLAV MORSAN</derivirana_varijabla>
  </DomainObject.Predmet.StrankaFormated>
  <DomainObject.Predmet.StrankaFormatedOIB>
    <izvorni_sadrzaj>  Đurđica Ostarčević; TOMISLAV MORSAN</izvorni_sadrzaj>
    <derivirana_varijabla naziv="DomainObject.Predmet.StrankaFormatedOIB_1">  Đurđica Ostarčević; TOMISLAV MORSAN</derivirana_varijabla>
  </DomainObject.Predmet.StrankaFormatedOIB>
  <DomainObject.Predmet.StrankaFormatedWithAdress>
    <izvorni_sadrzaj> Đurđica Ostarčević, Primorska 11, 47000 Karlovac; TOMISLAV MORSAN</izvorni_sadrzaj>
    <derivirana_varijabla naziv="DomainObject.Predmet.StrankaFormatedWithAdress_1"> Đurđica Ostarčević, Primorska 11, 47000 Karlovac; TOMISLAV MORSAN</derivirana_varijabla>
  </DomainObject.Predmet.StrankaFormatedWithAdress>
  <DomainObject.Predmet.StrankaFormatedWithAdressOIB>
    <izvorni_sadrzaj> Đurđica Ostarčević, Primorska 11, 47000 Karlovac; TOMISLAV MORSAN</izvorni_sadrzaj>
    <derivirana_varijabla naziv="DomainObject.Predmet.StrankaFormatedWithAdressOIB_1"> Đurđica Ostarčević, Primorska 11, 47000 Karlovac; TOMISLAV MORSAN</derivirana_varijabla>
  </DomainObject.Predmet.StrankaFormatedWithAdressOIB>
  <DomainObject.Predmet.StrankaWithAdress>
    <izvorni_sadrzaj>Đurđica Ostarčević Primorska 11,47000 Karlovac,TOMISLAV MORSAN </izvorni_sadrzaj>
    <derivirana_varijabla naziv="DomainObject.Predmet.StrankaWithAdress_1">Đurđica Ostarčević Primorska 11,47000 Karlovac,TOMISLAV MORSAN </derivirana_varijabla>
  </DomainObject.Predmet.StrankaWithAdress>
  <DomainObject.Predmet.StrankaWithAdressOIB>
    <izvorni_sadrzaj>Đurđica Ostarčević, Primorska 11,47000 Karlovac,TOMISLAV MORSAN</izvorni_sadrzaj>
    <derivirana_varijabla naziv="DomainObject.Predmet.StrankaWithAdressOIB_1">Đurđica Ostarčević, Primorska 11,47000 Karlovac,TOMISLAV MORSAN</derivirana_varijabla>
  </DomainObject.Predmet.StrankaWithAdressOIB>
  <DomainObject.Predmet.StrankaNazivFormated>
    <izvorni_sadrzaj>Đurđica Ostarčević,TOMISLAV MORSAN</izvorni_sadrzaj>
    <derivirana_varijabla naziv="DomainObject.Predmet.StrankaNazivFormated_1">Đurđica Ostarčević,TOMISLAV MORSAN</derivirana_varijabla>
  </DomainObject.Predmet.StrankaNazivFormated>
  <DomainObject.Predmet.StrankaNazivFormatedOIB>
    <izvorni_sadrzaj>Đurđica Ostarčević,TOMISLAV MORSAN</izvorni_sadrzaj>
    <derivirana_varijabla naziv="DomainObject.Predmet.StrankaNazivFormatedOIB_1">Đurđica Ostarčević,TOMISLAV MORSAN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Đurđica Ostarčević</item>
      <item>TOMISLAV MORSAN</item>
    </izvorni_sadrzaj>
    <derivirana_varijabla naziv="DomainObject.Predmet.StrankaListFormated_1">
      <item>Đurđica Ostarčević</item>
      <item>TOMISLAV MORSAN</item>
    </derivirana_varijabla>
  </DomainObject.Predmet.StrankaListFormated>
  <DomainObject.Predmet.StrankaListFormatedOIB>
    <izvorni_sadrzaj>
      <item>Đurđica Ostarčević</item>
      <item>TOMISLAV MORSAN</item>
    </izvorni_sadrzaj>
    <derivirana_varijabla naziv="DomainObject.Predmet.StrankaListFormatedOIB_1">
      <item>Đurđica Ostarčević</item>
      <item>TOMISLAV MORSAN</item>
    </derivirana_varijabla>
  </DomainObject.Predmet.StrankaListFormatedOIB>
  <DomainObject.Predmet.StrankaListFormatedWithAdress>
    <izvorni_sadrzaj>
      <item>Đurđica Ostarčević, Primorska 11, 47000 Karlovac</item>
      <item>TOMISLAV MORSAN</item>
    </izvorni_sadrzaj>
    <derivirana_varijabla naziv="DomainObject.Predmet.StrankaListFormatedWithAdress_1">
      <item>Đurđica Ostarčević, Primorska 11, 47000 Karlovac</item>
      <item>TOMISLAV MORSAN</item>
    </derivirana_varijabla>
  </DomainObject.Predmet.StrankaListFormatedWithAdress>
  <DomainObject.Predmet.StrankaListFormatedWithAdressOIB>
    <izvorni_sadrzaj>
      <item>Đurđica Ostarčević, Primorska 11, 47000 Karlovac</item>
      <item>TOMISLAV MORSAN</item>
    </izvorni_sadrzaj>
    <derivirana_varijabla naziv="DomainObject.Predmet.StrankaListFormatedWithAdressOIB_1">
      <item>Đurđica Ostarčević, Primorska 11, 47000 Karlovac</item>
      <item>TOMISLAV MORSAN</item>
    </derivirana_varijabla>
  </DomainObject.Predmet.StrankaListFormatedWithAdressOIB>
  <DomainObject.Predmet.StrankaListNazivFormated>
    <izvorni_sadrzaj>
      <item>Đurđica Ostarčević</item>
      <item>TOMISLAV MORSAN</item>
    </izvorni_sadrzaj>
    <derivirana_varijabla naziv="DomainObject.Predmet.StrankaListNazivFormated_1">
      <item>Đurđica Ostarčević</item>
      <item>TOMISLAV MORSAN</item>
    </derivirana_varijabla>
  </DomainObject.Predmet.StrankaListNazivFormated>
  <DomainObject.Predmet.StrankaListNazivFormatedOIB>
    <izvorni_sadrzaj>
      <item>Đurđica Ostarčević</item>
      <item>TOMISLAV MORSAN</item>
    </izvorni_sadrzaj>
    <derivirana_varijabla naziv="DomainObject.Predmet.StrankaListNazivFormatedOIB_1">
      <item>Đurđica Ostarčević</item>
      <item>TOMISLAV MORSAN</item>
    </derivirana_varijabla>
  </DomainObject.Predmet.StrankaListNazivFormatedOIB>
  <DomainObject.Predmet.ProtuStrankaListFormated>
    <izvorni_sadrzaj>
      <item>Stečajna masa KIO d.o.o., u stečaju</item>
    </izvorni_sadrzaj>
    <derivirana_varijabla naziv="DomainObject.Predmet.ProtuStrankaListFormated_1">
      <item>Stečajna masa KIO d.o.o., u stečaju</item>
    </derivirana_varijabla>
  </DomainObject.Predmet.ProtuStrankaListFormated>
  <DomainObject.Predmet.ProtuStrankaListFormatedOIB>
    <izvorni_sadrzaj>
      <item>Stečajna masa KIO d.o.o., u stečaju, OIB 77915057274</item>
    </izvorni_sadrzaj>
    <derivirana_varijabla naziv="DomainObject.Predmet.ProtuStrankaListFormatedOIB_1">
      <item>Stečajna masa KIO d.o.o., u stečaju, OIB 77915057274</item>
    </derivirana_varijabla>
  </DomainObject.Predmet.ProtuStrankaListFormatedOIB>
  <DomainObject.Predmet.ProtuStrankaListFormatedWithAdress>
    <izvorni_sadrzaj>
      <item>Stečajna masa KIO d.o.o., u stečaju, Marmontova aleja 6, 47000 Karlovac</item>
    </izvorni_sadrzaj>
    <derivirana_varijabla naziv="DomainObject.Predmet.ProtuStrankaListFormatedWithAdress_1">
      <item>Stečajna masa KIO d.o.o., u stečaju, Marmontova aleja 6, 47000 Karlovac</item>
    </derivirana_varijabla>
  </DomainObject.Predmet.ProtuStrankaListFormatedWithAdress>
  <DomainObject.Predmet.ProtuStrankaListFormatedWithAdressOIB>
    <izvorni_sadrzaj>
      <item>Stečajna masa KIO d.o.o., u stečaju, OIB 77915057274, Marmontova aleja 6, 47000 Karlovac</item>
    </izvorni_sadrzaj>
    <derivirana_varijabla naziv="DomainObject.Predmet.ProtuStrankaListFormatedWithAdressOIB_1">
      <item>Stečajna masa KIO d.o.o., u stečaju, OIB 77915057274, Marmontova aleja 6, 47000 Karlovac</item>
    </derivirana_varijabla>
  </DomainObject.Predmet.ProtuStrankaListFormatedWithAdressOIB>
  <DomainObject.Predmet.ProtuStrankaListNazivFormated>
    <izvorni_sadrzaj>
      <item>Stečajna masa KIO d.o.o., u stečaju</item>
    </izvorni_sadrzaj>
    <derivirana_varijabla naziv="DomainObject.Predmet.ProtuStrankaListNazivFormated_1">
      <item>Stečajna masa KIO d.o.o., u stečaju</item>
    </derivirana_varijabla>
  </DomainObject.Predmet.ProtuStrankaListNazivFormated>
  <DomainObject.Predmet.ProtuStrankaListNazivFormatedOIB>
    <izvorni_sadrzaj>
      <item>Stečajna masa KIO d.o.o., u stečaju, OIB 77915057274</item>
    </izvorni_sadrzaj>
    <derivirana_varijabla naziv="DomainObject.Predmet.ProtuStrankaListNazivFormatedOIB_1">
      <item>Stečajna masa KIO d.o.o., u stečaju, OIB 77915057274</item>
    </derivirana_varijabla>
  </DomainObject.Predmet.ProtuStrankaListNazivFormatedOIB>
  <DomainObject.Predmet.OstaliListFormated>
    <izvorni_sadrzaj>
      <item>Tomislav Morsan</item>
    </izvorni_sadrzaj>
    <derivirana_varijabla naziv="DomainObject.Predmet.OstaliListFormated_1">
      <item>Tomislav Morsan</item>
    </derivirana_varijabla>
  </DomainObject.Predmet.OstaliListFormated>
  <DomainObject.Predmet.OstaliListFormatedOIB>
    <izvorni_sadrzaj>
      <item>Tomislav Morsan, OIB 97338652480</item>
    </izvorni_sadrzaj>
    <derivirana_varijabla naziv="DomainObject.Predmet.OstaliListFormatedOIB_1">
      <item>Tomislav Morsan, OIB 97338652480</item>
    </derivirana_varijabla>
  </DomainObject.Predmet.OstaliListFormatedOIB>
  <DomainObject.Predmet.OstaliListFormatedWithAdress>
    <izvorni_sadrzaj>
      <item>Tomislav Morsan, Gambonova 4, 47000 Karlovac</item>
    </izvorni_sadrzaj>
    <derivirana_varijabla naziv="DomainObject.Predmet.OstaliListFormatedWithAdress_1">
      <item>Tomislav Morsan, Gambonova 4, 47000 Karlovac</item>
    </derivirana_varijabla>
  </DomainObject.Predmet.OstaliListFormatedWithAdress>
  <DomainObject.Predmet.OstaliListFormatedWithAdressOIB>
    <izvorni_sadrzaj>
      <item>Tomislav Morsan, OIB 97338652480, Gambonova 4, 47000 Karlovac</item>
    </izvorni_sadrzaj>
    <derivirana_varijabla naziv="DomainObject.Predmet.OstaliListFormatedWithAdressOIB_1">
      <item>Tomislav Morsan, OIB 97338652480, Gambonova 4, 47000 Karlovac</item>
    </derivirana_varijabla>
  </DomainObject.Predmet.OstaliListFormatedWithAdressOIB>
  <DomainObject.Predmet.OstaliListNazivFormated>
    <izvorni_sadrzaj>
      <item>Tomislav Morsan</item>
    </izvorni_sadrzaj>
    <derivirana_varijabla naziv="DomainObject.Predmet.OstaliListNazivFormated_1">
      <item>Tomislav Morsan</item>
    </derivirana_varijabla>
  </DomainObject.Predmet.OstaliListNazivFormated>
  <DomainObject.Predmet.OstaliListNazivFormatedOIB>
    <izvorni_sadrzaj>
      <item>Tomislav Morsan, OIB 97338652480</item>
    </izvorni_sadrzaj>
    <derivirana_varijabla naziv="DomainObject.Predmet.OstaliListNazivFormatedOIB_1">
      <item>Tomislav Morsan, OIB 97338652480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St-1971/2013-68</izvorni_sadrzaj>
    <derivirana_varijabla naziv="DomainObject.PoslovniBrojDokumenta_1">St-1971/2013-68</derivirana_varijabla>
  </DomainObject.PoslovniBrojDokumenta>
  <DomainObject.Predmet.StrankaIDrugi>
    <izvorni_sadrzaj>Đurđica Ostarčević i dr.</izvorni_sadrzaj>
    <derivirana_varijabla naziv="DomainObject.Predmet.StrankaIDrugi_1">Đurđica Ostarčević i dr.</derivirana_varijabla>
  </DomainObject.Predmet.StrankaIDrugi>
  <DomainObject.Predmet.ProtustrankaIDrugi>
    <izvorni_sadrzaj>Stečajna masa KIO d.o.o., u stečaju</izvorni_sadrzaj>
    <derivirana_varijabla naziv="DomainObject.Predmet.ProtustrankaIDrugi_1">Stečajna masa KIO d.o.o., u stečaju</derivirana_varijabla>
  </DomainObject.Predmet.ProtustrankaIDrugi>
  <DomainObject.Predmet.StrankaIDrugiAdressOIB>
    <izvorni_sadrzaj>Đurđica Ostarčević, Primorska 11, 47000 Karlovac i dr.</izvorni_sadrzaj>
    <derivirana_varijabla naziv="DomainObject.Predmet.StrankaIDrugiAdressOIB_1">Đurđica Ostarčević, Primorska 11, 47000 Karlovac i dr.</derivirana_varijabla>
  </DomainObject.Predmet.StrankaIDrugiAdressOIB>
  <DomainObject.Predmet.ProtustrankaIDrugiAdressOIB>
    <izvorni_sadrzaj>Stečajna masa KIO d.o.o., u stečaju, OIB 77915057274, Marmontova aleja 6, 47000 Karlovac</izvorni_sadrzaj>
    <derivirana_varijabla naziv="DomainObject.Predmet.ProtustrankaIDrugiAdressOIB_1">Stečajna masa KIO d.o.o., u stečaju, OIB 77915057274, Marmontova aleja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2014.</izvorni_sadrzaj>
    <derivirana_varijabla naziv="DomainObject.Predmet.OdlukaRjesenje.DatumDonosenjaOdluke_1">29. srpnja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St-1971/2013-26</izvorni_sadrzaj>
    <derivirana_varijabla naziv="DomainObject.Predmet.OdlukaRjesenje.Oznaka_1">St-1971/2013-26</derivirana_varijabla>
  </DomainObject.Predmet.OdlukaRjesenje.Oznaka>
  <DomainObject.Predmet.SudioniciListNaziv>
    <izvorni_sadrzaj>
      <item>Stečajna masa KIO d.o.o., u stečaju</item>
      <item>Đurđica Ostarčević</item>
      <item>Tomislav Morsan</item>
      <item>TOMISLAV MORSAN</item>
    </izvorni_sadrzaj>
    <derivirana_varijabla naziv="DomainObject.Predmet.SudioniciListNaziv_1">
      <item>Stečajna masa KIO d.o.o., u stečaju</item>
      <item>Đurđica Ostarčević</item>
      <item>Tomislav Morsan</item>
      <item>TOMISLAV MORSAN</item>
    </derivirana_varijabla>
  </DomainObject.Predmet.SudioniciListNaziv>
  <DomainObject.Predmet.SudioniciListAdressOIB>
    <izvorni_sadrzaj>
      <item>Stečajna masa KIO d.o.o., u stečaju, OIB 77915057274, Marmontova aleja 6,47000 Karlovac</item>
      <item>Đurđica Ostarčević, Primorska 11,47000 Karlovac</item>
      <item>Tomislav Morsan, OIB 97338652480, Gambonova 4,47000 Karlovac</item>
      <item>TOMISLAV MORSAN</item>
    </izvorni_sadrzaj>
    <derivirana_varijabla naziv="DomainObject.Predmet.SudioniciListAdressOIB_1">
      <item>Stečajna masa KIO d.o.o., u stečaju, OIB 77915057274, Marmontova aleja 6,47000 Karlovac</item>
      <item>Đurđica Ostarčević, Primorska 11,47000 Karlovac</item>
      <item>Tomislav Morsan, OIB 97338652480, Gambonova 4,47000 Karlovac</item>
      <item>TOMISLAV MORSAN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5341B-208A-4201-BD37-396400FF9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1253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2018-01-02T09:52:00Z</cp:lastPrinted>
  <dcterms:modified xmlns:xsi="http://www.w3.org/2001/XMLSchema-instance" xsi:type="dcterms:W3CDTF">2018-01-02T09:52:00Z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St-1971/2013-68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