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d01c" w14:paraId="6f1d01c" w:rsidRDefault="001509D6" w:rsidP="00B542FA" w:rsidR="001509D6">
      <w:pPr>
        <w:jc w:val="both"/>
        <w15:collapsed w:val="false"/>
      </w:pPr>
      <w:bookmarkStart w:name="_GoBack" w:id="0"/>
      <w:bookmarkEnd w:id="0"/>
    </w:p>
    <w:p w:rsidRDefault="001509D6" w:rsidP="00B542FA" w:rsidR="001509D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D6" w:rsidP="002D60CE" w:rsidR="001509D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973B8F">
        <w:t>-415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05585A" w:rsidP="002D60CE" w:rsidR="0005585A" w:rsidRPr="00B9015B">
      <w:pPr>
        <w:jc w:val="both"/>
        <w:rPr>
          <w:b/>
        </w:rPr>
      </w:pPr>
    </w:p>
    <w:p w:rsidRDefault="00973B8F" w:rsidP="00C40A44" w:rsidR="000B22E7" w:rsidRPr="00B9015B">
      <w:pPr>
        <w:ind w:firstLine="708"/>
        <w:jc w:val="both"/>
      </w:pPr>
      <w:r w:rsidRPr="00973B8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73B8F">
        <w:t>85821130368</w:t>
      </w:r>
      <w:r w:rsidRPr="00973B8F">
        <w:rPr>
          <w:lang w:val="pt-BR"/>
        </w:rPr>
        <w:t>, za otvaranje stečajnog postupka nad dužnikom AUTO-TOMO j.d.o.o., Velika Gorica, Jurja Dobrile 16, OIB: 99884661216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509D6">
        <w:rPr>
          <w:lang w:val="pt-BR"/>
        </w:rPr>
        <w:t xml:space="preserve">6. lipnja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73B8F" w:rsidRPr="00973B8F">
        <w:rPr>
          <w:lang w:val="pt-BR"/>
        </w:rPr>
        <w:t>AUTO-TOMO j.d.o.o., Velika Gorica, Jurja Dobrile 16, OIB: 99884661216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73B8F">
        <w:t>415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973B8F" w:rsidP="00973B8F" w:rsidR="00973B8F" w:rsidRPr="00973B8F">
      <w:pPr>
        <w:pStyle w:val="Tijeloteksta"/>
        <w:ind w:firstLine="708"/>
        <w:rPr>
          <w:lang w:val="pt-BR"/>
        </w:rPr>
      </w:pPr>
      <w:r w:rsidRPr="00973B8F">
        <w:t xml:space="preserve">Financijska agencija, Regionalni centar Zagreb, podnijela je ovom sudu prijedlog za otvaranje stečajnog postupka nad dužnikom </w:t>
      </w:r>
      <w:r w:rsidRPr="00973B8F">
        <w:rPr>
          <w:lang w:val="pt-BR"/>
        </w:rPr>
        <w:t>Auto-Tomo j.d.o.o., Zagreb.</w:t>
      </w:r>
    </w:p>
    <w:p w:rsidRDefault="00973B8F" w:rsidP="00973B8F" w:rsidR="00973B8F" w:rsidRPr="00973B8F">
      <w:pPr>
        <w:pStyle w:val="Tijeloteksta"/>
        <w:rPr>
          <w:lang w:val="pt-BR"/>
        </w:rPr>
      </w:pPr>
    </w:p>
    <w:p w:rsidRDefault="00973B8F" w:rsidP="00973B8F" w:rsidR="00973B8F" w:rsidRPr="00973B8F">
      <w:pPr>
        <w:pStyle w:val="Tijeloteksta"/>
        <w:ind w:firstLine="708"/>
      </w:pPr>
      <w:r w:rsidRPr="00973B8F">
        <w:t>Prijedlog je podnesen na temelju čl. 110. st. 1. Stečajnog zakona („Narodne novine“ broj 71/15, dalje: SZ).</w:t>
      </w:r>
    </w:p>
    <w:p w:rsidRDefault="00973B8F" w:rsidP="00973B8F" w:rsidR="00973B8F" w:rsidRPr="00973B8F">
      <w:pPr>
        <w:pStyle w:val="Tijeloteksta"/>
        <w:ind w:firstLine="708"/>
      </w:pPr>
    </w:p>
    <w:p w:rsidRDefault="00973B8F" w:rsidP="00973B8F" w:rsidR="00973B8F">
      <w:pPr>
        <w:pStyle w:val="Tijeloteksta"/>
        <w:ind w:firstLine="708"/>
        <w:rPr>
          <w:lang w:val="en-GB"/>
        </w:rPr>
      </w:pPr>
      <w:r w:rsidRPr="00973B8F">
        <w:t xml:space="preserve">Financijska agencija, kao predlagatelj, navela je u prijedlogu za otvaranje stečajnog postupka kako dužnik na dan 1. veljače 2017. u Očevidniku redoslijeda osnova za plaćanje ima evidentirane neizvršene osnove za plaćanje u neprekinutom razdoblju od 120 dana, u ukupnom iznosu od 216.546,32 kn, kao i da dužnik ima 2 zaposlena. </w:t>
      </w:r>
      <w:r w:rsidRPr="00973B8F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73B8F" w:rsidP="00973B8F" w:rsidR="00973B8F" w:rsidRPr="00973B8F">
      <w:pPr>
        <w:pStyle w:val="Tijeloteksta"/>
        <w:ind w:firstLine="708"/>
        <w:rPr>
          <w:lang w:val="en-GB"/>
        </w:rPr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5356ED" w:rsidR="00D431E2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>. Pored navedenog, sud od nadležnih institucija nije dobio podatak da je dužnik vlasnik bilo kakve imovine.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9D6">
        <w:t xml:space="preserve">6. lipnja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</w:t>
      </w:r>
      <w:r w:rsidR="001509D6">
        <w:t xml:space="preserve">          </w:t>
      </w:r>
      <w:r w:rsidRPr="00B9015B">
        <w:t xml:space="preserve">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2203F3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509D6" w:rsidP="00065B42" w:rsidR="001509D6"/>
    <w:p w:rsidRDefault="002203F3" w:rsidP="002203F3" w:rsidR="002203F3">
      <w:pPr>
        <w:jc w:val="right"/>
      </w:pPr>
    </w:p>
    <w:p w:rsidRDefault="002203F3" w:rsidP="002203F3" w:rsidR="002203F3">
      <w:pPr>
        <w:jc w:val="right"/>
      </w:pPr>
    </w:p>
    <w:p w:rsidRDefault="002203F3" w:rsidP="002203F3" w:rsidR="002203F3">
      <w:pPr>
        <w:jc w:val="right"/>
      </w:pPr>
      <w:r>
        <w:t>Za točnost otpravka - ovlašteni službenik:</w:t>
      </w:r>
    </w:p>
    <w:p w:rsidRDefault="002203F3" w:rsidP="002203F3" w:rsidR="002203F3">
      <w:pPr>
        <w:jc w:val="right"/>
      </w:pPr>
      <w:r>
        <w:t xml:space="preserve">               Katica Franjić</w:t>
      </w:r>
    </w:p>
    <w:p w:rsidRDefault="00065B42" w:rsidP="002203F3" w:rsidR="00065B42" w:rsidRPr="00B9015B">
      <w:pPr>
        <w:pStyle w:val="Odlomakpopisa"/>
      </w:pPr>
    </w:p>
    <w:sectPr w:rsidSect="001509D6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9D6" w:rsidP="001509D6" w:rsidR="001509D6">
      <w:r>
        <w:separator/>
      </w:r>
    </w:p>
  </w:endnote>
  <w:endnote w:id="0" w:type="continuationSeparator">
    <w:p w:rsidRDefault="001509D6" w:rsidP="001509D6" w:rsidR="00150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9D6" w:rsidP="001509D6" w:rsidR="001509D6">
      <w:r>
        <w:separator/>
      </w:r>
    </w:p>
  </w:footnote>
  <w:footnote w:id="0" w:type="continuationSeparator">
    <w:p w:rsidRDefault="001509D6" w:rsidP="001509D6" w:rsidR="00150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9D6" w:rsidP="001509D6" w:rsidR="001509D6" w:rsidRPr="00B9015B">
    <w:pPr>
      <w:ind w:left="7080"/>
      <w:jc w:val="both"/>
    </w:pPr>
    <w:sdt>
      <w:sdtPr>
        <w:id w:val="-62669832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03F3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                                                                           </w:t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-415/17</w:t>
    </w:r>
  </w:p>
  <w:p w:rsidRDefault="001509D6" w:rsidP="001509D6" w:rsidR="001509D6">
    <w:pPr>
      <w:pStyle w:val="Zaglavlje"/>
      <w:tabs>
        <w:tab w:pos="6987" w:val="left"/>
      </w:tabs>
    </w:pPr>
  </w:p>
  <w:p w:rsidRDefault="001509D6" w:rsidR="001509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34F3A"/>
    <w:rsid w:val="001509D6"/>
    <w:rsid w:val="001861A1"/>
    <w:rsid w:val="001A762F"/>
    <w:rsid w:val="0021298E"/>
    <w:rsid w:val="002203F3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B8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1509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09D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1509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09D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AUTO-TOMO j.d.o.o. zastupanog po punomoćniku Tomo Šiprak</izvorni_sadrzaj>
    <derivirana_varijabla naziv="DomainObject.Predmet.ProtustrankaFormated_1">  AUTO-TOMO j.d.o.o. zastupanog po punomoćniku Tomo Šiprak</derivirana_varijabla>
  </DomainObject.Predmet.ProtustrankaFormated>
  <DomainObject.Predmet.ProtustrankaFormatedOIB>
    <izvorni_sadrzaj>  AUTO-TOMO j.d.o.o., OIB 99884661216 zastupanog po punomoćniku Tomo Šiprak</izvorni_sadrzaj>
    <derivirana_varijabla naziv="DomainObject.Predmet.ProtustrankaFormatedOIB_1">  AUTO-TOMO j.d.o.o., OIB 99884661216 zastupanog po punomoćniku Tomo Šiprak</derivirana_varijabla>
  </DomainObject.Predmet.ProtustrankaFormatedOIB>
  <DomainObject.Predmet.ProtustrankaFormatedWithAdress>
    <izvorni_sadrzaj> AUTO-TOMO j.d.o.o., Jurja Dobrile 16, 10410 Velika Gorica zastupanog po punomoćniku Tomo Šiprak</izvorni_sadrzaj>
    <derivirana_varijabla naziv="DomainObject.Predmet.ProtustrankaFormatedWithAdress_1"> AUTO-TOMO j.d.o.o., Jurja Dobrile 16, 10410 Velika Gorica zastupanog po punomoćniku Tomo Šiprak</derivirana_varijabla>
  </DomainObject.Predmet.ProtustrankaFormatedWithAdress>
  <DomainObject.Predmet.ProtustrankaFormatedWithAdressOIB>
    <izvorni_sadrzaj> AUTO-TOMO j.d.o.o., OIB 99884661216, Jurja Dobrile 16, 10410 Velika Gorica zastupanog po punomoćniku Tomo Šiprak</izvorni_sadrzaj>
    <derivirana_varijabla naziv="DomainObject.Predmet.ProtustrankaFormatedWithAdressOIB_1"> AUTO-TOMO j.d.o.o., OIB 99884661216, Jurja Dobrile 16, 10410 Velika Gorica zastupanog po punomoćniku Tomo Šiprak</derivirana_varijabla>
  </DomainObject.Predmet.ProtustrankaFormatedWithAdressOIB>
  <DomainObject.Predmet.ProtustrankaWithAdress>
    <izvorni_sadrzaj>AUTO-TOMO j.d.o.o. Jurja Dobrile 16, 10410 Velika Gorica</izvorni_sadrzaj>
    <derivirana_varijabla naziv="DomainObject.Predmet.ProtustrankaWithAdress_1">AUTO-TOMO j.d.o.o. Jurja Dobrile 16, 10410 Velika Gorica</derivirana_varijabla>
  </DomainObject.Predmet.ProtustrankaWithAdress>
  <DomainObject.Predmet.ProtustrankaWithAdressOIB>
    <izvorni_sadrzaj>AUTO-TOMO j.d.o.o., OIB 99884661216, Jurja Dobrile 16, 10410 Velika Gorica</izvorni_sadrzaj>
    <derivirana_varijabla naziv="DomainObject.Predmet.ProtustrankaWithAdressOIB_1">AUTO-TOMO j.d.o.o., OIB 99884661216, Jurja Dobrile 16, 10410 Velika Gorica</derivirana_varijabla>
  </DomainObject.Predmet.ProtustrankaWithAdressOIB>
  <DomainObject.Predmet.ProtustrankaNazivFormated>
    <izvorni_sadrzaj>AUTO-TOMO j.d.o.o.</izvorni_sadrzaj>
    <derivirana_varijabla naziv="DomainObject.Predmet.ProtustrankaNazivFormated_1">AUTO-TOMO j.d.o.o.</derivirana_varijabla>
  </DomainObject.Predmet.ProtustrankaNazivFormated>
  <DomainObject.Predmet.ProtustrankaNazivFormatedOIB>
    <izvorni_sadrzaj>AUTO-TOMO j.d.o.o., OIB 99884661216</izvorni_sadrzaj>
    <derivirana_varijabla naziv="DomainObject.Predmet.ProtustrankaNazivFormatedOIB_1">AUTO-TOMO j.d.o.o., OIB 99884661216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Šiprak</izvorni_sadrzaj>
    <derivirana_varijabla naziv="DomainObject.Predmet.StrankaFormated_1">  FINA Regionalni centar Zagreb; Tomo Šiprak</derivirana_varijabla>
  </DomainObject.Predmet.StrankaFormated>
  <DomainObject.Predmet.StrankaFormatedOIB>
    <izvorni_sadrzaj>  FINA Regionalni centar Zagreb, OIB 85821130368; Tomo Šiprak, OIB 90651435979</izvorni_sadrzaj>
    <derivirana_varijabla naziv="DomainObject.Predmet.StrankaFormatedOIB_1">  FINA Regionalni centar Zagreb, OIB 85821130368; Tomo Šiprak, OIB 90651435979</derivirana_varijabla>
  </DomainObject.Predmet.StrankaFormatedOIB>
  <DomainObject.Predmet.StrankaFormatedWithAdress>
    <izvorni_sadrzaj> FINA Regionalni centar Zagreb, Trg svibanjskih žrtava 1995. 1, 10000 Zagreb; Tomo Šiprak, Stara Drenčina 41, 44000 Stara Drenčina</izvorni_sadrzaj>
    <derivirana_varijabla naziv="DomainObject.Predmet.StrankaFormatedWithAdress_1"> FINA Regionalni centar Zagreb, Trg svibanjskih žrtava 1995. 1, 10000 Zagreb; Tomo Šiprak, Stara Drenčina 41, 44000 Stara Drenčina</derivirana_varijabla>
  </DomainObject.Predmet.StrankaFormatedWithAdress>
  <DomainObject.Predmet.StrankaFormatedWithAdressOIB>
    <izvorni_sadrzaj> FINA Regionalni centar Zagreb, OIB 85821130368, Trg svibanjskih žrtava 1995. 1, 10000 Zagreb; Tomo Šiprak, OIB 90651435979, Stara Drenčina 41, 44000 Stara Drenčina</izvorni_sadrzaj>
    <derivirana_varijabla naziv="DomainObject.Predmet.StrankaFormatedWithAdressOIB_1"> FINA Regionalni centar Zagreb, OIB 85821130368, Trg svibanjskih žrtava 1995. 1, 10000 Zagreb; Tomo Šiprak, OIB 90651435979, Stara Drenčina 41, 44000 Stara Drenčina</derivirana_varijabla>
  </DomainObject.Predmet.StrankaFormatedWithAdressOIB>
  <DomainObject.Predmet.StrankaWithAdress>
    <izvorni_sadrzaj>FINA Regionalni centar Zagreb Trg svibanjskih žrtava 1995. 1,10000 Zagreb,Tomo Šiprak Stara Drenčina 41,44000 Stara Drenčina</izvorni_sadrzaj>
    <derivirana_varijabla naziv="DomainObject.Predmet.StrankaWithAdress_1">FINA Regionalni centar Zagreb Trg svibanjskih žrtava 1995. 1,10000 Zagreb,Tomo Šiprak Stara Drenčina 41,44000 Stara Drenčina</derivirana_varijabla>
  </DomainObject.Predmet.StrankaWithAdress>
  <DomainObject.Predmet.StrankaWithAdressOIB>
    <izvorni_sadrzaj>FINA Regionalni centar Zagreb, OIB 85821130368, Trg svibanjskih žrtava 1995. 1,10000 Zagreb,Tomo Šiprak, OIB 90651435979, Stara Drenčina 41,44000 Stara Drenčina</izvorni_sadrzaj>
    <derivirana_varijabla naziv="DomainObject.Predmet.StrankaWithAdressOIB_1">FINA Regionalni centar Zagreb, OIB 85821130368, Trg svibanjskih žrtava 1995. 1,10000 Zagreb,Tomo Šiprak, OIB 90651435979, Stara Drenčina 41,44000 Stara Drenčina</derivirana_varijabla>
  </DomainObject.Predmet.StrankaWithAdressOIB>
  <DomainObject.Predmet.StrankaNazivFormated>
    <izvorni_sadrzaj>FINA Regionalni centar Zagreb,Tomo Šiprak</izvorni_sadrzaj>
    <derivirana_varijabla naziv="DomainObject.Predmet.StrankaNazivFormated_1">FINA Regionalni centar Zagreb,Tomo Šiprak</derivirana_varijabla>
  </DomainObject.Predmet.StrankaNazivFormated>
  <DomainObject.Predmet.StrankaNazivFormatedOIB>
    <izvorni_sadrzaj>FINA Regionalni centar Zagreb, OIB 85821130368,Tomo Šiprak, OIB 90651435979</izvorni_sadrzaj>
    <derivirana_varijabla naziv="DomainObject.Predmet.StrankaNazivFormatedOIB_1">FINA Regionalni centar Zagreb, OIB 85821130368,Tomo Šiprak, OIB 90651435979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Tomo Šiprak</item>
    </izvorni_sadrzaj>
    <derivirana_varijabla naziv="DomainObject.Predmet.StrankaListFormated_1">
      <item>FINA Regionalni centar Zagreb</item>
      <item>Tomo Šiprak</item>
    </derivirana_varijabla>
  </DomainObject.Predmet.StrankaListFormated>
  <DomainObject.Predmet.StrankaListFormatedOIB>
    <izvorni_sadrzaj>
      <item>FINA Regionalni centar Zagreb, OIB 85821130368</item>
      <item>Tomo Šiprak, OIB 90651435979</item>
    </izvorni_sadrzaj>
    <derivirana_varijabla naziv="DomainObject.Predmet.StrankaListFormatedOIB_1">
      <item>FINA Regionalni centar Zagreb, OIB 85821130368</item>
      <item>Tomo Šiprak, OIB 90651435979</item>
    </derivirana_varijabla>
  </DomainObject.Predmet.StrankaListFormatedOIB>
  <DomainObject.Predmet.StrankaListFormatedWithAdress>
    <izvorni_sadrzaj>
      <item>FINA Regionalni centar Zagreb, Trg svibanjskih žrtava 1995. 1, 10000 Zagreb</item>
      <item>Tomo Šiprak, Stara Drenčina 41, 44000 Stara Drenčina</item>
    </izvorni_sadrzaj>
    <derivirana_varijabla naziv="DomainObject.Predmet.StrankaListFormatedWithAdress_1">
      <item>FINA Regionalni centar Zagreb, Trg svibanjskih žrtava 1995. 1, 10000 Zagreb</item>
      <item>Tomo Šiprak, Stara Drenčina 41, 44000 Stara Drenčina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Šiprak, OIB 90651435979, Stara Drenčina 41, 44000 Stara Drenčina</item>
    </izvorni_sadrzaj>
    <derivirana_varijabla naziv="DomainObject.Predmet.StrankaListFormatedWithAdressOIB_1">
      <item>FINA Regionalni centar Zagreb, OIB 85821130368, Trg svibanjskih žrtava 1995. 1, 10000 Zagreb</item>
      <item>Tomo Šiprak, OIB 90651435979, Stara Drenčina 41, 44000 Stara Drenčina</item>
    </derivirana_varijabla>
  </DomainObject.Predmet.StrankaListFormatedWithAdressOIB>
  <DomainObject.Predmet.StrankaListNazivFormated>
    <izvorni_sadrzaj>
      <item>FINA Regionalni centar Zagreb</item>
      <item>Tomo Šiprak</item>
    </izvorni_sadrzaj>
    <derivirana_varijabla naziv="DomainObject.Predmet.StrankaListNazivFormated_1">
      <item>FINA Regionalni centar Zagreb</item>
      <item>Tomo Šiprak</item>
    </derivirana_varijabla>
  </DomainObject.Predmet.StrankaListNazivFormated>
  <DomainObject.Predmet.StrankaListNazivFormatedOIB>
    <izvorni_sadrzaj>
      <item>FINA Regionalni centar Zagreb, OIB 85821130368</item>
      <item>Tomo Šiprak, OIB 90651435979</item>
    </izvorni_sadrzaj>
    <derivirana_varijabla naziv="DomainObject.Predmet.StrankaListNazivFormatedOIB_1">
      <item>FINA Regionalni centar Zagreb, OIB 85821130368</item>
      <item>Tomo Šiprak, OIB 90651435979</item>
    </derivirana_varijabla>
  </DomainObject.Predmet.StrankaListNazivFormatedOIB>
  <DomainObject.Predmet.ProtuStrankaListFormated>
    <izvorni_sadrzaj>
      <item>AUTO-TOMO j.d.o.o. zastupanog po punomoćniku Tomo Šiprak</item>
    </izvorni_sadrzaj>
    <derivirana_varijabla naziv="DomainObject.Predmet.ProtuStrankaListFormated_1">
      <item>AUTO-TOMO j.d.o.o. zastupanog po punomoćniku Tomo Šiprak</item>
    </derivirana_varijabla>
  </DomainObject.Predmet.ProtuStrankaListFormated>
  <DomainObject.Predmet.ProtuStrankaListFormatedOIB>
    <izvorni_sadrzaj>
      <item>AUTO-TOMO j.d.o.o., OIB 99884661216 zastupanog po punomoćniku Tomo Šiprak</item>
    </izvorni_sadrzaj>
    <derivirana_varijabla naziv="DomainObject.Predmet.ProtuStrankaListFormatedOIB_1">
      <item>AUTO-TOMO j.d.o.o., OIB 99884661216 zastupanog po punomoćniku Tomo Šiprak</item>
    </derivirana_varijabla>
  </DomainObject.Predmet.ProtuStrankaListFormatedOIB>
  <DomainObject.Predmet.ProtuStrankaListFormatedWithAdress>
    <izvorni_sadrzaj>
      <item>AUTO-TOMO j.d.o.o., Jurja Dobrile 16, 10410 Velika Gorica zastupanog po punomoćniku Tomo Šiprak</item>
    </izvorni_sadrzaj>
    <derivirana_varijabla naziv="DomainObject.Predmet.ProtuStrankaListFormatedWithAdress_1">
      <item>AUTO-TOMO j.d.o.o., Jurja Dobrile 16, 10410 Velika Gorica zastupanog po punomoćniku Tomo Šiprak</item>
    </derivirana_varijabla>
  </DomainObject.Predmet.ProtuStrankaListFormatedWithAdress>
  <DomainObject.Predmet.ProtuStrankaListFormatedWithAdressOIB>
    <izvorni_sadrzaj>
      <item>AUTO-TOMO j.d.o.o., OIB 99884661216, Jurja Dobrile 16, 10410 Velika Gorica zastupanog po punomoćniku Tomo Šiprak</item>
    </izvorni_sadrzaj>
    <derivirana_varijabla naziv="DomainObject.Predmet.ProtuStrankaListFormatedWithAdressOIB_1">
      <item>AUTO-TOMO j.d.o.o., OIB 99884661216, Jurja Dobrile 16, 10410 Velika Gorica zastupanog po punomoćniku Tomo Šiprak</item>
    </derivirana_varijabla>
  </DomainObject.Predmet.ProtuStrankaListFormatedWithAdressOIB>
  <DomainObject.Predmet.ProtuStrankaListNazivFormated>
    <izvorni_sadrzaj>
      <item>AUTO-TOMO j.d.o.o.</item>
    </izvorni_sadrzaj>
    <derivirana_varijabla naziv="DomainObject.Predmet.ProtuStrankaListNazivFormated_1">
      <item>AUTO-TOMO j.d.o.o.</item>
    </derivirana_varijabla>
  </DomainObject.Predmet.ProtuStrankaListNazivFormated>
  <DomainObject.Predmet.ProtuStrankaListNazivFormatedOIB>
    <izvorni_sadrzaj>
      <item>AUTO-TOMO j.d.o.o., OIB 99884661216</item>
    </izvorni_sadrzaj>
    <derivirana_varijabla naziv="DomainObject.Predmet.ProtuStrankaListNazivFormatedOIB_1">
      <item>AUTO-TOMO j.d.o.o., OIB 99884661216</item>
    </derivirana_varijabla>
  </DomainObject.Predmet.ProtuStrankaListNazivFormatedOIB>
  <DomainObject.Predmet.OstaliListFormated>
    <izvorni_sadrzaj>
      <item>Tomo Šiprak punomoćnik sudionika u postupku AUTO-TOMO j.d.o.o.</item>
      <item>Primorska banka d.d.</item>
      <item>Banka kovanica d.d.</item>
    </izvorni_sadrzaj>
    <derivirana_varijabla naziv="DomainObject.Predmet.OstaliListFormated_1">
      <item>Tomo Šiprak punomoćnik sudionika u postupku AUTO-TOMO j.d.o.o.</item>
      <item>Primorska banka d.d.</item>
      <item>Banka kovanica d.d.</item>
    </derivirana_varijabla>
  </DomainObject.Predmet.OstaliListFormated>
  <DomainObject.Predmet.OstaliListFormatedOIB>
    <izvorni_sadrzaj>
      <item>Tomo Šiprak, OIB 90651435979 punomoćnik sudionika u postupku AUTO-TOMO j.d.o.o.</item>
      <item>Primorska banka d.d.</item>
      <item>Banka kovanica d.d.</item>
    </izvorni_sadrzaj>
    <derivirana_varijabla naziv="DomainObject.Predmet.OstaliListFormatedOIB_1">
      <item>Tomo Šiprak, OIB 90651435979 punomoćnik sudionika u postupku AUTO-TOMO j.d.o.o.</item>
      <item>Primorska banka d.d.</item>
      <item>Banka kovanica d.d.</item>
    </derivirana_varijabla>
  </DomainObject.Predmet.OstaliListFormatedOIB>
  <DomainObject.Predmet.OstaliListFormatedWithAdress>
    <izvorni_sadrzaj>
      <item>Tomo Šiprak, Stara Drenčina 41, 44000 Stara Drenčina punomoćnik sudionika u postupku AUTO-TOMO j.d.o.o.</item>
      <item>Primorska banka d.d., Scarpina 7, 51000 Rijeka</item>
      <item>Banka kovanica d.d., Petra Preradovića 29, 42000 Varaždin</item>
    </izvorni_sadrzaj>
    <derivirana_varijabla naziv="DomainObject.Predmet.OstaliListFormatedWithAdress_1">
      <item>Tomo Šiprak, Stara Drenčina 41, 44000 Stara Drenčina punomoćnik sudionika u postupku AUTO-TOMO j.d.o.o.</item>
      <item>Primorska banka d.d., Scarpina 7, 51000 Rijeka</item>
      <item>Banka kovanica d.d., Petra Preradovića 29, 42000 Varaždin</item>
    </derivirana_varijabla>
  </DomainObject.Predmet.OstaliListFormatedWithAdress>
  <DomainObject.Predmet.OstaliListFormatedWithAdressOIB>
    <izvorni_sadrzaj>
      <item>Tomo Šiprak, OIB 90651435979, Stara Drenčina 41, 44000 Stara Drenčina punomoćnik sudionika u postupku AUTO-TOMO j.d.o.o.</item>
      <item>Primorska banka d.d., Scarpina 7, 51000 Rijeka</item>
      <item>Banka kovanica d.d., Petra Preradovića 29, 42000 Varaždin</item>
    </izvorni_sadrzaj>
    <derivirana_varijabla naziv="DomainObject.Predmet.OstaliListFormatedWithAdressOIB_1">
      <item>Tomo Šiprak, OIB 90651435979, Stara Drenčina 41, 44000 Stara Drenčina punomoćnik sudionika u postupku AUTO-TOMO j.d.o.o.</item>
      <item>Primorska banka d.d., Scarpina 7, 51000 Rijeka</item>
      <item>Banka kovanica d.d., Petra Preradovića 29, 42000 Varaždin</item>
    </derivirana_varijabla>
  </DomainObject.Predmet.OstaliListFormatedWithAdressOIB>
  <DomainObject.Predmet.OstaliListNazivFormated>
    <izvorni_sadrzaj>
      <item>Tomo Šiprak</item>
      <item>Primorska banka d.d.</item>
      <item>Banka kovanica d.d.</item>
    </izvorni_sadrzaj>
    <derivirana_varijabla naziv="DomainObject.Predmet.OstaliListNazivFormated_1">
      <item>Tomo Šiprak</item>
      <item>Primorska banka d.d.</item>
      <item>Banka kovanica d.d.</item>
    </derivirana_varijabla>
  </DomainObject.Predmet.OstaliListNazivFormated>
  <DomainObject.Predmet.OstaliListNazivFormatedOIB>
    <izvorni_sadrzaj>
      <item>Tomo Šiprak, OIB 90651435979</item>
      <item>Primorska banka d.d.</item>
      <item>Banka kovanica d.d.</item>
    </izvorni_sadrzaj>
    <derivirana_varijabla naziv="DomainObject.Predmet.OstaliListNazivFormatedOIB_1">
      <item>Tomo Šiprak, OIB 90651435979</item>
      <item>Primorska banka d.d.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AUTO-TOMO j.d.o.o.</izvorni_sadrzaj>
    <derivirana_varijabla naziv="DomainObject.Predmet.ProtustrankaIDrugi_1">AUTO-TOMO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AUTO-TOMO j.d.o.o., OIB 99884661216, Jurja Dobrile 16, 10410 Velika Gorica</izvorni_sadrzaj>
    <derivirana_varijabla naziv="DomainObject.Predmet.ProtustrankaIDrugiAdressOIB_1">AUTO-TOMO j.d.o.o., OIB 99884661216, Jurja Dobrile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AUTO-TOMO j.d.o.o.</item>
      <item>FINA Regionalni centar Zagreb</item>
      <item>Tomo Šiprak</item>
      <item>Primorska banka d.d.</item>
      <item>Banka kovanica d.d.</item>
      <item>Tomo Šiprak</item>
    </izvorni_sadrzaj>
    <derivirana_varijabla naziv="DomainObject.Predmet.SudioniciListNaziv_1">
      <item>AUTO-TOMO j.d.o.o.</item>
      <item>FINA Regionalni centar Zagreb</item>
      <item>Tomo Šiprak</item>
      <item>Primorska banka d.d.</item>
      <item>Banka kovanica d.d.</item>
      <item>Tomo Šiprak</item>
    </derivirana_varijabla>
  </DomainObject.Predmet.SudioniciListNaziv>
  <DomainObject.Predmet.SudioniciListAdressOIB>
    <izvorni_sadrzaj>
      <item>AUTO-TOMO j.d.o.o., OIB 99884661216, Jurja Dobrile 16,10410 Velika Gorica</item>
      <item>FINA Regionalni centar Zagreb, OIB 85821130368, Trg svibanjskih žrtava 1995. 1,10000 Zagreb</item>
      <item>Tomo Šiprak, OIB 90651435979, Stara Drenčina 41,44000 Stara Drenčina</item>
      <item>Primorska banka d.d., Scarpina 7,51000 Rijeka</item>
      <item>Banka kovanica d.d., Petra Preradovića 29,42000 Varaždin</item>
      <item>Tomo Šiprak, OIB 90651435979, Stara Drenčina 41,44000 Stara Drenčina</item>
    </izvorni_sadrzaj>
    <derivirana_varijabla naziv="DomainObject.Predmet.SudioniciListAdressOIB_1">
      <item>AUTO-TOMO j.d.o.o., OIB 99884661216, Jurja Dobrile 16,10410 Velika Gorica</item>
      <item>FINA Regionalni centar Zagreb, OIB 85821130368, Trg svibanjskih žrtava 1995. 1,10000 Zagreb</item>
      <item>Tomo Šiprak, OIB 90651435979, Stara Drenčina 41,44000 Stara Drenčina</item>
      <item>Primorska banka d.d., Scarpina 7,51000 Rijeka</item>
      <item>Banka kovanica d.d., Petra Preradovića 29,42000 Varaždin</item>
      <item>Tomo Šiprak, OIB 90651435979, Stara Drenčina 41,44000 Stara Drenčina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99884661216</item>
      <item>, OIB 85821130368</item>
      <item>, OIB 90651435979</item>
      <item>, OIB null</item>
      <item>, OIB null</item>
      <item>, OIB 90651435979</item>
    </izvorni_sadrzaj>
    <derivirana_varijabla naziv="DomainObject.Predmet.SudioniciListNazivOIB_1">
      <item>, OIB 99884661216</item>
      <item>, OIB 85821130368</item>
      <item>, OIB 90651435979</item>
      <item>, OIB null</item>
      <item>, OIB null</item>
      <item>, OIB 90651435979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44C4E-A9FB-41F2-A0EC-99472E2E9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663</properties:Words>
  <properties:Characters>3671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2017-06-05T09:16:00Z</dcterms:created>
  <dc:creator>gzubak</dc:creator>
  <cp:lastModifiedBy>Katica Franjić</cp:lastModifiedBy>
  <cp:lastPrinted>2017-06-06T08:03:00Z</cp:lastPrinted>
  <dcterms:modified xmlns:xsi="http://www.w3.org/2001/XMLSchema-instance" xsi:type="dcterms:W3CDTF">2017-06-06T08:03:00Z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