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0e5f" w14:paraId="4770e5f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A55FCC">
        <w:rPr>
          <w:b/>
        </w:rPr>
        <w:t>55/2017-20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64D24" w:rsidR="005753D5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9839AD">
        <w:t>U SLAVONSKOM BRODU</w:t>
      </w:r>
      <w:r>
        <w:t xml:space="preserve">, po </w:t>
      </w:r>
      <w:r w:rsidR="00100DF1">
        <w:t>stečajnoj</w:t>
      </w:r>
      <w:r w:rsidR="00446ADB">
        <w:t xml:space="preserve"> su</w:t>
      </w:r>
      <w:r w:rsidR="00100DF1">
        <w:t>tkinji</w:t>
      </w:r>
      <w:r w:rsidR="00446ADB">
        <w:t xml:space="preserve"> Vesni Vukelić, u </w:t>
      </w:r>
      <w:r w:rsidR="00351DCF">
        <w:t>prethodnom postupku radi utvrđivanja pretpostavki za otvaranje stečajnog postupka nad dužnikom GALOP GRUPA j.d.o.o. za proizvodnju, trgovinu i usluge, OIB 86324843604, Slavonski Brod, Rasadnička 2</w:t>
      </w:r>
      <w:r w:rsidR="00F312BB">
        <w:t xml:space="preserve">, </w:t>
      </w:r>
      <w:r w:rsidR="00351DCF">
        <w:t>odlučujući o nagradi privremene</w:t>
      </w:r>
      <w:r>
        <w:t xml:space="preserve"> stečajn</w:t>
      </w:r>
      <w:r w:rsidR="00351DCF">
        <w:t>e</w:t>
      </w:r>
      <w:r w:rsidR="006F7E0B">
        <w:t xml:space="preserve"> </w:t>
      </w:r>
      <w:r w:rsidR="00351DCF">
        <w:t>upraviteljice</w:t>
      </w:r>
      <w:r>
        <w:t xml:space="preserve">, dana </w:t>
      </w:r>
      <w:r w:rsidR="00351DCF">
        <w:t>05.siječnja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0640A">
        <w:t xml:space="preserve"> Privremenoj</w:t>
      </w:r>
      <w:r>
        <w:t xml:space="preserve"> s</w:t>
      </w:r>
      <w:r w:rsidR="00F0640A">
        <w:t>tečajnoj upraviteljici</w:t>
      </w:r>
      <w:r w:rsidR="00024F13">
        <w:t xml:space="preserve"> </w:t>
      </w:r>
      <w:r w:rsidR="00351DCF">
        <w:t>SANDI MARINAC</w:t>
      </w:r>
      <w:r w:rsidR="00024F13">
        <w:t xml:space="preserve">, </w:t>
      </w:r>
      <w:proofErr w:type="spellStart"/>
      <w:r w:rsidR="00F0640A">
        <w:t>dipl.oec</w:t>
      </w:r>
      <w:proofErr w:type="spellEnd"/>
      <w:r w:rsidR="00F0640A">
        <w:t xml:space="preserve"> iz </w:t>
      </w:r>
      <w:r w:rsidR="00351DCF">
        <w:t>Požege,</w:t>
      </w:r>
      <w:r w:rsidR="00F0640A">
        <w:t xml:space="preserve"> </w:t>
      </w:r>
      <w:r w:rsidR="00351DCF">
        <w:t>Kralja Krešimira 53</w:t>
      </w:r>
      <w:r w:rsidR="00024F13">
        <w:t xml:space="preserve">, OIB </w:t>
      </w:r>
      <w:r w:rsidR="00351DCF">
        <w:t>01875522309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0640A">
        <w:t>ti odmjerenu nagradu privremenoj</w:t>
      </w:r>
      <w:r w:rsidR="00857D06">
        <w:t xml:space="preserve"> </w:t>
      </w:r>
      <w:proofErr w:type="spellStart"/>
      <w:r w:rsidR="00857D06">
        <w:t>steč.uprav</w:t>
      </w:r>
      <w:r w:rsidR="00F0640A">
        <w:t>iteljici</w:t>
      </w:r>
      <w:proofErr w:type="spellEnd"/>
      <w:r w:rsidR="00857D06">
        <w:t xml:space="preserve"> 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poslovni račun </w:t>
      </w:r>
      <w:proofErr w:type="spellStart"/>
      <w:r w:rsidR="00F0640A">
        <w:t>steč.upraviteljice</w:t>
      </w:r>
      <w:proofErr w:type="spellEnd"/>
      <w:r>
        <w:t xml:space="preserve"> IBAN </w:t>
      </w:r>
      <w:r w:rsidR="002423C5">
        <w:t>HR</w:t>
      </w:r>
      <w:r w:rsidR="00635DC4">
        <w:t>3423860023101537313, otvoren kod Podravske banke d.d.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</w:t>
      </w:r>
      <w:r w:rsidR="00635DC4">
        <w:t>1/</w:t>
      </w:r>
      <w:r w:rsidR="00383E62">
        <w:t>St-</w:t>
      </w:r>
      <w:r w:rsidR="00635DC4">
        <w:t xml:space="preserve">55/2017-15 </w:t>
      </w:r>
      <w:r w:rsidR="00024F13">
        <w:t xml:space="preserve">od </w:t>
      </w:r>
      <w:r w:rsidR="00635DC4">
        <w:t>26.rujna 2017</w:t>
      </w:r>
      <w:r w:rsidR="005753D5">
        <w:t>.</w:t>
      </w:r>
      <w:r w:rsidR="00A619F7">
        <w:t xml:space="preserve">g.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024F13">
        <w:t xml:space="preserve"> </w:t>
      </w:r>
      <w:r w:rsidR="00635DC4">
        <w:t xml:space="preserve">GALOP GRUPA j.d.o.o. za proizvodnju, trgovinu i usluge, Slavonski Brod, Rasadnička 2, </w:t>
      </w:r>
      <w:r w:rsidR="00A619F7">
        <w:t>a rješenjem br.</w:t>
      </w:r>
      <w:r w:rsidR="00635DC4">
        <w:t>1/</w:t>
      </w:r>
      <w:r w:rsidR="00A619F7">
        <w:t>St-</w:t>
      </w:r>
      <w:r w:rsidR="00635DC4">
        <w:t>55/2017-17</w:t>
      </w:r>
      <w:r w:rsidR="00A619F7">
        <w:t xml:space="preserve"> od </w:t>
      </w:r>
      <w:r w:rsidR="00635DC4">
        <w:t>06.listopada</w:t>
      </w:r>
      <w:r w:rsidR="00A619F7">
        <w:t xml:space="preserve"> 2017.g.</w:t>
      </w:r>
      <w:r w:rsidR="006C3AE9">
        <w:t xml:space="preserve"> </w:t>
      </w:r>
      <w:r w:rsidR="002153A1">
        <w:t>za privr.steč.upravitelj</w:t>
      </w:r>
      <w:r w:rsidR="00A619F7">
        <w:t>icu</w:t>
      </w:r>
      <w:r w:rsidR="00F007E0">
        <w:t xml:space="preserve"> imen</w:t>
      </w:r>
      <w:r w:rsidR="002153A1">
        <w:t>ovan</w:t>
      </w:r>
      <w:r w:rsidR="00A619F7">
        <w:t>a</w:t>
      </w:r>
      <w:r w:rsidR="006C3AE9">
        <w:t xml:space="preserve"> </w:t>
      </w:r>
      <w:r w:rsidR="00A619F7">
        <w:t xml:space="preserve">je </w:t>
      </w:r>
      <w:r w:rsidR="00635DC4">
        <w:t>Sanda Marinac iz Požege, Kralja Krešimira 53.</w:t>
      </w:r>
    </w:p>
    <w:p w:rsidRDefault="00A619F7" w:rsidP="005753D5" w:rsidR="00931F75">
      <w:pPr>
        <w:jc w:val="both"/>
      </w:pPr>
      <w:r>
        <w:tab/>
        <w:t>Privremena stečajna</w:t>
      </w:r>
      <w:r w:rsidR="005753D5">
        <w:t xml:space="preserve"> upravitelj</w:t>
      </w:r>
      <w:r>
        <w:t xml:space="preserve">ica po nalogu </w:t>
      </w:r>
      <w:proofErr w:type="spellStart"/>
      <w:r>
        <w:t>steč.suca</w:t>
      </w:r>
      <w:proofErr w:type="spellEnd"/>
      <w:r>
        <w:t xml:space="preserve"> obavila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635DC4">
        <w:t>24.studenog</w:t>
      </w:r>
      <w:r w:rsidR="009839AD">
        <w:t xml:space="preserve">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A619F7">
        <w:t>Obzirom da je privremena stečajna</w:t>
      </w:r>
      <w:r w:rsidR="00D41971">
        <w:t xml:space="preserve"> upravitelj</w:t>
      </w:r>
      <w:r w:rsidR="00A619F7">
        <w:t>ica time obavila</w:t>
      </w:r>
      <w:r w:rsidR="00D41971">
        <w:t xml:space="preserve"> zadatke koje </w:t>
      </w:r>
      <w:r w:rsidR="00A619F7">
        <w:t>joj</w:t>
      </w:r>
      <w:r w:rsidR="00D41971">
        <w:t xml:space="preserve"> je naložio </w:t>
      </w:r>
      <w:r w:rsidR="00A619F7">
        <w:t>stečajni sudac, valjalo je istoj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A619F7" w:rsidP="00B438A7" w:rsidR="00B438A7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 w:rsidR="00A55FCC">
        <w:rPr>
          <w:b/>
        </w:rPr>
        <w:t>55/2017-20</w:t>
      </w:r>
    </w:p>
    <w:p w:rsidRDefault="00A619F7" w:rsidP="00B438A7" w:rsidR="00A619F7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072559">
        <w:t>05.siječnja 2018</w:t>
      </w:r>
      <w:r w:rsidR="00043E83">
        <w:t xml:space="preserve"> </w:t>
      </w:r>
      <w:r>
        <w:t>g.</w:t>
      </w:r>
    </w:p>
    <w:p w:rsidRDefault="007A2787" w:rsidR="007A2787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R="005753D5"/>
    <w:p w:rsidRDefault="005753D5" w:rsidP="007E5958" w:rsidR="0034688D">
      <w:r>
        <w:t xml:space="preserve">                                                                                                    </w:t>
      </w:r>
      <w:r w:rsidR="00E62885">
        <w:t>Vesna Vukelić</w:t>
      </w:r>
      <w:r w:rsidR="007E5958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A619F7" w:rsidP="00D14F30" w:rsidR="00A619F7">
      <w:r>
        <w:t>1.privr.steč.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p w:rsidRDefault="00A55FCC" w:rsidR="00A55FCC"/>
    <w:sectPr w:rsidR="00A55F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3B92"/>
    <w:rsid w:val="006C3AE9"/>
    <w:rsid w:val="006E2E1A"/>
    <w:rsid w:val="006F7E0B"/>
    <w:rsid w:val="007278F7"/>
    <w:rsid w:val="00752704"/>
    <w:rsid w:val="00770B6D"/>
    <w:rsid w:val="007A2787"/>
    <w:rsid w:val="007E5958"/>
    <w:rsid w:val="00846817"/>
    <w:rsid w:val="00857D06"/>
    <w:rsid w:val="00863E25"/>
    <w:rsid w:val="008D76CE"/>
    <w:rsid w:val="008E1716"/>
    <w:rsid w:val="008F3DA8"/>
    <w:rsid w:val="008F5A7D"/>
    <w:rsid w:val="008F7EAC"/>
    <w:rsid w:val="0092202D"/>
    <w:rsid w:val="00931F75"/>
    <w:rsid w:val="009451C8"/>
    <w:rsid w:val="00946ECB"/>
    <w:rsid w:val="00972391"/>
    <w:rsid w:val="00972F1D"/>
    <w:rsid w:val="009839AD"/>
    <w:rsid w:val="009E260D"/>
    <w:rsid w:val="00A112A3"/>
    <w:rsid w:val="00A55FCC"/>
    <w:rsid w:val="00A6182D"/>
    <w:rsid w:val="00A619F7"/>
    <w:rsid w:val="00AA110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1F66"/>
    <w:rsid w:val="00EF48E0"/>
    <w:rsid w:val="00F007E0"/>
    <w:rsid w:val="00F0640A"/>
    <w:rsid w:val="00F312BB"/>
    <w:rsid w:val="00F40416"/>
    <w:rsid w:val="00F4605A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St-55/2017-20</izvorni_sadrzaj>
    <derivirana_varijabla naziv="DomainObject.Oznaka_1">St-55/2017-20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St-55/2017-20</izvorni_sadrzaj>
    <derivirana_varijabla naziv="DomainObject.PoslovniBrojDokumenta_1">St-55/2017-20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465</properties:Words>
  <properties:Characters>2683</properties:Characters>
  <properties:Lines>76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2018-01-05T13:07:00Z</cp:lastPrinted>
  <dcterms:modified xmlns:xsi="http://www.w3.org/2001/XMLSchema-instance" xsi:type="dcterms:W3CDTF">2018-01-05T13:07:00Z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St-55/2017-20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