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fddd" w14:paraId="bb1fdd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CE7932">
        <w:t>8</w:t>
      </w:r>
      <w:r w:rsidR="002E42F1">
        <w:t>750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2E42F1">
        <w:t>24</w:t>
      </w:r>
      <w:proofErr w:type="spellEnd"/>
      <w:r w:rsidR="002E42F1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2E42F1" w:rsidRPr="00EF5695">
        <w:t>MREŽA- UDRUGA ZA PROMICANJE ZAPOŠLJAVANJA,  Zagreb, Kneza Ljudevita Posavskog 3  (</w:t>
      </w:r>
      <w:proofErr w:type="spellStart"/>
      <w:r w:rsidR="002E42F1" w:rsidRPr="00EF5695">
        <w:t>OIB</w:t>
      </w:r>
      <w:proofErr w:type="spellEnd"/>
      <w:r w:rsidR="002E42F1" w:rsidRPr="00EF5695">
        <w:t xml:space="preserve"> </w:t>
      </w:r>
      <w:proofErr w:type="spellStart"/>
      <w:r w:rsidR="002E42F1" w:rsidRPr="00EF5695">
        <w:t>83385334395</w:t>
      </w:r>
      <w:proofErr w:type="spellEnd"/>
      <w:r w:rsidR="002E42F1" w:rsidRPr="00EF5695">
        <w:t>).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2E42F1">
        <w:t>9.182</w:t>
      </w:r>
      <w:proofErr w:type="spellEnd"/>
      <w:r w:rsidR="002E42F1">
        <w:t>,</w:t>
      </w:r>
      <w:proofErr w:type="spellStart"/>
      <w:r w:rsidR="002E42F1">
        <w:t>28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2E42F1">
        <w:t>24</w:t>
      </w:r>
      <w:proofErr w:type="spellEnd"/>
      <w:r w:rsidR="002E42F1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E42F1"/>
    <w:rsid w:val="00301652"/>
    <w:rsid w:val="00325398"/>
    <w:rsid w:val="00354E8F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B337A"/>
    <w:rsid w:val="004F3962"/>
    <w:rsid w:val="005241A8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675EDF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52CB"/>
    <w:rsid w:val="00CC06E0"/>
    <w:rsid w:val="00CE7362"/>
    <w:rsid w:val="00CE7932"/>
    <w:rsid w:val="00D01B78"/>
    <w:rsid w:val="00D056AD"/>
    <w:rsid w:val="00D66226"/>
    <w:rsid w:val="00E16172"/>
    <w:rsid w:val="00EC3302"/>
    <w:rsid w:val="00EC6616"/>
    <w:rsid w:val="00EC7DBB"/>
    <w:rsid w:val="00ED6AA8"/>
    <w:rsid w:val="00F013D6"/>
    <w:rsid w:val="00F034D3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6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6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6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6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6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6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6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6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8750</izvorni_sadrzaj>
    <derivirana_varijabla naziv="DomainObject.Predmet.Broj_1">8750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St-8750/2015</izvorni_sadrzaj>
    <derivirana_varijabla naziv="DomainObject.Predmet.OznakaBroj_1">St-8750/2015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MREŽA - UDRUGA ZA PROMICANJE ZAPOŠLJAVANJA</izvorni_sadrzaj>
    <derivirana_varijabla naziv="DomainObject.Predmet.ProtustrankaFormated_1">  MREŽA - UDRUGA ZA PROMICANJE ZAPOŠLJAVANJA</derivirana_varijabla>
  </DomainObject.Predmet.ProtustrankaFormated>
  <DomainObject.Predmet.ProtustrankaFormatedOIB>
    <izvorni_sadrzaj>  MREŽA - UDRUGA ZA PROMICANJE ZAPOŠLJAVANJA, OIB 83385334395</izvorni_sadrzaj>
    <derivirana_varijabla naziv="DomainObject.Predmet.ProtustrankaFormatedOIB_1">  MREŽA - UDRUGA ZA PROMICANJE ZAPOŠLJAVANJA, OIB 83385334395</derivirana_varijabla>
  </DomainObject.Predmet.ProtustrankaFormatedOIB>
  <DomainObject.Predmet.ProtustrankaFormatedWithAdress>
    <izvorni_sadrzaj> MREŽA - UDRUGA ZA PROMICANJE ZAPOŠLJAVANJA, Ljudevita Posavskog 3, 10000 Zagreb</izvorni_sadrzaj>
    <derivirana_varijabla naziv="DomainObject.Predmet.ProtustrankaFormatedWithAdress_1"> MREŽA - UDRUGA ZA PROMICANJE ZAPOŠLJAVANJA, Ljudevita Posavskog 3, 10000 Zagreb</derivirana_varijabla>
  </DomainObject.Predmet.ProtustrankaFormatedWithAdress>
  <DomainObject.Predmet.ProtustrankaFormatedWithAdressOIB>
    <izvorni_sadrzaj> MREŽA - UDRUGA ZA PROMICANJE ZAPOŠLJAVANJA, OIB 83385334395, Ljudevita Posavskog 3, 10000 Zagreb</izvorni_sadrzaj>
    <derivirana_varijabla naziv="DomainObject.Predmet.ProtustrankaFormatedWithAdressOIB_1"> MREŽA - UDRUGA ZA PROMICANJE ZAPOŠLJAVANJA, OIB 83385334395, Ljudevita Posavskog 3, 10000 Zagreb</derivirana_varijabla>
  </DomainObject.Predmet.ProtustrankaFormatedWithAdressOIB>
  <DomainObject.Predmet.ProtustrankaWithAdress>
    <izvorni_sadrzaj>MREŽA - UDRUGA ZA PROMICANJE ZAPOŠLJAVANJA Ljudevita Posavskog 3, 10000 Zagreb</izvorni_sadrzaj>
    <derivirana_varijabla naziv="DomainObject.Predmet.ProtustrankaWithAdress_1">MREŽA - UDRUGA ZA PROMICANJE ZAPOŠLJAVANJA Ljudevita Posavskog 3, 10000 Zagreb</derivirana_varijabla>
  </DomainObject.Predmet.ProtustrankaWithAdress>
  <DomainObject.Predmet.ProtustrankaWithAdressOIB>
    <izvorni_sadrzaj>MREŽA - UDRUGA ZA PROMICANJE ZAPOŠLJAVANJA, OIB 83385334395, Ljudevita Posavskog 3, 10000 Zagreb</izvorni_sadrzaj>
    <derivirana_varijabla naziv="DomainObject.Predmet.ProtustrankaWithAdressOIB_1">MREŽA - UDRUGA ZA PROMICANJE ZAPOŠLJAVANJA, OIB 83385334395, Ljudevita Posavskog 3, 10000 Zagreb</derivirana_varijabla>
  </DomainObject.Predmet.ProtustrankaWithAdressOIB>
  <DomainObject.Predmet.ProtustrankaNazivFormated>
    <izvorni_sadrzaj>MREŽA - UDRUGA ZA PROMICANJE ZAPOŠLJAVANJA</izvorni_sadrzaj>
    <derivirana_varijabla naziv="DomainObject.Predmet.ProtustrankaNazivFormated_1">MREŽA - UDRUGA ZA PROMICANJE ZAPOŠLJAVANJA</derivirana_varijabla>
  </DomainObject.Predmet.ProtustrankaNazivFormated>
  <DomainObject.Predmet.ProtustrankaNazivFormatedOIB>
    <izvorni_sadrzaj>MREŽA - UDRUGA ZA PROMICANJE ZAPOŠLJAVANJA, OIB 83385334395</izvorni_sadrzaj>
    <derivirana_varijabla naziv="DomainObject.Predmet.ProtustrankaNazivFormatedOIB_1">MREŽA - UDRUGA ZA PROMICANJE ZAPOŠLJAVANJA, OIB 83385334395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MREŽA - UDRUGA ZA PROMICANJE ZAPOŠLJAVANJA</item>
    </izvorni_sadrzaj>
    <derivirana_varijabla naziv="DomainObject.Predmet.ProtuStrankaListFormated_1">
      <item>MREŽA - UDRUGA ZA PROMICANJE ZAPOŠLJAVANJA</item>
    </derivirana_varijabla>
  </DomainObject.Predmet.ProtuStrankaListFormated>
  <DomainObject.Predmet.ProtuStrankaListFormatedOIB>
    <izvorni_sadrzaj>
      <item>MREŽA - UDRUGA ZA PROMICANJE ZAPOŠLJAVANJA, OIB 83385334395</item>
    </izvorni_sadrzaj>
    <derivirana_varijabla naziv="DomainObject.Predmet.ProtuStrankaListFormatedOIB_1">
      <item>MREŽA - UDRUGA ZA PROMICANJE ZAPOŠLJAVANJA, OIB 83385334395</item>
    </derivirana_varijabla>
  </DomainObject.Predmet.ProtuStrankaListFormatedOIB>
  <DomainObject.Predmet.ProtuStrankaListFormatedWithAdress>
    <izvorni_sadrzaj>
      <item>MREŽA - UDRUGA ZA PROMICANJE ZAPOŠLJAVANJA, Ljudevita Posavskog 3, 10000 Zagreb</item>
    </izvorni_sadrzaj>
    <derivirana_varijabla naziv="DomainObject.Predmet.ProtuStrankaListFormatedWithAdress_1">
      <item>MREŽA - UDRUGA ZA PROMICANJE ZAPOŠLJAVANJA, Ljudevita Posavskog 3, 10000 Zagreb</item>
    </derivirana_varijabla>
  </DomainObject.Predmet.ProtuStrankaListFormatedWithAdress>
  <DomainObject.Predmet.ProtuStrankaListFormatedWithAdressOIB>
    <izvorni_sadrzaj>
      <item>MREŽA - UDRUGA ZA PROMICANJE ZAPOŠLJAVANJA, OIB 83385334395, Ljudevita Posavskog 3, 10000 Zagreb</item>
    </izvorni_sadrzaj>
    <derivirana_varijabla naziv="DomainObject.Predmet.ProtuStrankaListFormatedWithAdressOIB_1">
      <item>MREŽA - UDRUGA ZA PROMICANJE ZAPOŠLJAVANJA, OIB 83385334395, Ljudevita Posavskog 3, 10000 Zagreb</item>
    </derivirana_varijabla>
  </DomainObject.Predmet.ProtuStrankaListFormatedWithAdressOIB>
  <DomainObject.Predmet.ProtuStrankaListNazivFormated>
    <izvorni_sadrzaj>
      <item>MREŽA - UDRUGA ZA PROMICANJE ZAPOŠLJAVANJA</item>
    </izvorni_sadrzaj>
    <derivirana_varijabla naziv="DomainObject.Predmet.ProtuStrankaListNazivFormated_1">
      <item>MREŽA - UDRUGA ZA PROMICANJE ZAPOŠLJAVANJA</item>
    </derivirana_varijabla>
  </DomainObject.Predmet.ProtuStrankaListNazivFormated>
  <DomainObject.Predmet.ProtuStrankaListNazivFormatedOIB>
    <izvorni_sadrzaj>
      <item>MREŽA - UDRUGA ZA PROMICANJE ZAPOŠLJAVANJA, OIB 83385334395</item>
    </izvorni_sadrzaj>
    <derivirana_varijabla naziv="DomainObject.Predmet.ProtuStrankaListNazivFormatedOIB_1">
      <item>MREŽA - UDRUGA ZA PROMICANJE ZAPOŠLJAVANJA, OIB 83385334395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MREŽA - UDRUGA ZA PROMICANJE ZAPOŠLJAVANJA</izvorni_sadrzaj>
    <derivirana_varijabla naziv="DomainObject.Predmet.ProtustrankaIDrugi_1">MREŽA - UDRUGA ZA PROMICANJE ZAPOŠLJAVANJA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MREŽA - UDRUGA ZA PROMICANJE ZAPOŠLJAVANJA, OIB 83385334395, Ljudevita Posavskog 3, 10000 Zagreb</izvorni_sadrzaj>
    <derivirana_varijabla naziv="DomainObject.Predmet.ProtustrankaIDrugiAdressOIB_1">MREŽA - UDRUGA ZA PROMICANJE ZAPOŠLJAVANJA, OIB 83385334395, Ljudevita Posavskog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MREŽA - UDRUGA ZA PROMICANJE ZAPOŠLJAVANJA</item>
    </izvorni_sadrzaj>
    <derivirana_varijabla naziv="DomainObject.Predmet.SudioniciListNaziv_1">
      <item>FINA Regionalni centar Zagreb</item>
      <item>MREŽA - UDRUGA ZA PROMICANJE ZAPOŠLJAVANJA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MREŽA - UDRUGA ZA PROMICANJE ZAPOŠLJAVANJA, OIB 83385334395, Ljudevita Posavskog 3,10000 Zagreb</item>
    </izvorni_sadrzaj>
    <derivirana_varijabla naziv="DomainObject.Predmet.SudioniciListAdressOIB_1">
      <item>FINA Regionalni centar Zagreb, OIB 85821130368, Trg svibanjskih žrtava 1995. br. 1,10000 Zagreb</item>
      <item>MREŽA - UDRUGA ZA PROMICANJE ZAPOŠLJAVANJA, OIB 83385334395, Ljudevita Posavskog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83385334395</item>
    </izvorni_sadrzaj>
    <derivirana_varijabla naziv="DomainObject.Predmet.SudioniciListNazivOIB_1">
      <item>, OIB 85821130368</item>
      <item>, OIB 83385334395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1312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2016-02-24T10:19:00Z</dcterms:created>
  <dc:creator>ilukac</dc:creator>
  <cp:lastModifiedBy>Ivanka Lukač</cp:lastModifiedBy>
  <cp:lastPrinted>2016-01-11T10:33:00Z</cp:lastPrinted>
  <dcterms:modified xmlns:xsi="http://www.w3.org/2001/XMLSchema-instance" xsi:type="dcterms:W3CDTF">2016-02-24T10:27:00Z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