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a2a" w14:paraId="574da2a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D90412">
        <w:t>5771/16</w:t>
      </w:r>
      <w:r>
        <w:t>-</w:t>
      </w:r>
      <w:r w:rsidR="00D37DDF">
        <w:t>40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9A3521" w:rsidP="009A3521" w:rsidR="009A3521">
      <w:pPr>
        <w:ind w:firstLine="720"/>
        <w:jc w:val="both"/>
      </w:pPr>
      <w:r>
        <w:t>Trgovački sud u Zagrebu po sutkinji</w:t>
      </w:r>
      <w:r w:rsidRPr="00AA298D">
        <w:t xml:space="preserve"> Nikolini Dorić Hadžisejdić, u stečajnom postupku nad dužnikom </w:t>
      </w:r>
      <w:r w:rsidR="00D90412" w:rsidRPr="00D90412">
        <w:t>KALOS d.o.o. u stečaju, OIB 63569704375, Zagreb, Čalogovićeva 22</w:t>
      </w:r>
      <w:r w:rsidR="00D90412">
        <w:t>, 25</w:t>
      </w:r>
      <w:r w:rsidRPr="00AA298D">
        <w:t xml:space="preserve">. </w:t>
      </w:r>
      <w:r w:rsidR="00D90412">
        <w:t>travnja 2018</w:t>
      </w:r>
      <w:r w:rsidRPr="00AA298D">
        <w:t>.</w:t>
      </w:r>
    </w:p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90412" w:rsidP="00D4412B" w:rsidR="005866EA" w:rsidRPr="00ED1A28">
      <w:pPr>
        <w:ind w:firstLine="720"/>
        <w:jc w:val="both"/>
      </w:pPr>
      <w:r>
        <w:t>Stečajnom</w:t>
      </w:r>
      <w:r w:rsidR="009A3521">
        <w:t xml:space="preserve"> upravitelj</w:t>
      </w:r>
      <w:r>
        <w:t>u</w:t>
      </w:r>
      <w:r w:rsidR="005866EA">
        <w:t xml:space="preserve"> </w:t>
      </w:r>
      <w:r>
        <w:t xml:space="preserve">Ivanu Samcu </w:t>
      </w:r>
      <w:r w:rsidRPr="00D90412">
        <w:t>iz Zagreba, Hrgovići 97, OIB: 81141078908</w:t>
      </w:r>
      <w:r w:rsidR="005866EA">
        <w:t xml:space="preserve">, </w:t>
      </w:r>
      <w:r w:rsidR="00D4412B">
        <w:t xml:space="preserve">određuje se nagrada u bruto iznosu od </w:t>
      </w:r>
      <w:r>
        <w:t>4.733,40</w:t>
      </w:r>
      <w:r w:rsidR="00D4412B" w:rsidRPr="00D4412B">
        <w:rPr>
          <w:color w:val="FF0000"/>
        </w:rPr>
        <w:t xml:space="preserve"> </w:t>
      </w:r>
      <w:r w:rsidR="00D4412B">
        <w:t>kn</w:t>
      </w:r>
      <w:r w:rsidR="00C97992">
        <w:t>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D7D1E" w:rsidP="009D7D1E" w:rsidR="009D7D1E" w:rsidRPr="00EC29F1">
      <w:pPr>
        <w:ind w:firstLine="720"/>
        <w:jc w:val="both"/>
      </w:pPr>
      <w:r w:rsidRPr="00EC29F1">
        <w:t xml:space="preserve">Podneskom od </w:t>
      </w:r>
      <w:r w:rsidR="00766953">
        <w:t>8</w:t>
      </w:r>
      <w:r w:rsidRPr="00EC29F1">
        <w:t xml:space="preserve">. </w:t>
      </w:r>
      <w:r w:rsidR="00766953">
        <w:t>veljače</w:t>
      </w:r>
      <w:r w:rsidR="00D37DDF">
        <w:t xml:space="preserve"> 201</w:t>
      </w:r>
      <w:r w:rsidR="00766953">
        <w:t>8</w:t>
      </w:r>
      <w:r w:rsidRPr="00EC29F1">
        <w:t>. st</w:t>
      </w:r>
      <w:r w:rsidR="00EC29F1" w:rsidRPr="00EC29F1">
        <w:t>ečaj</w:t>
      </w:r>
      <w:r w:rsidR="00766953">
        <w:t>i</w:t>
      </w:r>
      <w:r w:rsidRPr="00EC29F1">
        <w:t xml:space="preserve"> upravitelj</w:t>
      </w:r>
      <w:r w:rsidR="00766953">
        <w:t xml:space="preserve"> je</w:t>
      </w:r>
      <w:r w:rsidR="00EC29F1" w:rsidRPr="00EC29F1">
        <w:t xml:space="preserve"> predloži</w:t>
      </w:r>
      <w:r w:rsidR="00766953">
        <w:t>o</w:t>
      </w:r>
      <w:r w:rsidRPr="00EC29F1">
        <w:t xml:space="preserve"> od</w:t>
      </w:r>
      <w:r w:rsidR="00EC29F1" w:rsidRPr="00EC29F1">
        <w:t>ređivanje nagrade jer je unovči</w:t>
      </w:r>
      <w:r w:rsidR="00766953">
        <w:t>o</w:t>
      </w:r>
      <w:r w:rsidR="00EC29F1" w:rsidRPr="00EC29F1">
        <w:t xml:space="preserve"> stečajnu masu u iznosu od </w:t>
      </w:r>
      <w:r w:rsidR="00C15E86">
        <w:t>29.583,75 kn</w:t>
      </w:r>
      <w:r w:rsidRPr="00EC29F1">
        <w:t xml:space="preserve"> </w:t>
      </w:r>
      <w:r w:rsidR="00EC29F1" w:rsidRPr="00EC29F1">
        <w:t>(</w:t>
      </w:r>
      <w:r w:rsidRPr="00EC29F1">
        <w:t xml:space="preserve">pokretnine stečajnog dužnika u iznosu od </w:t>
      </w:r>
      <w:r w:rsidR="00C15E86">
        <w:t>24.290,00</w:t>
      </w:r>
      <w:r w:rsidRPr="00EC29F1">
        <w:t xml:space="preserve"> kn</w:t>
      </w:r>
      <w:r w:rsidR="00EC29F1" w:rsidRPr="00EC29F1">
        <w:t>, naplati</w:t>
      </w:r>
      <w:r w:rsidR="00C15E86">
        <w:t>o</w:t>
      </w:r>
      <w:r w:rsidR="00EC29F1" w:rsidRPr="00EC29F1">
        <w:t xml:space="preserve"> potraživanja u iznosu od </w:t>
      </w:r>
      <w:r w:rsidR="00C15E86">
        <w:t xml:space="preserve">5.293,75 </w:t>
      </w:r>
      <w:r w:rsidR="00EC29F1" w:rsidRPr="00EC29F1">
        <w:t>kn).</w:t>
      </w:r>
    </w:p>
    <w:p w:rsidRDefault="009D7D1E" w:rsidP="009D7D1E" w:rsidR="009D7D1E">
      <w:pPr>
        <w:jc w:val="both"/>
      </w:pPr>
    </w:p>
    <w:p w:rsidRDefault="009D7D1E" w:rsidP="009D7D1E" w:rsidR="009D7D1E">
      <w:pPr>
        <w:ind w:firstLine="720"/>
        <w:jc w:val="both"/>
      </w:pPr>
      <w:r>
        <w:t xml:space="preserve">Prema čl. 94. st. 1. Stečajnog zakona </w:t>
      </w:r>
      <w:r w:rsidRPr="00D72D08">
        <w:t xml:space="preserve">(„Narodne novine“ broj 71/15, dalje: SZ) </w:t>
      </w:r>
      <w:r>
        <w:t xml:space="preserve">  stečajni upravitelj ima pravo na nagradu za svoj rad i </w:t>
      </w:r>
      <w:r w:rsidRPr="00D72D08">
        <w:t>naknadu stvarnih troškova</w:t>
      </w:r>
      <w:r>
        <w:t xml:space="preserve">. </w:t>
      </w:r>
      <w:r w:rsidRPr="00D72D08">
        <w:t xml:space="preserve">Nagradu stečajnom upravitelju rješenjem određuje sud prema uredbi kojom Vlada Republike Hrvatske utvrđuje kriterije i način obračuna i plaćanja nagrade stečajnim </w:t>
      </w:r>
      <w:r>
        <w:t>upraviteljima (stavak 2. članka 94. SZ-a).</w:t>
      </w:r>
    </w:p>
    <w:p w:rsidRDefault="009D7D1E" w:rsidP="009D7D1E" w:rsidR="009D7D1E">
      <w:pPr>
        <w:jc w:val="both"/>
      </w:pPr>
    </w:p>
    <w:p w:rsidRDefault="009D7D1E" w:rsidP="009D7D1E" w:rsidR="009D7D1E">
      <w:pPr>
        <w:ind w:firstLine="720"/>
        <w:jc w:val="both"/>
      </w:pPr>
      <w:r>
        <w:t>Nadalje, prema čl. 7. Uredbe</w:t>
      </w:r>
      <w:r w:rsidRPr="00D72D08">
        <w:t xml:space="preserve"> o kriterijima i načinu obračuna i plaćanja nagrada stečajnim upraviteljima („Narodne novine“ broj 105/15 dalje: Uredba)</w:t>
      </w:r>
      <w:r>
        <w:t xml:space="preserve"> nagrada stečajnom upravitelju s osnove vrijednosti unovčene stečajne mase obračunava se primjenom tablica vrijednosti unovčene stečajne mase  i nagrade u postocima:</w:t>
      </w:r>
    </w:p>
    <w:p w:rsidRDefault="009D7D1E" w:rsidP="009D7D1E" w:rsidR="009D7D1E">
      <w:pPr>
        <w:ind w:firstLine="720"/>
        <w:jc w:val="both"/>
      </w:pPr>
    </w:p>
    <w:p w:rsidRDefault="009D7D1E" w:rsidP="009D7D1E" w:rsidR="009D7D1E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D7D1E" w:rsidP="009D7D1E" w:rsidR="009D7D1E">
      <w:pPr>
        <w:ind w:firstLine="720"/>
        <w:jc w:val="both"/>
      </w:pPr>
      <w:r>
        <w:t>na razliku    100.000,01             do      300.000,00 kn -       12%</w:t>
      </w:r>
    </w:p>
    <w:p w:rsidRDefault="009D7D1E" w:rsidP="009D7D1E" w:rsidR="009D7D1E">
      <w:pPr>
        <w:ind w:firstLine="720"/>
        <w:jc w:val="both"/>
      </w:pPr>
      <w:r>
        <w:t>na razliku    300.000,01             do      500.000,00 kn -       10%</w:t>
      </w:r>
    </w:p>
    <w:p w:rsidRDefault="009D7D1E" w:rsidP="009D7D1E" w:rsidR="009D7D1E">
      <w:pPr>
        <w:ind w:firstLine="720"/>
        <w:jc w:val="both"/>
      </w:pPr>
      <w:r>
        <w:t>na razliku    500.000,01             do    1.000.000,00 kn -        8%</w:t>
      </w:r>
    </w:p>
    <w:p w:rsidRDefault="009D7D1E" w:rsidP="009D7D1E" w:rsidR="009D7D1E">
      <w:pPr>
        <w:ind w:firstLine="720"/>
        <w:jc w:val="both"/>
      </w:pPr>
      <w:r>
        <w:t>na razliku  1.000.000,01            do    5.000.000,00 kn -        7%</w:t>
      </w:r>
    </w:p>
    <w:p w:rsidRDefault="009D7D1E" w:rsidP="009D7D1E" w:rsidR="009D7D1E">
      <w:pPr>
        <w:ind w:firstLine="720"/>
        <w:jc w:val="both"/>
      </w:pPr>
      <w:r>
        <w:t>na razliku  5.000.000,01            do  10.000.000,00 kn -        6%</w:t>
      </w:r>
    </w:p>
    <w:p w:rsidRDefault="009D7D1E" w:rsidP="009D7D1E" w:rsidR="009D7D1E">
      <w:pPr>
        <w:ind w:firstLine="720"/>
        <w:jc w:val="both"/>
      </w:pPr>
      <w:r>
        <w:t>na razliku 10.000.000,01           do  12.000.000,00 kn -        5%</w:t>
      </w:r>
    </w:p>
    <w:p w:rsidRDefault="009D7D1E" w:rsidP="009D7D1E" w:rsidR="009D7D1E">
      <w:pPr>
        <w:ind w:firstLine="720"/>
        <w:jc w:val="both"/>
      </w:pPr>
      <w:r>
        <w:t>na razliku iznad 12.000.000,01                                              1%</w:t>
      </w:r>
    </w:p>
    <w:p w:rsidRDefault="009D7D1E" w:rsidP="009D7D1E" w:rsidR="009D7D1E">
      <w:pPr>
        <w:ind w:firstLine="720"/>
        <w:jc w:val="both"/>
      </w:pPr>
    </w:p>
    <w:p w:rsidRDefault="009D7D1E" w:rsidP="009D7D1E" w:rsidR="009D7D1E">
      <w:pPr>
        <w:ind w:firstLine="720"/>
        <w:jc w:val="both"/>
      </w:pPr>
    </w:p>
    <w:p w:rsidRDefault="00D846A7" w:rsidP="00D846A7" w:rsidR="00D846A7">
      <w:pPr>
        <w:ind w:firstLine="720"/>
        <w:jc w:val="both"/>
      </w:pPr>
      <w:r>
        <w:lastRenderedPageBreak/>
        <w:t xml:space="preserve">Iz podataka u spisu proizlazi da je u ovom stečajnom postupku unovčena imovina stečajnog dužnika u iznosu od </w:t>
      </w:r>
      <w:r w:rsidR="00C15E86">
        <w:t xml:space="preserve">29.583,75 </w:t>
      </w:r>
      <w:r w:rsidRPr="00D72D08">
        <w:t>kn</w:t>
      </w:r>
      <w:r>
        <w:t>. Slijedom navedenog na</w:t>
      </w:r>
      <w:r w:rsidR="00C15E86">
        <w:t xml:space="preserve"> temelju čl. 7. Uredbe stečajnom</w:t>
      </w:r>
      <w:r>
        <w:t xml:space="preserve"> upravitelj</w:t>
      </w:r>
      <w:r w:rsidR="00C15E86">
        <w:t>u</w:t>
      </w:r>
      <w:r>
        <w:t xml:space="preserve"> prip</w:t>
      </w:r>
      <w:r w:rsidR="00C15E86">
        <w:t>ada nagrada u bruto iznosu od 4</w:t>
      </w:r>
      <w:r>
        <w:t>.</w:t>
      </w:r>
      <w:r w:rsidR="00C15E86">
        <w:t>733,40</w:t>
      </w:r>
      <w:r w:rsidRPr="00D72D08">
        <w:t xml:space="preserve"> kn</w:t>
      </w:r>
      <w:r>
        <w:t>.</w:t>
      </w:r>
    </w:p>
    <w:p w:rsidRDefault="00D846A7" w:rsidP="00D846A7" w:rsidR="00D846A7">
      <w:pPr>
        <w:ind w:firstLine="720"/>
        <w:jc w:val="both"/>
      </w:pPr>
    </w:p>
    <w:p w:rsidRDefault="00D846A7" w:rsidP="00D846A7" w:rsidR="00D846A7">
      <w:pPr>
        <w:ind w:firstLine="720"/>
        <w:jc w:val="both"/>
      </w:pPr>
    </w:p>
    <w:p w:rsidRDefault="00C15E86" w:rsidP="005866EA" w:rsidR="005866EA">
      <w:pPr>
        <w:jc w:val="center"/>
      </w:pPr>
      <w:r>
        <w:t>Zagreb, 25</w:t>
      </w:r>
      <w:r w:rsidR="001028EC">
        <w:t>.</w:t>
      </w:r>
      <w:r w:rsidR="00FD5996">
        <w:t xml:space="preserve"> </w:t>
      </w:r>
      <w:r>
        <w:t>travnja</w:t>
      </w:r>
      <w:r w:rsidR="005866EA">
        <w:t xml:space="preserve"> 201</w:t>
      </w:r>
      <w:r w:rsidR="00EC29F1">
        <w:t>8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0C1FD2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0C1FD2" w:rsidP="007B64C7" w:rsidR="000C1FD2">
      <w:pPr>
        <w:ind w:firstLine="708" w:left="3540"/>
        <w:jc w:val="right"/>
      </w:pPr>
      <w:r>
        <w:t>Za točnost otpravka-ovlašteni službenik:</w:t>
      </w:r>
    </w:p>
    <w:p w:rsidRDefault="000C1FD2" w:rsidP="007B64C7" w:rsidR="000C1FD2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F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C15E86">
      <w:t>5771</w:t>
    </w:r>
    <w:r w:rsidR="005866EA">
      <w:t>/</w:t>
    </w:r>
    <w:r w:rsidR="00C15E86">
      <w:t>16</w:t>
    </w:r>
    <w:r w:rsidR="00295F8B">
      <w:t>-</w:t>
    </w:r>
    <w:r w:rsidR="00D37DDF">
      <w:t>40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C1FD2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56CDD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66953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A3521"/>
    <w:rsid w:val="009A50D0"/>
    <w:rsid w:val="009C1C3B"/>
    <w:rsid w:val="009C6D30"/>
    <w:rsid w:val="009D7D1E"/>
    <w:rsid w:val="00A009B5"/>
    <w:rsid w:val="00A21501"/>
    <w:rsid w:val="00A31301"/>
    <w:rsid w:val="00A652A7"/>
    <w:rsid w:val="00A80CCD"/>
    <w:rsid w:val="00A80DDB"/>
    <w:rsid w:val="00A87E4D"/>
    <w:rsid w:val="00A9007C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58C9"/>
    <w:rsid w:val="00C12DF9"/>
    <w:rsid w:val="00C15E86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37DDF"/>
    <w:rsid w:val="00D4326A"/>
    <w:rsid w:val="00D4412B"/>
    <w:rsid w:val="00D46697"/>
    <w:rsid w:val="00D55987"/>
    <w:rsid w:val="00D57AC9"/>
    <w:rsid w:val="00D846A7"/>
    <w:rsid w:val="00D90412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1925</properties:Characters>
  <properties:Lines>63</properties:Lines>
  <properties:Paragraphs>29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2018-04-25T11:26:00Z</cp:lastPrinted>
  <dcterms:modified xmlns:xsi="http://www.w3.org/2001/XMLSchema-instance" xsi:type="dcterms:W3CDTF">2018-04-25T11:26:00Z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(16.rješenje-nagrada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