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32b2" w14:paraId="27732b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0A7A9D">
        <w:t>211</w:t>
      </w:r>
      <w:r w:rsidR="00F334C8">
        <w:t>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r w:rsidR="000A7A9D">
        <w:t xml:space="preserve">KULTURNO UMJETNIČKO DRUŠTVO "TAMBURICA" </w:t>
      </w:r>
      <w:proofErr w:type="spellStart"/>
      <w:r w:rsidR="000A7A9D">
        <w:t>VINKOVCI</w:t>
      </w:r>
      <w:proofErr w:type="spellEnd"/>
      <w:r w:rsidR="000A7A9D">
        <w:t xml:space="preserve">, Glagoljaška 13, Vinkovci, </w:t>
      </w:r>
      <w:proofErr w:type="spellStart"/>
      <w:r w:rsidR="000A7A9D">
        <w:t>OIB</w:t>
      </w:r>
      <w:proofErr w:type="spellEnd"/>
      <w:r w:rsidR="000A7A9D">
        <w:t xml:space="preserve">: 91306813754, registarski broj: 16000903, </w:t>
      </w:r>
      <w:r w:rsidR="004E7671">
        <w:t xml:space="preserve">dana 8. svibnja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A7A9D">
        <w:t xml:space="preserve">KULTURNO UMJETNIČKO DRUŠTVO "TAMBURICA" </w:t>
      </w:r>
      <w:proofErr w:type="spellStart"/>
      <w:r w:rsidR="000A7A9D">
        <w:t>VINKOVCI</w:t>
      </w:r>
      <w:proofErr w:type="spellEnd"/>
      <w:r w:rsidR="000A7A9D">
        <w:t xml:space="preserve">, Glagoljaška 13, Vinkovci, </w:t>
      </w:r>
      <w:proofErr w:type="spellStart"/>
      <w:r w:rsidR="000A7A9D">
        <w:t>OIB</w:t>
      </w:r>
      <w:proofErr w:type="spellEnd"/>
      <w:r w:rsidR="000A7A9D">
        <w:t>: 91306813754, registarski broj: 16000903.</w:t>
      </w:r>
      <w:r w:rsidR="008125EF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E7671" w:rsidR="004E7671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4E7671">
        <w:t xml:space="preserve">Mirjana Viduka </w:t>
      </w:r>
      <w:proofErr w:type="spellStart"/>
      <w:r w:rsidR="004E7671">
        <w:t>Varenina</w:t>
      </w:r>
      <w:proofErr w:type="spellEnd"/>
      <w:r w:rsidR="004E7671">
        <w:t xml:space="preserve">, </w:t>
      </w:r>
      <w:proofErr w:type="spellStart"/>
      <w:r w:rsidR="004E7671">
        <w:t>OIB</w:t>
      </w:r>
      <w:proofErr w:type="spellEnd"/>
      <w:r w:rsidR="004E7671">
        <w:t xml:space="preserve">: 98866841784, Osijek, Dubrovačka 107.  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A7A9D">
        <w:t xml:space="preserve">KULTURNO UMJETNIČKO DRUŠTVO "TAMBURICA" </w:t>
      </w:r>
      <w:proofErr w:type="spellStart"/>
      <w:r w:rsidR="000A7A9D">
        <w:t>VINKOVCI</w:t>
      </w:r>
      <w:proofErr w:type="spellEnd"/>
      <w:r w:rsidR="000A7A9D">
        <w:t xml:space="preserve">, Glagoljaška 13, Vinkovci, </w:t>
      </w:r>
      <w:proofErr w:type="spellStart"/>
      <w:r w:rsidR="000A7A9D">
        <w:t>OIB</w:t>
      </w:r>
      <w:proofErr w:type="spellEnd"/>
      <w:r w:rsidR="000A7A9D">
        <w:t>: 91306813754, registarski broj: 16000903.</w:t>
      </w:r>
      <w:r w:rsidR="008125EF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0A7A9D">
        <w:rPr>
          <w:bCs/>
        </w:rPr>
        <w:t xml:space="preserve">5. ožujka </w:t>
      </w:r>
      <w:r w:rsidR="00F334C8">
        <w:rPr>
          <w:bCs/>
        </w:rPr>
        <w:t>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0A7A9D">
        <w:t xml:space="preserve">KULTURNO UMJETNIČKO DRUŠTVO "TAMBURICA" </w:t>
      </w:r>
      <w:proofErr w:type="spellStart"/>
      <w:r w:rsidR="000A7A9D">
        <w:t>VINKOVCI</w:t>
      </w:r>
      <w:proofErr w:type="spellEnd"/>
      <w:r w:rsidR="000A7A9D">
        <w:t xml:space="preserve">, Glagoljaška 13, Vinkovci, </w:t>
      </w:r>
      <w:proofErr w:type="spellStart"/>
      <w:r w:rsidR="000A7A9D">
        <w:t>OIB</w:t>
      </w:r>
      <w:proofErr w:type="spellEnd"/>
      <w:r w:rsidR="000A7A9D">
        <w:t xml:space="preserve">: 91306813754, registarski broj: 16000903. </w:t>
      </w:r>
      <w:r w:rsidR="004E7671">
        <w:t xml:space="preserve">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lastRenderedPageBreak/>
        <w:t>Kako su ispunjene pretpostavke iz citirane odredbe SZ-a, T</w:t>
      </w:r>
      <w:r w:rsidR="00277C01">
        <w:t xml:space="preserve">rgovački sud u Osijeku je dana </w:t>
      </w:r>
      <w:r w:rsidR="000A7A9D">
        <w:t xml:space="preserve">14. ožujka </w:t>
      </w:r>
      <w:r w:rsidR="00F334C8">
        <w:t>2018.</w:t>
      </w:r>
      <w:r>
        <w:t>, objavio oglas na mrežnoj stranici e-oglasna ploča sudova pod poslovnim brojem St-</w:t>
      </w:r>
      <w:r w:rsidR="000A7A9D">
        <w:t>211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4E7671">
        <w:t>8. svibnja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0A7A9D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Ured državne uprave Vukovarsko-srijemske županije </w:t>
      </w:r>
      <w:r w:rsidR="001D0405">
        <w:t xml:space="preserve">Registar udruga </w:t>
      </w:r>
      <w:r>
        <w:t xml:space="preserve">Ispostava Vinkovci, </w:t>
      </w:r>
      <w:proofErr w:type="spellStart"/>
      <w:r>
        <w:t>Glagoljšaka</w:t>
      </w:r>
      <w:proofErr w:type="spellEnd"/>
      <w:r>
        <w:t xml:space="preserve"> 27. 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DC7D5D" w:rsidP="00996504" w:rsidR="00DC7D5D">
      <w:pPr>
        <w:pStyle w:val="Tijeloteksta"/>
        <w:jc w:val="left"/>
      </w:pPr>
    </w:p>
    <w:sectPr w:rsidSect="00F334C8" w:rsidR="00DC7D5D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0A7A9D">
      <w:t>211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A7A9D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D0405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E7671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25EF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D15F9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1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D15F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15F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5F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5F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1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D15F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15F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5F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5F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St-211/2018</izvorni_sadrzaj>
    <derivirana_varijabla naziv="DomainObject.Predmet.OznakaBroj_1">St-211/2018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 UMJETNIČKO DRUŠTVO "TAMBURICA" VINKOVCI</izvorni_sadrzaj>
    <derivirana_varijabla naziv="DomainObject.Predmet.ProtustrankaFormated_1">  KULTURNO UMJETNIČKO DRUŠTVO "TAMBURICA" VINKOVCI</derivirana_varijabla>
  </DomainObject.Predmet.ProtustrankaFormated>
  <DomainObject.Predmet.ProtustrankaFormatedOIB>
    <izvorni_sadrzaj>  KULTURNO UMJETNIČKO DRUŠTVO "TAMBURICA" VINKOVCI, OIB 91306813754</izvorni_sadrzaj>
    <derivirana_varijabla naziv="DomainObject.Predmet.ProtustrankaFormatedOIB_1">  KULTURNO UMJETNIČKO DRUŠTVO "TAMBURICA" VINKOVCI, OIB 91306813754</derivirana_varijabla>
  </DomainObject.Predmet.ProtustrankaFormatedOIB>
  <DomainObject.Predmet.ProtustrankaFormatedWithAdress>
    <izvorni_sadrzaj> KULTURNO UMJETNIČKO DRUŠTVO "TAMBURICA" VINKOVCI,  Glagoljaška 13, 32100 Vinkovci</izvorni_sadrzaj>
    <derivirana_varijabla naziv="DomainObject.Predmet.ProtustrankaFormatedWithAdress_1"> KULTURNO UMJETNIČKO DRUŠTVO "TAMBURICA" VINKOVCI,  Glagoljaška 13, 32100 Vinkovci</derivirana_varijabla>
  </DomainObject.Predmet.ProtustrankaFormatedWithAdress>
  <DomainObject.Predmet.ProtustrankaFormatedWithAdressOIB>
    <izvorni_sadrzaj> KULTURNO UMJETNIČKO DRUŠTVO "TAMBURICA" VINKOVCI, OIB 91306813754,  Glagoljaška 13, 32100 Vinkovci</izvorni_sadrzaj>
    <derivirana_varijabla naziv="DomainObject.Predmet.ProtustrankaFormatedWithAdressOIB_1"> KULTURNO UMJETNIČKO DRUŠTVO "TAMBURICA" VINKOVCI, OIB 91306813754,  Glagoljaška 13, 32100 Vinkovci</derivirana_varijabla>
  </DomainObject.Predmet.ProtustrankaFormatedWithAdressOIB>
  <DomainObject.Predmet.ProtustrankaWithAdress>
    <izvorni_sadrzaj>KULTURNO UMJETNIČKO DRUŠTVO "TAMBURICA" VINKOVCI  Glagoljaška 13, 32100 Vinkovci</izvorni_sadrzaj>
    <derivirana_varijabla naziv="DomainObject.Predmet.ProtustrankaWithAdress_1">KULTURNO UMJETNIČKO DRUŠTVO "TAMBURICA" VINKOVCI  Glagoljaška 13, 32100 Vinkovci</derivirana_varijabla>
  </DomainObject.Predmet.ProtustrankaWithAdress>
  <DomainObject.Predmet.ProtustrankaWithAdressOIB>
    <izvorni_sadrzaj>KULTURNO UMJETNIČKO DRUŠTVO "TAMBURICA" VINKOVCI, OIB 91306813754,  Glagoljaška 13, 32100 Vinkovci</izvorni_sadrzaj>
    <derivirana_varijabla naziv="DomainObject.Predmet.ProtustrankaWithAdressOIB_1">KULTURNO UMJETNIČKO DRUŠTVO "TAMBURICA" VINKOVCI, OIB 91306813754,  Glagoljaška 13, 32100 Vinkovci</derivirana_varijabla>
  </DomainObject.Predmet.ProtustrankaWithAdressOIB>
  <DomainObject.Predmet.ProtustrankaNazivFormated>
    <izvorni_sadrzaj>KULTURNO UMJETNIČKO DRUŠTVO "TAMBURICA" VINKOVCI</izvorni_sadrzaj>
    <derivirana_varijabla naziv="DomainObject.Predmet.ProtustrankaNazivFormated_1">KULTURNO UMJETNIČKO DRUŠTVO "TAMBURICA" VINKOVCI</derivirana_varijabla>
  </DomainObject.Predmet.ProtustrankaNazivFormated>
  <DomainObject.Predmet.ProtustrankaNazivFormatedOIB>
    <izvorni_sadrzaj>KULTURNO UMJETNIČKO DRUŠTVO "TAMBURICA" VINKOVCI, OIB 91306813754</izvorni_sadrzaj>
    <derivirana_varijabla naziv="DomainObject.Predmet.ProtustrankaNazivFormatedOIB_1">KULTURNO UMJETNIČKO DRUŠTVO "TAMBURICA" VINKOVCI, OIB 91306813754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KULTURNO UMJETNIČKO DRUŠTVO "TAMBURICA" VINKOVCI</item>
    </izvorni_sadrzaj>
    <derivirana_varijabla naziv="DomainObject.Predmet.ProtuStrankaListFormated_1">
      <item>KULTURNO UMJETNIČKO DRUŠTVO "TAMBURICA" VINKOVCI</item>
    </derivirana_varijabla>
  </DomainObject.Predmet.ProtuStrankaListFormated>
  <DomainObject.Predmet.ProtuStrankaListFormatedOIB>
    <izvorni_sadrzaj>
      <item>KULTURNO UMJETNIČKO DRUŠTVO "TAMBURICA" VINKOVCI, OIB 91306813754</item>
    </izvorni_sadrzaj>
    <derivirana_varijabla naziv="DomainObject.Predmet.ProtuStrankaListFormatedOIB_1">
      <item>KULTURNO UMJETNIČKO DRUŠTVO "TAMBURICA" VINKOVCI, OIB 91306813754</item>
    </derivirana_varijabla>
  </DomainObject.Predmet.ProtuStrankaListFormatedOIB>
  <DomainObject.Predmet.ProtuStrankaListFormatedWithAdress>
    <izvorni_sadrzaj>
      <item>KULTURNO UMJETNIČKO DRUŠTVO "TAMBURICA" VINKOVCI,  Glagoljaška 13, 32100 Vinkovci</item>
    </izvorni_sadrzaj>
    <derivirana_varijabla naziv="DomainObject.Predmet.ProtuStrankaListFormatedWithAdress_1">
      <item>KULTURNO UMJETNIČKO DRUŠTVO "TAMBURICA" VINKOVCI,  Glagoljaška 13, 32100 Vinkovci</item>
    </derivirana_varijabla>
  </DomainObject.Predmet.ProtuStrankaListFormatedWithAdress>
  <DomainObject.Predmet.ProtuStrankaListFormatedWithAdressOIB>
    <izvorni_sadrzaj>
      <item>KULTURNO UMJETNIČKO DRUŠTVO "TAMBURICA" VINKOVCI, OIB 91306813754,  Glagoljaška 13, 32100 Vinkovci</item>
    </izvorni_sadrzaj>
    <derivirana_varijabla naziv="DomainObject.Predmet.ProtuStrankaListFormatedWithAdressOIB_1">
      <item>KULTURNO UMJETNIČKO DRUŠTVO "TAMBURICA" VINKOVCI, OIB 91306813754,  Glagoljaška 13, 32100 Vinkovci</item>
    </derivirana_varijabla>
  </DomainObject.Predmet.ProtuStrankaListFormatedWithAdressOIB>
  <DomainObject.Predmet.ProtuStrankaListNazivFormated>
    <izvorni_sadrzaj>
      <item>KULTURNO UMJETNIČKO DRUŠTVO "TAMBURICA" VINKOVCI</item>
    </izvorni_sadrzaj>
    <derivirana_varijabla naziv="DomainObject.Predmet.ProtuStrankaListNazivFormated_1">
      <item>KULTURNO UMJETNIČKO DRUŠTVO "TAMBURICA" VINKOVCI</item>
    </derivirana_varijabla>
  </DomainObject.Predmet.ProtuStrankaListNazivFormated>
  <DomainObject.Predmet.ProtuStrankaListNazivFormatedOIB>
    <izvorni_sadrzaj>
      <item>KULTURNO UMJETNIČKO DRUŠTVO "TAMBURICA" VINKOVCI, OIB 91306813754</item>
    </izvorni_sadrzaj>
    <derivirana_varijabla naziv="DomainObject.Predmet.ProtuStrankaListNazivFormatedOIB_1">
      <item>KULTURNO UMJETNIČKO DRUŠTVO "TAMBURICA" VINKOVCI, OIB 91306813754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KULTURNO UMJETNIČKO DRUŠTVO "TAMBURICA" VINKOVCI</izvorni_sadrzaj>
    <derivirana_varijabla naziv="DomainObject.Predmet.ProtustrankaIDrugi_1">KULTURNO UMJETNIČKO DRUŠTVO "TAMBURICA" VINKOVCI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KULTURNO UMJETNIČKO DRUŠTVO "TAMBURICA" VINKOVCI, OIB 91306813754,  Glagoljaška 13, 32100 Vinkovci</izvorni_sadrzaj>
    <derivirana_varijabla naziv="DomainObject.Predmet.ProtustrankaIDrugiAdressOIB_1">KULTURNO UMJETNIČKO DRUŠTVO "TAMBURICA" VINKOVCI, OIB 91306813754,  Glagoljaška 13,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KULTURNO UMJETNIČKO DRUŠTVO "TAMBURICA" VINKOVCI</item>
    </izvorni_sadrzaj>
    <derivirana_varijabla naziv="DomainObject.Predmet.SudioniciListNaziv_1">
      <item>FINA RC OSIJEK</item>
      <item>KULTURNO UMJETNIČKO DRUŠTVO "TAMBURICA" VINKOVCI</item>
    </derivirana_varijabla>
  </DomainObject.Predmet.SudioniciListNaziv>
  <DomainObject.Predmet.SudioniciListAdressOIB>
    <izvorni_sadrzaj>
      <item>FINA RC OSIJEK, OIB 85821130368</item>
      <item>KULTURNO UMJETNIČKO DRUŠTVO "TAMBURICA" VINKOVCI, OIB 91306813754,  Glagoljaška 13,32100 Vinkovci</item>
    </izvorni_sadrzaj>
    <derivirana_varijabla naziv="DomainObject.Predmet.SudioniciListAdressOIB_1">
      <item>FINA RC OSIJEK, OIB 85821130368</item>
      <item>KULTURNO UMJETNIČKO DRUŠTVO "TAMBURICA" VINKOVCI, OIB 91306813754,  Glagoljaška 13,32100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91306813754</item>
    </izvorni_sadrzaj>
    <derivirana_varijabla naziv="DomainObject.Predmet.SudioniciListNazivOIB_1">
      <item>, OIB 85821130368</item>
      <item>, OIB 91306813754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860240-3B38-4C6F-90BB-BFBBEAB585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2924</properties:Characters>
  <properties:Lines>81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2018-05-08T09:52:00Z</dcterms:created>
  <dc:creator>Korisnik</dc:creator>
  <cp:lastModifiedBy>Ljiljana Floršić</cp:lastModifiedBy>
  <cp:lastPrinted>2018-03-21T10:58:00Z</cp:lastPrinted>
  <dcterms:modified xmlns:xsi="http://www.w3.org/2001/XMLSchema-instance" xsi:type="dcterms:W3CDTF">2018-05-08T09:53:00Z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(St-211-18 - otvaranje i zaključenje - UDRUGA - Mirjana Viduka Varenina.docx)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