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9caa" w14:paraId="db29caa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>
      <w:pPr>
        <w:ind w:hanging="720" w:left="360"/>
      </w:pPr>
      <w:r w:rsidRPr="00CC1194">
        <w:t xml:space="preserve">     TRGOVAČKI SUD U OSIJEKU</w:t>
      </w:r>
    </w:p>
    <w:p w:rsidRDefault="00785580" w:rsidP="00184F3E" w:rsidR="00785580" w:rsidRPr="00CC1194">
      <w:pPr>
        <w:ind w:hanging="720" w:left="360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785580" w:rsidP="00DD34D8" w:rsidR="00785580">
      <w:pPr>
        <w:jc w:val="both"/>
      </w:pPr>
    </w:p>
    <w:p w:rsidRDefault="002962A1" w:rsidP="009A5A39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uprava, Područni ured Vukovar, Vukovar, </w:t>
      </w:r>
      <w:r>
        <w:rPr>
          <w:rStyle w:val="st1"/>
        </w:rPr>
        <w:t>Trg Republike Hrvatske 5</w:t>
      </w:r>
      <w:r>
        <w:t xml:space="preserve"> OIB: 18683136487, zastupana po Županijskom državnom odvjetništvu u Vukovaru za otvaranje stečajnog postupka nad dužnikom SOLAR PARK 1 j.d.o.o., Babina Greda, Vladimira Nazora 90, MBS: 030134156, OIB: 92048239386</w:t>
      </w:r>
      <w:r w:rsidR="003130A5">
        <w:rPr>
          <w:color w:val="000000"/>
        </w:rPr>
        <w:t xml:space="preserve">, dana </w:t>
      </w:r>
      <w:r>
        <w:rPr>
          <w:color w:val="000000"/>
        </w:rPr>
        <w:t>1</w:t>
      </w:r>
      <w:r w:rsidR="00603059">
        <w:rPr>
          <w:color w:val="000000"/>
        </w:rPr>
        <w:t>6</w:t>
      </w:r>
      <w:r>
        <w:rPr>
          <w:color w:val="000000"/>
        </w:rPr>
        <w:t xml:space="preserve">. travnja </w:t>
      </w:r>
      <w:r w:rsidR="003130A5">
        <w:rPr>
          <w:color w:val="000000"/>
        </w:rPr>
        <w:t xml:space="preserve">2018. godine </w:t>
      </w:r>
    </w:p>
    <w:p w:rsidRDefault="00507454" w:rsidP="00507454" w:rsidR="00507454">
      <w:pPr>
        <w:ind w:firstLine="708"/>
        <w:jc w:val="both"/>
      </w:pPr>
    </w:p>
    <w:p w:rsidRDefault="008769C2" w:rsidP="00507454" w:rsidR="008769C2">
      <w:pPr>
        <w:ind w:firstLine="708"/>
        <w:jc w:val="both"/>
      </w:pPr>
    </w:p>
    <w:p w:rsidRDefault="00785580" w:rsidP="00507454" w:rsidR="00785580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276D3">
        <w:t>SOLAR PARK 1 j.d.o.o., Babina Greda, Vladimira Nazora 90, MBS: 030134156, OIB: 92048239386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E276D3">
        <w:t>1478</w:t>
      </w:r>
      <w:r w:rsidR="000975FD" w:rsidRPr="00CC1194">
        <w:t>-1</w:t>
      </w:r>
      <w:r w:rsidR="008769C2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BB7CA8" w:rsidRPr="00A66360">
        <w:t>21.910,00</w:t>
      </w:r>
      <w:r w:rsidR="00FA6C39" w:rsidRPr="00A66360">
        <w:t xml:space="preserve">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A578F" w:rsidRPr="00BA578F">
        <w:rPr>
          <w:sz w:val="24"/>
        </w:rPr>
        <w:t>Stečajnog zakona („Narodne novine“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>
      <w:pPr>
        <w:jc w:val="both"/>
      </w:pPr>
    </w:p>
    <w:p w:rsidRDefault="00785580" w:rsidP="00F957D4" w:rsidR="00785580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E276D3" w:rsidP="00E276D3" w:rsidR="00E276D3">
      <w:pPr>
        <w:ind w:firstLine="708"/>
        <w:jc w:val="both"/>
      </w:pPr>
      <w:r>
        <w:t xml:space="preserve">Dana 24. kolovoza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04-06-17-4296 od 23. kolovoza 2017. godine, za provedbu skraćenog stečajnog postupka nad dužnikom SOLAR PARK 1 j.d.o.o., Babina Greda, Vladimira Nazora 90, MBS: 030134156, OIB: 92048239386.</w:t>
      </w:r>
    </w:p>
    <w:p w:rsidRDefault="00105A49" w:rsidP="00E276D3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F64A32">
        <w:t>22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F64A32">
        <w:t>5.</w:t>
      </w:r>
      <w:r w:rsidR="003977B5">
        <w:t xml:space="preserve"> </w:t>
      </w:r>
      <w:r w:rsidR="00F64A32">
        <w:t>ožujka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</w:t>
      </w:r>
      <w:r w:rsidR="004C187C" w:rsidRPr="00A66360">
        <w:t xml:space="preserve">suda </w:t>
      </w:r>
      <w:r w:rsidR="00FD4D5C" w:rsidRPr="00A66360">
        <w:t>21.910,00</w:t>
      </w:r>
      <w:r w:rsidR="004C187C" w:rsidRPr="00A66360">
        <w:t xml:space="preserve"> kn</w:t>
      </w:r>
      <w:r w:rsidR="004C187C">
        <w:t xml:space="preserve"> i to za: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>u iznosu od 500,00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+ PDV x 12 mjeseci u iznosu od </w:t>
      </w:r>
      <w:r w:rsidR="001141E6">
        <w:t>9.0</w:t>
      </w:r>
      <w:r>
        <w:t>00,00 kn u skladu s prosječnom cijenom takvih usluga na tržištu</w:t>
      </w:r>
    </w:p>
    <w:p w:rsidRDefault="008D0371" w:rsidP="008D0371" w:rsidR="008D0371">
      <w:pPr>
        <w:spacing w:after="240"/>
        <w:jc w:val="both"/>
      </w:pPr>
      <w:r>
        <w:t xml:space="preserve">- nagrada stečajnom upravitelju – čl. 7. Uredbe u iznosu od </w:t>
      </w:r>
      <w:r w:rsidR="00522295">
        <w:t>4.8</w:t>
      </w:r>
      <w:r>
        <w:t>00,00 kn</w:t>
      </w:r>
    </w:p>
    <w:p w:rsidRDefault="008D0371" w:rsidP="008D0371" w:rsidR="008D0371">
      <w:pPr>
        <w:spacing w:after="240"/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 w:rsidR="00F50ED8">
        <w:t>3.5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lastRenderedPageBreak/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785580" w:rsidP="004C187C" w:rsidR="00785580">
      <w:pPr>
        <w:ind w:firstLine="708"/>
        <w:jc w:val="both"/>
        <w:rPr>
          <w:color w:val="000000"/>
        </w:rPr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930332">
        <w:t>1</w:t>
      </w:r>
      <w:r w:rsidR="00603059">
        <w:t>6</w:t>
      </w:r>
      <w:r w:rsidR="00930332">
        <w:t>. travnja</w:t>
      </w:r>
      <w:r w:rsidR="00AF1B13">
        <w:t xml:space="preserve"> 2018.</w:t>
      </w:r>
    </w:p>
    <w:p w:rsidRDefault="00785580" w:rsidP="004C187C" w:rsidR="00785580">
      <w:pPr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729F6">
        <w:t>11</w:t>
      </w:r>
      <w:r w:rsidR="00203465">
        <w:t>.</w:t>
      </w:r>
      <w:r w:rsidR="00E729F6">
        <w:t>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4C6" w:rsidR="002B74C6">
      <w:r>
        <w:separator/>
      </w:r>
    </w:p>
  </w:endnote>
  <w:endnote w:id="0" w:type="continuationSeparator">
    <w:p w:rsidRDefault="002B74C6" w:rsidR="002B7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4C6" w:rsidR="002B74C6">
      <w:r>
        <w:separator/>
      </w:r>
    </w:p>
  </w:footnote>
  <w:footnote w:id="0" w:type="continuationSeparator">
    <w:p w:rsidRDefault="002B74C6" w:rsidR="002B74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17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A374C" w:rsidR="007A37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A374C">
      <w:t>7 St-1478/17-18</w:t>
    </w:r>
  </w:p>
  <w:p w:rsidRDefault="008769C2" w:rsidP="008769C2" w:rsidR="008769C2">
    <w:pPr>
      <w:jc w:val="right"/>
    </w:pPr>
  </w:p>
  <w:p w:rsidRDefault="00785580" w:rsidP="000A556E" w:rsidR="00785580">
    <w:pPr>
      <w:jc w:val="right"/>
    </w:pPr>
  </w:p>
  <w:p w:rsidRDefault="00BF3E59" w:rsidP="000A556E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7A374C">
      <w:t>1478</w:t>
    </w:r>
    <w:r w:rsidR="00E84A60">
      <w:t>/1</w:t>
    </w:r>
    <w:r w:rsidR="008769C2">
      <w:t>7</w:t>
    </w:r>
    <w:r w:rsidR="000A556E">
      <w:t>-</w:t>
    </w:r>
    <w:r w:rsidR="008769C2">
      <w:t>18</w:t>
    </w:r>
  </w:p>
  <w:p w:rsidRDefault="00785580" w:rsidP="00D63FD2" w:rsidR="00785580">
    <w:pPr>
      <w:jc w:val="right"/>
    </w:pPr>
  </w:p>
  <w:p w:rsidRDefault="00785580" w:rsidP="00D63FD2" w:rsidR="0078558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4C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17C7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4D5C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37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9E17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7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7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7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7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37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9E17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7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7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7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7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St-1478/2017</izvorni_sadrzaj>
    <derivirana_varijabla naziv="DomainObject.Predmet.OznakaBroj_1">St-1478/2017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PARK 1 jednostavno društvo s ograničenom odgovornošću za proizvodnju i usluge zastupanog po punomoćniku Alen Marošević</izvorni_sadrzaj>
    <derivirana_varijabla naziv="DomainObject.Predmet.ProtustrankaFormated_1">  SOLAR PARK 1 jednostavno društvo s ograničenom odgovornošću za proizvodnju i usluge zastupanog po punomoćniku Alen Marošević</derivirana_varijabla>
  </DomainObject.Predmet.ProtustrankaFormated>
  <DomainObject.Predmet.ProtustrankaFormatedOIB>
    <izvorni_sadrzaj>  SOLAR PARK 1 jednostavno društvo s ograničenom odgovornošću za proizvodnju i usluge, OIB 92048239386 zastupanog po punomoćniku Alen Marošević</izvorni_sadrzaj>
    <derivirana_varijabla naziv="DomainObject.Predmet.ProtustrankaFormatedOIB_1">  SOLAR PARK 1 jednostavno društvo s ograničenom odgovornošću za proizvodnju i usluge, OIB 92048239386 zastupanog po punomoćniku Alen Marošević</derivirana_varijabla>
  </DomainObject.Predmet.ProtustrankaFormatedOIB>
  <DomainObject.Predmet.ProtustrankaFormatedWithAdress>
    <izvorni_sadrzaj> SOLAR PARK 1 jednostavno društvo s ograničenom odgovornošću za proizvodnju i usluge, Vladimira Nazora 90, 32276 Babina Greda zastupanog po punomoćniku Alen Marošević</izvorni_sadrzaj>
    <derivirana_varijabla naziv="DomainObject.Predmet.ProtustrankaFormatedWithAdress_1"> SOLAR PARK 1 jednostavno društvo s ograničenom odgovornošću za proizvodnju i usluge, Vladimira Nazora 90, 32276 Babina Greda zastupanog po punomoćniku Alen Marošević</derivirana_varijabla>
  </DomainObject.Predmet.ProtustrankaFormatedWithAdress>
  <DomainObject.Predmet.ProtustrankaFormatedWithAdressOIB>
    <izvorni_sadrzaj> SOLAR PARK 1 jednostavno društvo s ograničenom odgovornošću za proizvodnju i usluge, OIB 92048239386, Vladimira Nazora 90, 32276 Babina Greda zastupanog po punomoćniku Alen Marošević</izvorni_sadrzaj>
    <derivirana_varijabla naziv="DomainObject.Predmet.ProtustrankaFormatedWithAdressOIB_1"> SOLAR PARK 1 jednostavno društvo s ograničenom odgovornošću za proizvodnju i usluge, OIB 92048239386, Vladimira Nazora 90, 32276 Babina Greda zastupanog po punomoćniku Alen Marošević</derivirana_varijabla>
  </DomainObject.Predmet.ProtustrankaFormatedWithAdressOIB>
  <DomainObject.Predmet.ProtustrankaWithAdress>
    <izvorni_sadrzaj>SOLAR PARK 1 jednostavno društvo s ograničenom odgovornošću za proizvodnju i usluge Vladimira Nazora 90, 32276 Babina Greda</izvorni_sadrzaj>
    <derivirana_varijabla naziv="DomainObject.Predmet.ProtustrankaWithAdress_1">SOLAR PARK 1 jednostavno društvo s ograničenom odgovornošću za proizvodnju i usluge Vladimira Nazora 90, 32276 Babina Greda</derivirana_varijabla>
  </DomainObject.Predmet.ProtustrankaWithAdress>
  <DomainObject.Predmet.ProtustrankaWithAdressOIB>
    <izvorni_sadrzaj>SOLAR PARK 1 jednostavno društvo s ograničenom odgovornošću za proizvodnju i usluge, OIB 92048239386, Vladimira Nazora 90, 32276 Babina Greda</izvorni_sadrzaj>
    <derivirana_varijabla naziv="DomainObject.Predmet.ProtustrankaWithAdressOIB_1">SOLAR PARK 1 jednostavno društvo s ograničenom odgovornošću za proizvodnju i usluge, OIB 92048239386, Vladimira Nazora 90, 32276 Babina Greda</derivirana_varijabla>
  </DomainObject.Predmet.ProtustrankaWithAdressOIB>
  <DomainObject.Predmet.ProtustrankaNazivFormated>
    <izvorni_sadrzaj>SOLAR PARK 1 jednostavno društvo s ograničenom odgovornošću za proizvodnju i usluge</izvorni_sadrzaj>
    <derivirana_varijabla naziv="DomainObject.Predmet.ProtustrankaNazivFormated_1">SOLAR PARK 1 jednostavno društvo s ograničenom odgovornošću za proizvodnju i usluge</derivirana_varijabla>
  </DomainObject.Predmet.ProtustrankaNazivFormated>
  <DomainObject.Predmet.ProtustrankaNazivFormatedOIB>
    <izvorni_sadrzaj>SOLAR PARK 1 jednostavno društvo s ograničenom odgovornošću za proizvodnju i usluge, OIB 92048239386</izvorni_sadrzaj>
    <derivirana_varijabla naziv="DomainObject.Predmet.ProtustrankaNazivFormatedOIB_1">SOLAR PARK 1 jednostavno društvo s ograničenom odgovornošću za proizvodnju i usluge, OIB 92048239386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u Vukovaru</izvorni_sadrzaj>
    <derivirana_varijabla naziv="DomainObject.Predmet.StrankaFormated_1">  RH MF PU PODRUČNI URED VUKOVAR zastupanog po punomoćniku Županijsko državno odvjetništvo u Vukovaru</derivirana_varijabla>
  </DomainObject.Predmet.StrankaFormated>
  <DomainObject.Predmet.StrankaFormatedOIB>
    <izvorni_sadrzaj>  RH MF PU PODRUČNI URED VUKOVAR, OIB 18683136487 zastupanog po punomoćniku Županijsko državno odvjetništvo u Vukovaru</izvorni_sadrzaj>
    <derivirana_varijabla naziv="DomainObject.Predmet.StrankaFormatedOIB_1">  RH MF PU PODRUČNI URED VUKOVAR, OIB 18683136487 zastupanog po punomoćniku Županijsko državno odvjetništvo u Vukovaru</derivirana_varijabla>
  </DomainObject.Predmet.StrankaFormatedOIB>
  <DomainObject.Predmet.StrankaFormatedWithAdress>
    <izvorni_sadrzaj> RH MF PU PODRUČNI URED VUKOVAR zastupanog po punomoćniku Županijsko državno odvjetništvo u Vukovaru</izvorni_sadrzaj>
    <derivirana_varijabla naziv="DomainObject.Predmet.StrankaFormatedWithAdress_1"> RH MF PU PODRUČNI URED VUKOVAR zastupanog po punomoćniku Županijsko državno odvjetništvo u Vukovaru</derivirana_varijabla>
  </DomainObject.Predmet.StrankaFormatedWithAdress>
  <DomainObject.Predmet.StrankaFormatedWithAdressOIB>
    <izvorni_sadrzaj> RH MF PU PODRUČNI URED VUKOVAR, OIB 18683136487 zastupanog po punomoćniku Županijsko državno odvjetništvo u Vukovaru</izvorni_sadrzaj>
    <derivirana_varijabla naziv="DomainObject.Predmet.StrankaFormatedWithAdressOIB_1"> RH MF PU PODRUČNI URED VUKOVAR, OIB 18683136487 zastupanog po punomoćniku Županijsko državno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 zastupanog po punomoćniku Županijsko državno odvjetništvo u Vukovaru</item>
    </izvorni_sadrzaj>
    <derivirana_varijabla naziv="DomainObject.Predmet.StrankaListFormated_1">
      <item>RH MF PU PODRUČNI URED VUKOVAR zastupanog po punomoćniku Županijsko državno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u Vukovaru</item>
    </izvorni_sadrzaj>
    <derivirana_varijabla naziv="DomainObject.Predmet.StrankaListFormatedOIB_1">
      <item>RH MF PU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PODRUČNI URED VUKOVAR zastupanog po punomoćniku Županijsko državno odvjetništvo u Vukovaru</item>
    </izvorni_sadrzaj>
    <derivirana_varijabla naziv="DomainObject.Predmet.StrankaListFormatedWithAdress_1">
      <item>RH MF PU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u Vukovaru</item>
    </izvorni_sadrzaj>
    <derivirana_varijabla naziv="DomainObject.Predmet.StrankaListFormatedWithAdressOIB_1">
      <item>RH MF PU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SOLAR PARK 1 jednostavno društvo s ograničenom odgovornošću za proizvodnju i usluge zastupanog po punomoćniku Alen Marošević</item>
    </izvorni_sadrzaj>
    <derivirana_varijabla naziv="DomainObject.Predmet.ProtuStrankaListFormated_1">
      <item>SOLAR PARK 1 jednostavno društvo s ograničenom odgovornošću za proizvodnju i usluge zastupanog po punomoćniku Alen Marošević</item>
    </derivirana_varijabla>
  </DomainObject.Predmet.ProtuStrankaListFormated>
  <DomainObject.Predmet.ProtuStrankaListFormatedOIB>
    <izvorni_sadrzaj>
      <item>SOLAR PARK 1 jednostavno društvo s ograničenom odgovornošću za proizvodnju i usluge, OIB 92048239386 zastupanog po punomoćniku Alen Marošević</item>
    </izvorni_sadrzaj>
    <derivirana_varijabla naziv="DomainObject.Predmet.ProtuStrankaListFormatedOIB_1">
      <item>SOLAR PARK 1 jednostavno društvo s ograničenom odgovornošću za proizvodnju i usluge, OIB 92048239386 zastupanog po punomoćniku Alen Marošević</item>
    </derivirana_varijabla>
  </DomainObject.Predmet.ProtuStrankaListFormatedOIB>
  <DomainObject.Predmet.ProtuStrankaListFormatedWithAdress>
    <izvorni_sadrzaj>
      <item>SOLAR PARK 1 jednostavno društvo s ograničenom odgovornošću za proizvodnju i usluge, Vladimira Nazora 90, 32276 Babina Greda zastupanog po punomoćniku Alen Marošević</item>
    </izvorni_sadrzaj>
    <derivirana_varijabla naziv="DomainObject.Predmet.ProtuStrankaListFormatedWithAdress_1">
      <item>SOLAR PARK 1 jednostavno društvo s ograničenom odgovornošću za proizvodnju i usluge, Vladimira Nazora 90, 32276 Babina Greda zastupanog po punomoćniku Alen Marošević</item>
    </derivirana_varijabla>
  </DomainObject.Predmet.ProtuStrankaListFormatedWithAdress>
  <DomainObject.Predmet.ProtuStrankaListFormatedWithAdressOIB>
    <izvorni_sadrzaj>
      <item>SOLAR PARK 1 jednostavno društvo s ograničenom odgovornošću za proizvodnju i usluge, OIB 92048239386, Vladimira Nazora 90, 32276 Babina Greda zastupanog po punomoćniku Alen Marošević</item>
    </izvorni_sadrzaj>
    <derivirana_varijabla naziv="DomainObject.Predmet.ProtuStrankaListFormatedWithAdressOIB_1">
      <item>SOLAR PARK 1 jednostavno društvo s ograničenom odgovornošću za proizvodnju i usluge, OIB 92048239386, Vladimira Nazora 90, 32276 Babina Greda zastupanog po punomoćniku Alen Marošević</item>
    </derivirana_varijabla>
  </DomainObject.Predmet.ProtuStrankaListFormatedWithAdressOIB>
  <DomainObject.Predmet.ProtuStrankaListNazivFormated>
    <izvorni_sadrzaj>
      <item>SOLAR PARK 1 jednostavno društvo s ograničenom odgovornošću za proizvodnju i usluge</item>
    </izvorni_sadrzaj>
    <derivirana_varijabla naziv="DomainObject.Predmet.ProtuStrankaListNazivFormated_1">
      <item>SOLAR PARK 1 jednostavno društvo s ograničenom odgovornošću za proizvodnju i usluge</item>
    </derivirana_varijabla>
  </DomainObject.Predmet.ProtuStrankaListNazivFormated>
  <DomainObject.Predmet.ProtuStrankaListNazivFormatedOIB>
    <izvorni_sadrzaj>
      <item>SOLAR PARK 1 jednostavno društvo s ograničenom odgovornošću za proizvodnju i usluge, OIB 92048239386</item>
    </izvorni_sadrzaj>
    <derivirana_varijabla naziv="DomainObject.Predmet.ProtuStrankaListNazivFormatedOIB_1">
      <item>SOLAR PARK 1 jednostavno društvo s ograničenom odgovornošću za proizvodnju i usluge, OIB 92048239386</item>
    </derivirana_varijabla>
  </DomainObject.Predmet.ProtuStrankaListNazivFormatedOIB>
  <DomainObject.Predmet.OstaliListFormated>
    <izvorni_sadrzaj>
      <item>Županijsko državno odvjetništvo u Vukovaru punomoćnik sudionika u postupku RH MF PU PODRUČNI URED VUKOVAR</item>
      <item>Alen Marošević punomoćnik sudionika u postupku SOLAR PARK 1 jednostavno društvo s ograničenom odgovornošću za proizvodnju i usluge</item>
    </izvorni_sadrzaj>
    <derivirana_varijabla naziv="DomainObject.Predmet.OstaliListFormated_1">
      <item>Županijsko državno odvjetništvo u Vukovaru punomoćnik sudionika u postupku RH MF PU PODRUČNI URED VUKOVAR</item>
      <item>Alen Marošević punomoćnik sudionika u postupku SOLAR PARK 1 jednostavno društvo s ograničenom odgovornošću za proizvodnju i usluge</item>
    </derivirana_varijabla>
  </DomainObject.Predmet.OstaliListFormated>
  <DomainObject.Predmet.OstaliListFormatedOIB>
    <izvorni_sadrzaj>
      <item>Županijsko državno odvjetništvo u Vukovaru punomoćnik sudionika u postupku RH MF PU PODRUČNI URED VUKOVAR</item>
      <item>Alen Marošević, OIB 07363603316 punomoćnik sudionika u postupku SOLAR PARK 1 jednostavno društvo s ograničenom odgovornošću za proizvodnju i usluge</item>
    </izvorni_sadrzaj>
    <derivirana_varijabla naziv="DomainObject.Predmet.OstaliListFormatedOIB_1">
      <item>Županijsko državno odvjetništvo u Vukovaru punomoćnik sudionika u postupku RH MF PU PODRUČNI URED VUKOVAR</item>
      <item>Alen Marošević, OIB 07363603316 punomoćnik sudionika u postupku SOLAR PARK 1 jednostavno društvo s ograničenom odgovornošću za proizvodnju i usluge</item>
    </derivirana_varijabla>
  </DomainObject.Predmet.OstaliListFormatedOIB>
  <DomainObject.Predmet.OstaliListFormatedWithAdress>
    <izvorni_sadrzaj>
      <item>Županijsko državno odvjetništvo u Vukovaru, Ul. Andrije Hebranga 2, 32000 Vukovar punomoćnik sudionika u postupku RH MF PU PODRUČNI URED VUKOVAR</item>
      <item>Alen Marošević, Obla Odvojak IV 18, 32270 Županja punomoćnik sudionika u postupku SOLAR PARK 1 jednostavno društvo s ograničenom odgovornošću za proizvodnju i usluge</item>
    </izvorni_sadrzaj>
    <derivirana_varijabla naziv="DomainObject.Predmet.OstaliListFormatedWithAdress_1">
      <item>Županijsko državno odvjetništvo u Vukovaru, Ul. Andrije Hebranga 2, 32000 Vukovar punomoćnik sudionika u postupku RH MF PU PODRUČNI URED VUKOVAR</item>
      <item>Alen Marošević, Obla Odvojak IV 18, 32270 Županja punomoćnik sudionika u postupku SOLAR PARK 1 jednostavno društvo s ograničenom odgovornošću za proizvodnju i usluge</item>
    </derivirana_varijabla>
  </DomainObject.Predmet.OstaliListFormatedWithAdress>
  <DomainObject.Predmet.OstaliListFormatedWithAdressOIB>
    <izvorni_sadrzaj>
      <item>Županijsko državno odvjetništvo u Vukovaru, Ul. Andrije Hebranga 2, 32000 Vukovar punomoćnik sudionika u postupku RH MF PU PODRUČNI URED VUKOVAR</item>
      <item>Alen Marošević, OIB 07363603316, Obla Odvojak IV 18, 32270 Županja punomoćnik sudionika u postupku SOLAR PARK 1 jednostavno društvo s ograničenom odgovornošću za proizvodnju i usluge</item>
    </izvorni_sadrzaj>
    <derivirana_varijabla naziv="DomainObject.Predmet.OstaliListFormatedWithAdressOIB_1">
      <item>Županijsko državno odvjetništvo u Vukovaru, Ul. Andrije Hebranga 2, 32000 Vukovar punomoćnik sudionika u postupku RH MF PU PODRUČNI URED VUKOVAR</item>
      <item>Alen Marošević, OIB 07363603316, Obla Odvojak IV 18, 32270 Županja punomoćnik sudionika u postupku SOLAR PARK 1 jednostavno društvo s ograničenom odgovornošću za proizvodnju i usluge</item>
    </derivirana_varijabla>
  </DomainObject.Predmet.OstaliListFormatedWithAdressOIB>
  <DomainObject.Predmet.OstaliListNazivFormated>
    <izvorni_sadrzaj>
      <item>Županijsko državno odvjetništvo u Vukovaru</item>
      <item>Alen Marošević</item>
    </izvorni_sadrzaj>
    <derivirana_varijabla naziv="DomainObject.Predmet.OstaliListNazivFormated_1">
      <item>Županijsko državno odvjetništvo u Vukovaru</item>
      <item>Alen Marošević</item>
    </derivirana_varijabla>
  </DomainObject.Predmet.OstaliListNazivFormated>
  <DomainObject.Predmet.OstaliListNazivFormatedOIB>
    <izvorni_sadrzaj>
      <item>Županijsko državno odvjetništvo u Vukovaru</item>
      <item>Alen Marošević, OIB 07363603316</item>
    </izvorni_sadrzaj>
    <derivirana_varijabla naziv="DomainObject.Predmet.OstaliListNazivFormatedOIB_1">
      <item>Županijsko državno odvjetništvo u Vukovaru</item>
      <item>Alen Marošević, OIB 07363603316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SOLAR PARK 1 jednostavno društvo s ograničenom odgovornošću za proizvodnju i usluge</izvorni_sadrzaj>
    <derivirana_varijabla naziv="DomainObject.Predmet.ProtustrankaIDrugi_1">SOLAR PARK 1 jednostavno društvo s ograničenom odgovornošću za proizvodnju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SOLAR PARK 1 jednostavno društvo s ograničenom odgovornošću za proizvodnju i usluge, OIB 92048239386, Vladimira Nazora 90, 32276 Babina Greda</izvorni_sadrzaj>
    <derivirana_varijabla naziv="DomainObject.Predmet.ProtustrankaIDrugiAdressOIB_1">SOLAR PARK 1 jednostavno društvo s ograničenom odgovornošću za proizvodnju i usluge, OIB 92048239386, Vladimira Nazora 90,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 PARK 1 jednostavno društvo s ograničenom odgovornošću za proizvodnju i usluge</item>
      <item>RH MF PU PODRUČNI URED VUKOVAR</item>
      <item>Županijsko državno odvjetništvo u Vukovaru</item>
      <item>Alen Marošević</item>
    </izvorni_sadrzaj>
    <derivirana_varijabla naziv="DomainObject.Predmet.SudioniciListNaziv_1">
      <item>SOLAR PARK 1 jednostavno društvo s ograničenom odgovornošću za proizvodnju i usluge</item>
      <item>RH MF PU PODRUČNI URED VUKOVAR</item>
      <item>Županijsko državno odvjetništvo u Vukovaru</item>
      <item>Alen Marošević</item>
    </derivirana_varijabla>
  </DomainObject.Predmet.SudioniciListNaziv>
  <DomainObject.Predmet.SudioniciListAdressOIB>
    <izvorni_sadrzaj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  <item>Alen Marošević, OIB 07363603316, Obla Odvojak IV 18,32270 Županja</item>
    </izvorni_sadrzaj>
    <derivirana_varijabla naziv="DomainObject.Predmet.SudioniciListAdressOIB_1"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  <item>Alen Marošević, OIB 07363603316, Obla Odvojak IV 18,32270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92048239386</item>
      <item>, OIB 18683136487</item>
      <item>, OIB null</item>
      <item>, OIB 07363603316</item>
    </izvorni_sadrzaj>
    <derivirana_varijabla naziv="DomainObject.Predmet.SudioniciListNazivOIB_1">
      <item>, OIB 92048239386</item>
      <item>, OIB 18683136487</item>
      <item>, OIB null</item>
      <item>, OIB 07363603316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055FB-E63B-4336-B256-24BCA2A1C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777</properties:Words>
  <properties:Characters>4217</properties:Characters>
  <properties:Lines>126</properties:Lines>
  <properties:Paragraphs>32</properties:Paragraphs>
  <properties:TotalTime>956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2018-04-16T05:11:00Z</dcterms:modified>
  <cp:revision>582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(1478-17 JOZO PERIĆ.docx)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