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c6d5" w14:paraId="838c6d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D029E5">
        <w:rPr>
          <w:b/>
          <w:sz w:val="22"/>
          <w:szCs w:val="22"/>
        </w:rPr>
        <w:t>1635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029E5">
        <w:rPr>
          <w:b/>
          <w:sz w:val="22"/>
          <w:szCs w:val="22"/>
        </w:rPr>
        <w:t>LIPA COMMERCE d.o.o., OIB: 10303119104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029E5">
        <w:rPr>
          <w:b/>
          <w:sz w:val="22"/>
          <w:szCs w:val="22"/>
        </w:rPr>
        <w:t>LIPA COMMERCE d.o.o., OIB: 10303119104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D029E5">
        <w:rPr>
          <w:sz w:val="22"/>
          <w:szCs w:val="22"/>
        </w:rPr>
        <w:t>362,84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95082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C5A5C"/>
    <w:rsid w:val="00A1036C"/>
    <w:rsid w:val="00AC519C"/>
    <w:rsid w:val="00B77B32"/>
    <w:rsid w:val="00BC4DFC"/>
    <w:rsid w:val="00C50B45"/>
    <w:rsid w:val="00D029E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St-1635/2015</izvorni_sadrzaj>
    <derivirana_varijabla naziv="DomainObject.Predmet.OznakaBroj_1">St-1635/2015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COMMERCE, društvo s ograničenom odgovornošću za građevinarstvo, trgovinu i usluge</izvorni_sadrzaj>
    <derivirana_varijabla naziv="DomainObject.Predmet.ProtustrankaFormated_1">  LIPA COMMERCE, društvo s ograničenom odgovornošću za građevinarstvo, trgovinu i usluge</derivirana_varijabla>
  </DomainObject.Predmet.ProtustrankaFormated>
  <DomainObject.Predmet.ProtustrankaFormatedOIB>
    <izvorni_sadrzaj>  LIPA COMMERCE, društvo s ograničenom odgovornošću za građevinarstvo, trgovinu i usluge, OIB 10303119104</izvorni_sadrzaj>
    <derivirana_varijabla naziv="DomainObject.Predmet.ProtustrankaFormatedOIB_1">  LIPA COMMERCE, društvo s ograničenom odgovornošću za građevinarstvo, trgovinu i usluge, OIB 10303119104</derivirana_varijabla>
  </DomainObject.Predmet.ProtustrankaFormatedOIB>
  <DomainObject.Predmet.ProtustrankaFormatedWithAdress>
    <izvorni_sadrzaj> LIPA COMMERCE, društvo s ograničenom odgovornošću za građevinarstvo, trgovinu i usluge, Rogotinska 5, 20340 Ploče</izvorni_sadrzaj>
    <derivirana_varijabla naziv="DomainObject.Predmet.ProtustrankaFormatedWithAdress_1"> LIPA COMMERCE, društvo s ograničenom odgovornošću za građevinarstvo, trgovinu i usluge, Rogotinska 5, 20340 Ploče</derivirana_varijabla>
  </DomainObject.Predmet.ProtustrankaFormatedWithAdress>
  <DomainObject.Predmet.ProtustrankaFormatedWithAdressOIB>
    <izvorni_sadrzaj> LIPA COMMERCE, društvo s ograničenom odgovornošću za građevinarstvo, trgovinu i usluge, OIB 10303119104, Rogotinska 5, 20340 Ploče</izvorni_sadrzaj>
    <derivirana_varijabla naziv="DomainObject.Predmet.ProtustrankaFormatedWithAdressOIB_1"> LIPA COMMERCE, društvo s ograničenom odgovornošću za građevinarstvo, trgovinu i usluge, OIB 10303119104, Rogotinska 5, 20340 Ploče</derivirana_varijabla>
  </DomainObject.Predmet.ProtustrankaFormatedWithAdressOIB>
  <DomainObject.Predmet.ProtustrankaWithAdress>
    <izvorni_sadrzaj>LIPA COMMERCE, društvo s ograničenom odgovornošću za građevinarstvo, trgovinu i usluge Rogotinska 5, 20340 Ploče</izvorni_sadrzaj>
    <derivirana_varijabla naziv="DomainObject.Predmet.ProtustrankaWithAdress_1">LIPA COMMERCE, društvo s ograničenom odgovornošću za građevinarstvo, trgovinu i usluge Rogotinska 5, 20340 Ploče</derivirana_varijabla>
  </DomainObject.Predmet.ProtustrankaWithAdress>
  <DomainObject.Predmet.ProtustrankaWithAdressOIB>
    <izvorni_sadrzaj>LIPA COMMERCE, društvo s ograničenom odgovornošću za građevinarstvo, trgovinu i usluge, OIB 10303119104, Rogotinska 5, 20340 Ploče</izvorni_sadrzaj>
    <derivirana_varijabla naziv="DomainObject.Predmet.ProtustrankaWithAdressOIB_1">LIPA COMMERCE, društvo s ograničenom odgovornošću za građevinarstvo, trgovinu i usluge, OIB 10303119104, Rogotinska 5, 20340 Ploče</derivirana_varijabla>
  </DomainObject.Predmet.ProtustrankaWithAdressOIB>
  <DomainObject.Predmet.ProtustrankaNazivFormated>
    <izvorni_sadrzaj>LIPA COMMERCE, društvo s ograničenom odgovornošću za građevinarstvo, trgovinu i usluge</izvorni_sadrzaj>
    <derivirana_varijabla naziv="DomainObject.Predmet.ProtustrankaNazivFormated_1">LIPA COMMERCE, društvo s ograničenom odgovornošću za građevinarstvo, trgovinu i usluge</derivirana_varijabla>
  </DomainObject.Predmet.ProtustrankaNazivFormated>
  <DomainObject.Predmet.ProtustrankaNazivFormatedOIB>
    <izvorni_sadrzaj>LIPA COMMERCE, društvo s ograničenom odgovornošću za građevinarstvo, trgovinu i usluge, OIB 10303119104</izvorni_sadrzaj>
    <derivirana_varijabla naziv="DomainObject.Predmet.ProtustrankaNazivFormatedOIB_1">LIPA COMMERCE, društvo s ograničenom odgovornošću za građevinarstvo, trgovinu i usluge, OIB 10303119104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362.84</izvorni_sadrzaj>
    <derivirana_varijabla naziv="DomainObject.Predmet.TrenutnaVrijednost_1">362.84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LIPA COMMERCE, društvo s ograničenom odgovornošću za građevinarstvo, trgovinu i usluge</item>
    </izvorni_sadrzaj>
    <derivirana_varijabla naziv="DomainObject.Predmet.ProtuStrankaListFormated_1">
      <item>LIPA COMMERCE, društvo s ograničenom odgovornošću za građevinarstvo, trgovinu i usluge</item>
    </derivirana_varijabla>
  </DomainObject.Predmet.ProtuStrankaListFormated>
  <DomainObject.Predmet.ProtuStrankaListFormatedOIB>
    <izvorni_sadrzaj>
      <item>LIPA COMMERCE, društvo s ograničenom odgovornošću za građevinarstvo, trgovinu i usluge, OIB 10303119104</item>
    </izvorni_sadrzaj>
    <derivirana_varijabla naziv="DomainObject.Predmet.ProtuStrankaListFormatedOIB_1">
      <item>LIPA COMMERCE, društvo s ograničenom odgovornošću za građevinarstvo, trgovinu i usluge, OIB 10303119104</item>
    </derivirana_varijabla>
  </DomainObject.Predmet.ProtuStrankaListFormatedOIB>
  <DomainObject.Predmet.ProtuStrankaListFormatedWithAdress>
    <izvorni_sadrzaj>
      <item>LIPA COMMERCE, društvo s ograničenom odgovornošću za građevinarstvo, trgovinu i usluge, Rogotinska 5, 20340 Ploče</item>
    </izvorni_sadrzaj>
    <derivirana_varijabla naziv="DomainObject.Predmet.ProtuStrankaListFormatedWithAdress_1">
      <item>LIPA COMMERCE, društvo s ograničenom odgovornošću za građevinarstvo, trgovinu i usluge, Rogotinska 5, 20340 Ploče</item>
    </derivirana_varijabla>
  </DomainObject.Predmet.ProtuStrankaListFormatedWithAdress>
  <DomainObject.Predmet.ProtuStrankaListFormatedWithAdressOIB>
    <izvorni_sadrzaj>
      <item>LIPA COMMERCE, društvo s ograničenom odgovornošću za građevinarstvo, trgovinu i usluge, OIB 10303119104, Rogotinska 5, 20340 Ploče</item>
    </izvorni_sadrzaj>
    <derivirana_varijabla naziv="DomainObject.Predmet.ProtuStrankaListFormatedWithAdressOIB_1">
      <item>LIPA COMMERCE, društvo s ograničenom odgovornošću za građevinarstvo, trgovinu i usluge, OIB 10303119104, Rogotinska 5, 20340 Ploče</item>
    </derivirana_varijabla>
  </DomainObject.Predmet.ProtuStrankaListFormatedWithAdressOIB>
  <DomainObject.Predmet.ProtuStrankaListNazivFormated>
    <izvorni_sadrzaj>
      <item>LIPA COMMERCE, društvo s ograničenom odgovornošću za građevinarstvo, trgovinu i usluge</item>
    </izvorni_sadrzaj>
    <derivirana_varijabla naziv="DomainObject.Predmet.ProtuStrankaListNazivFormated_1">
      <item>LIPA COMMERCE, društvo s ograničenom odgovornošću za građevinarstvo, trgovinu i usluge</item>
    </derivirana_varijabla>
  </DomainObject.Predmet.ProtuStrankaListNazivFormated>
  <DomainObject.Predmet.ProtuStrankaListNazivFormatedOIB>
    <izvorni_sadrzaj>
      <item>LIPA COMMERCE, društvo s ograničenom odgovornošću za građevinarstvo, trgovinu i usluge, OIB 10303119104</item>
    </izvorni_sadrzaj>
    <derivirana_varijabla naziv="DomainObject.Predmet.ProtuStrankaListNazivFormatedOIB_1">
      <item>LIPA COMMERCE, društvo s ograničenom odgovornošću za građevinarstvo, trgovinu i usluge, OIB 10303119104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LIPA COMMERCE, društvo s ograničenom odgovornošću za građevinarstvo, trgovinu i usluge</izvorni_sadrzaj>
    <derivirana_varijabla naziv="DomainObject.Predmet.ProtustrankaIDrugi_1">LIPA COMMERCE, društvo s ograničenom odgovornošću za građevinarstvo,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LIPA COMMERCE, društvo s ograničenom odgovornošću za građevinarstvo, trgovinu i usluge, OIB 10303119104, Rogotinska 5, 20340 Ploče</izvorni_sadrzaj>
    <derivirana_varijabla naziv="DomainObject.Predmet.ProtustrankaIDrugiAdressOIB_1">LIPA COMMERCE, društvo s ograničenom odgovornošću za građevinarstvo, trgovinu i usluge, OIB 10303119104, Rogotinska 5,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LIPA COMMERCE, društvo s ograničenom odgovornošću za građevinarstvo, trgovinu i usluge</item>
    </izvorni_sadrzaj>
    <derivirana_varijabla naziv="DomainObject.Predmet.SudioniciListNaziv_1">
      <item>FINA, RC Split, Podružnica Dubrovnik</item>
      <item>LIPA COMMERCE, društvo s ograničenom odgovornošću za građevinarstvo,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LIPA COMMERCE, društvo s ograničenom odgovornošću za građevinarstvo, trgovinu i usluge, OIB 10303119104, Rogotinska 5,20340 Ploče</item>
    </izvorni_sadrzaj>
    <derivirana_varijabla naziv="DomainObject.Predmet.SudioniciListAdressOIB_1">
      <item>FINA, RC Split, Podružnica Dubrovnik, OIB 85821130368, Vukovarska 2,20000 Dubrovnik</item>
      <item>LIPA COMMERCE, društvo s ograničenom odgovornošću za građevinarstvo, trgovinu i usluge, OIB 10303119104, Rogotinska 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10303119104</item>
    </izvorni_sadrzaj>
    <derivirana_varijabla naziv="DomainObject.Predmet.SudioniciListNazivOIB_1">
      <item>, OIB 85821130368</item>
      <item>, OIB 10303119104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2016-01-18T13:30:00Z</dcterms:created>
  <dc:creator>Mirjana Mihović</dc:creator>
  <cp:lastModifiedBy>Mara Marčinko</cp:lastModifiedBy>
  <cp:lastPrinted>2016-01-18T13:32:00Z</cp:lastPrinted>
  <dcterms:modified xmlns:xsi="http://www.w3.org/2001/XMLSchema-instance" xsi:type="dcterms:W3CDTF">2016-01-18T13:39:00Z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