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f0005" w14:paraId="f7f000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4A34D9">
        <w:t>48</w:t>
      </w:r>
      <w:r w:rsidR="00DA1DA3">
        <w:t>35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DA1DA3">
        <w:t>4835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DA1DA3" w:rsidRPr="00E9077D">
        <w:t>OLIMPIA d.o.o.</w:t>
      </w:r>
      <w:r w:rsidR="00DA1DA3">
        <w:t xml:space="preserve">, Zagreb (Grad Zagreb),  </w:t>
      </w:r>
      <w:r w:rsidR="00DA1DA3" w:rsidRPr="004D3A78">
        <w:t>OIB:</w:t>
      </w:r>
      <w:r w:rsidR="00DA1DA3">
        <w:t xml:space="preserve"> </w:t>
      </w:r>
      <w:proofErr w:type="spellStart"/>
      <w:r w:rsidR="00DA1DA3" w:rsidRPr="00616D56">
        <w:t>53214679358</w:t>
      </w:r>
      <w:proofErr w:type="spellEnd"/>
      <w:r w:rsidR="009D16E5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766090">
        <w:t xml:space="preserve"> </w:t>
      </w:r>
      <w:r w:rsidR="00DA1DA3">
        <w:t>3.763.461,</w:t>
      </w:r>
      <w:proofErr w:type="spellStart"/>
      <w:r w:rsidR="00DA1DA3">
        <w:t>41</w:t>
      </w:r>
      <w:proofErr w:type="spellEnd"/>
      <w:r w:rsidR="0023234B">
        <w:t xml:space="preserve">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9418A6">
        <w:t>8</w:t>
      </w:r>
      <w:r w:rsidR="00F812ED">
        <w:t xml:space="preserve">. siječnja </w:t>
      </w:r>
      <w:proofErr w:type="spellStart"/>
      <w:r w:rsidR="00F812ED">
        <w:t>2016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31931"/>
    <w:rsid w:val="00054EEE"/>
    <w:rsid w:val="00060B81"/>
    <w:rsid w:val="00097A55"/>
    <w:rsid w:val="000A40E7"/>
    <w:rsid w:val="000C26C7"/>
    <w:rsid w:val="000E6EBD"/>
    <w:rsid w:val="001103A3"/>
    <w:rsid w:val="00114EAD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3234B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25398"/>
    <w:rsid w:val="003521B1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B2513"/>
    <w:rsid w:val="006D4A58"/>
    <w:rsid w:val="00701DD9"/>
    <w:rsid w:val="007225E1"/>
    <w:rsid w:val="00752EEB"/>
    <w:rsid w:val="00766090"/>
    <w:rsid w:val="007B5AFD"/>
    <w:rsid w:val="007C6FB0"/>
    <w:rsid w:val="007D5A5D"/>
    <w:rsid w:val="007F59AE"/>
    <w:rsid w:val="008155EE"/>
    <w:rsid w:val="00860E7C"/>
    <w:rsid w:val="008613BD"/>
    <w:rsid w:val="00863025"/>
    <w:rsid w:val="00871F01"/>
    <w:rsid w:val="008D5089"/>
    <w:rsid w:val="00916786"/>
    <w:rsid w:val="00920CA0"/>
    <w:rsid w:val="009418A6"/>
    <w:rsid w:val="009419D8"/>
    <w:rsid w:val="00975CC6"/>
    <w:rsid w:val="009B1875"/>
    <w:rsid w:val="009D16E5"/>
    <w:rsid w:val="009E5982"/>
    <w:rsid w:val="00A3406F"/>
    <w:rsid w:val="00A71431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63F00"/>
    <w:rsid w:val="00B82F18"/>
    <w:rsid w:val="00B8496C"/>
    <w:rsid w:val="00BB7725"/>
    <w:rsid w:val="00C26753"/>
    <w:rsid w:val="00C307EB"/>
    <w:rsid w:val="00C3490F"/>
    <w:rsid w:val="00C56650"/>
    <w:rsid w:val="00C836B9"/>
    <w:rsid w:val="00C958E9"/>
    <w:rsid w:val="00CE7362"/>
    <w:rsid w:val="00D01B78"/>
    <w:rsid w:val="00D11D56"/>
    <w:rsid w:val="00D341A4"/>
    <w:rsid w:val="00D419EB"/>
    <w:rsid w:val="00D439E7"/>
    <w:rsid w:val="00D66226"/>
    <w:rsid w:val="00DA1DA3"/>
    <w:rsid w:val="00DD4625"/>
    <w:rsid w:val="00E16172"/>
    <w:rsid w:val="00E313F3"/>
    <w:rsid w:val="00E60025"/>
    <w:rsid w:val="00E66941"/>
    <w:rsid w:val="00EA462C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45CA"/>
    <w:rsid w:val="00FD78CF"/>
    <w:rsid w:val="00FE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4835</izvorni_sadrzaj>
    <derivirana_varijabla naziv="DomainObject.Predmet.Broj_1">4835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St-4835/2015</izvorni_sadrzaj>
    <derivirana_varijabla naziv="DomainObject.Predmet.OznakaBroj_1">St-4835/2015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OLIMPIA d.o.o. zastupanog po punomoćniku Siniša Grba; Ljubomir Grba</izvorni_sadrzaj>
    <derivirana_varijabla naziv="DomainObject.Predmet.ProtustrankaFormated_1">  OLIMPIA d.o.o. zastupanog po punomoćniku Siniša Grba; Ljubomir Grba</derivirana_varijabla>
  </DomainObject.Predmet.ProtustrankaFormated>
  <DomainObject.Predmet.ProtustrankaFormatedOIB>
    <izvorni_sadrzaj>  OLIMPIA d.o.o., OIB 53214679358 zastupanog po punomoćniku Siniša Grba; Ljubomir Grba</izvorni_sadrzaj>
    <derivirana_varijabla naziv="DomainObject.Predmet.ProtustrankaFormatedOIB_1">  OLIMPIA d.o.o., OIB 53214679358 zastupanog po punomoćniku Siniša Grba; Ljubomir Grba</derivirana_varijabla>
  </DomainObject.Predmet.ProtustrankaFormatedOIB>
  <DomainObject.Predmet.ProtustrankaFormatedWithAdress>
    <izvorni_sadrzaj> OLIMPIA d.o.o., Kutjevačka 2, 10000 Zagreb zastupanog po punomoćniku Siniša Grba; Ljubomir Grba</izvorni_sadrzaj>
    <derivirana_varijabla naziv="DomainObject.Predmet.ProtustrankaFormatedWithAdress_1"> OLIMPIA d.o.o., Kutjevačka 2, 10000 Zagreb zastupanog po punomoćniku Siniša Grba; Ljubomir Grba</derivirana_varijabla>
  </DomainObject.Predmet.ProtustrankaFormatedWithAdress>
  <DomainObject.Predmet.ProtustrankaFormatedWithAdressOIB>
    <izvorni_sadrzaj> OLIMPIA d.o.o., OIB 53214679358, Kutjevačka 2, 10000 Zagreb zastupanog po punomoćniku Siniša Grba; Ljubomir Grba</izvorni_sadrzaj>
    <derivirana_varijabla naziv="DomainObject.Predmet.ProtustrankaFormatedWithAdressOIB_1"> OLIMPIA d.o.o., OIB 53214679358, Kutjevačka 2, 10000 Zagreb zastupanog po punomoćniku Siniša Grba; Ljubomir Grba</derivirana_varijabla>
  </DomainObject.Predmet.ProtustrankaFormatedWithAdressOIB>
  <DomainObject.Predmet.ProtustrankaWithAdress>
    <izvorni_sadrzaj>OLIMPIA d.o.o. Kutjevačka 2, 10000 Zagreb</izvorni_sadrzaj>
    <derivirana_varijabla naziv="DomainObject.Predmet.ProtustrankaWithAdress_1">OLIMPIA d.o.o. Kutjevačka 2, 10000 Zagreb</derivirana_varijabla>
  </DomainObject.Predmet.ProtustrankaWithAdress>
  <DomainObject.Predmet.ProtustrankaWithAdressOIB>
    <izvorni_sadrzaj>OLIMPIA d.o.o., OIB 53214679358, Kutjevačka 2, 10000 Zagreb</izvorni_sadrzaj>
    <derivirana_varijabla naziv="DomainObject.Predmet.ProtustrankaWithAdressOIB_1">OLIMPIA d.o.o., OIB 53214679358, Kutjevačka 2, 10000 Zagreb</derivirana_varijabla>
  </DomainObject.Predmet.ProtustrankaWithAdressOIB>
  <DomainObject.Predmet.ProtustrankaNazivFormated>
    <izvorni_sadrzaj>OLIMPIA d.o.o.</izvorni_sadrzaj>
    <derivirana_varijabla naziv="DomainObject.Predmet.ProtustrankaNazivFormated_1">OLIMPIA d.o.o.</derivirana_varijabla>
  </DomainObject.Predmet.ProtustrankaNazivFormated>
  <DomainObject.Predmet.ProtustrankaNazivFormatedOIB>
    <izvorni_sadrzaj>OLIMPIA d.o.o., OIB 53214679358</izvorni_sadrzaj>
    <derivirana_varijabla naziv="DomainObject.Predmet.ProtustrankaNazivFormatedOIB_1">OLIMPIA d.o.o., OIB 53214679358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OLIMPIA d.o.o. zastupanog po punomoćniku Siniša Grba; Ljubomir Grba</item>
    </izvorni_sadrzaj>
    <derivirana_varijabla naziv="DomainObject.Predmet.ProtuStrankaListFormated_1">
      <item>OLIMPIA d.o.o. zastupanog po punomoćniku Siniša Grba; Ljubomir Grba</item>
    </derivirana_varijabla>
  </DomainObject.Predmet.ProtuStrankaListFormated>
  <DomainObject.Predmet.ProtuStrankaListFormatedOIB>
    <izvorni_sadrzaj>
      <item>OLIMPIA d.o.o., OIB 53214679358 zastupanog po punomoćniku Siniša Grba; Ljubomir Grba</item>
    </izvorni_sadrzaj>
    <derivirana_varijabla naziv="DomainObject.Predmet.ProtuStrankaListFormatedOIB_1">
      <item>OLIMPIA d.o.o., OIB 53214679358 zastupanog po punomoćniku Siniša Grba; Ljubomir Grba</item>
    </derivirana_varijabla>
  </DomainObject.Predmet.ProtuStrankaListFormatedOIB>
  <DomainObject.Predmet.ProtuStrankaListFormatedWithAdress>
    <izvorni_sadrzaj>
      <item>OLIMPIA d.o.o., Kutjevačka 2, 10000 Zagreb zastupanog po punomoćniku Siniša Grba; Ljubomir Grba</item>
    </izvorni_sadrzaj>
    <derivirana_varijabla naziv="DomainObject.Predmet.ProtuStrankaListFormatedWithAdress_1">
      <item>OLIMPIA d.o.o., Kutjevačka 2, 10000 Zagreb zastupanog po punomoćniku Siniša Grba; Ljubomir Grba</item>
    </derivirana_varijabla>
  </DomainObject.Predmet.ProtuStrankaListFormatedWithAdress>
  <DomainObject.Predmet.ProtuStrankaListFormatedWithAdressOIB>
    <izvorni_sadrzaj>
      <item>OLIMPIA d.o.o., OIB 53214679358, Kutjevačka 2, 10000 Zagreb zastupanog po punomoćniku Siniša Grba; Ljubomir Grba</item>
    </izvorni_sadrzaj>
    <derivirana_varijabla naziv="DomainObject.Predmet.ProtuStrankaListFormatedWithAdressOIB_1">
      <item>OLIMPIA d.o.o., OIB 53214679358, Kutjevačka 2, 10000 Zagreb zastupanog po punomoćniku Siniša Grba; Ljubomir Grba</item>
    </derivirana_varijabla>
  </DomainObject.Predmet.ProtuStrankaListFormatedWithAdressOIB>
  <DomainObject.Predmet.ProtuStrankaListNazivFormated>
    <izvorni_sadrzaj>
      <item>OLIMPIA d.o.o.</item>
    </izvorni_sadrzaj>
    <derivirana_varijabla naziv="DomainObject.Predmet.ProtuStrankaListNazivFormated_1">
      <item>OLIMPIA d.o.o.</item>
    </derivirana_varijabla>
  </DomainObject.Predmet.ProtuStrankaListNazivFormated>
  <DomainObject.Predmet.ProtuStrankaListNazivFormatedOIB>
    <izvorni_sadrzaj>
      <item>OLIMPIA d.o.o., OIB 53214679358</item>
    </izvorni_sadrzaj>
    <derivirana_varijabla naziv="DomainObject.Predmet.ProtuStrankaListNazivFormatedOIB_1">
      <item>OLIMPIA d.o.o., OIB 53214679358</item>
    </derivirana_varijabla>
  </DomainObject.Predmet.ProtuStrankaListNazivFormatedOIB>
  <DomainObject.Predmet.OstaliListFormated>
    <izvorni_sadrzaj>
      <item>Siniša Grba punomoćnik sudionika u postupku OLIMPIA d.o.o.</item>
      <item>Ljubomir Grba punomoćnik sudionika u postupku OLIMPIA d.o.o.</item>
    </izvorni_sadrzaj>
    <derivirana_varijabla naziv="DomainObject.Predmet.OstaliListFormated_1">
      <item>Siniša Grba punomoćnik sudionika u postupku OLIMPIA d.o.o.</item>
      <item>Ljubomir Grba punomoćnik sudionika u postupku OLIMPIA d.o.o.</item>
    </derivirana_varijabla>
  </DomainObject.Predmet.OstaliListFormated>
  <DomainObject.Predmet.OstaliListFormatedOIB>
    <izvorni_sadrzaj>
      <item>Siniša Grba, OIB 41551672431 punomoćnik sudionika u postupku OLIMPIA d.o.o.</item>
      <item>Ljubomir Grba, OIB 56870546959 punomoćnik sudionika u postupku OLIMPIA d.o.o.</item>
    </izvorni_sadrzaj>
    <derivirana_varijabla naziv="DomainObject.Predmet.OstaliListFormatedOIB_1">
      <item>Siniša Grba, OIB 41551672431 punomoćnik sudionika u postupku OLIMPIA d.o.o.</item>
      <item>Ljubomir Grba, OIB 56870546959 punomoćnik sudionika u postupku OLIMPIA d.o.o.</item>
    </derivirana_varijabla>
  </DomainObject.Predmet.OstaliListFormatedOIB>
  <DomainObject.Predmet.OstaliListFormatedWithAdress>
    <izvorni_sadrzaj>
      <item>Siniša Grba, Krčkih Iseljenika 10, 51500 Krk punomoćnik sudionika u postupku OLIMPIA d.o.o.</item>
      <item>Ljubomir Grba, Krčkih Iseljenika 10, 51500 Krk punomoćnik sudionika u postupku OLIMPIA d.o.o.</item>
    </izvorni_sadrzaj>
    <derivirana_varijabla naziv="DomainObject.Predmet.OstaliListFormatedWithAdress_1">
      <item>Siniša Grba, Krčkih Iseljenika 10, 51500 Krk punomoćnik sudionika u postupku OLIMPIA d.o.o.</item>
      <item>Ljubomir Grba, Krčkih Iseljenika 10, 51500 Krk punomoćnik sudionika u postupku OLIMPIA d.o.o.</item>
    </derivirana_varijabla>
  </DomainObject.Predmet.OstaliListFormatedWithAdress>
  <DomainObject.Predmet.OstaliListFormatedWithAdressOIB>
    <izvorni_sadrzaj>
      <item>Siniša Grba, OIB 41551672431, Krčkih Iseljenika 10, 51500 Krk punomoćnik sudionika u postupku OLIMPIA d.o.o.</item>
      <item>Ljubomir Grba, OIB 56870546959, Krčkih Iseljenika 10, 51500 Krk punomoćnik sudionika u postupku OLIMPIA d.o.o.</item>
    </izvorni_sadrzaj>
    <derivirana_varijabla naziv="DomainObject.Predmet.OstaliListFormatedWithAdressOIB_1">
      <item>Siniša Grba, OIB 41551672431, Krčkih Iseljenika 10, 51500 Krk punomoćnik sudionika u postupku OLIMPIA d.o.o.</item>
      <item>Ljubomir Grba, OIB 56870546959, Krčkih Iseljenika 10, 51500 Krk punomoćnik sudionika u postupku OLIMPIA d.o.o.</item>
    </derivirana_varijabla>
  </DomainObject.Predmet.OstaliListFormatedWithAdressOIB>
  <DomainObject.Predmet.OstaliListNazivFormated>
    <izvorni_sadrzaj>
      <item>Siniša Grba</item>
      <item>Ljubomir Grba</item>
    </izvorni_sadrzaj>
    <derivirana_varijabla naziv="DomainObject.Predmet.OstaliListNazivFormated_1">
      <item>Siniša Grba</item>
      <item>Ljubomir Grba</item>
    </derivirana_varijabla>
  </DomainObject.Predmet.OstaliListNazivFormated>
  <DomainObject.Predmet.OstaliListNazivFormatedOIB>
    <izvorni_sadrzaj>
      <item>Siniša Grba, OIB 41551672431</item>
      <item>Ljubomir Grba, OIB 56870546959</item>
    </izvorni_sadrzaj>
    <derivirana_varijabla naziv="DomainObject.Predmet.OstaliListNazivFormatedOIB_1">
      <item>Siniša Grba, OIB 41551672431</item>
      <item>Ljubomir Grba, OIB 56870546959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OLIMPIA d.o.o.</izvorni_sadrzaj>
    <derivirana_varijabla naziv="DomainObject.Predmet.ProtustrankaIDrugi_1">OLIMPIA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OLIMPIA d.o.o., OIB 53214679358, Kutjevačka 2, 10000 Zagreb</izvorni_sadrzaj>
    <derivirana_varijabla naziv="DomainObject.Predmet.ProtustrankaIDrugiAdressOIB_1">OLIMPIA d.o.o., OIB 53214679358, Kutjevačka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OLIMPIA d.o.o.</item>
      <item>Siniša Grba</item>
      <item>Ljubomir Grba</item>
    </izvorni_sadrzaj>
    <derivirana_varijabla naziv="DomainObject.Predmet.SudioniciListNaziv_1">
      <item>FINA Regionalni centar Zagreb</item>
      <item>OLIMPIA d.o.o.</item>
      <item>Siniša Grba</item>
      <item>Ljubomir Grba</item>
    </derivirana_varijabla>
  </DomainObject.Predmet.SudioniciListNaziv>
  <DomainObject.Predmet.SudioniciListAdressOIB>
    <izvorni_sadrzaj>
      <item>FINA Regionalni centar Zagreb, OIB 85821130368, Trg svibanjskih žrtava 1995. 1,10000 Zagreb</item>
      <item>OLIMPIA d.o.o., OIB 53214679358, Kutjevačka 2,10000 Zagreb</item>
      <item>Siniša Grba, OIB 41551672431, Krčkih Iseljenika 10,51500 Krk</item>
      <item>Ljubomir Grba, OIB 56870546959, Krčkih Iseljenika 10,51500 Krk</item>
    </izvorni_sadrzaj>
    <derivirana_varijabla naziv="DomainObject.Predmet.SudioniciListAdressOIB_1">
      <item>FINA Regionalni centar Zagreb, OIB 85821130368, Trg svibanjskih žrtava 1995. 1,10000 Zagreb</item>
      <item>OLIMPIA d.o.o., OIB 53214679358, Kutjevačka 2,10000 Zagreb</item>
      <item>Siniša Grba, OIB 41551672431, Krčkih Iseljenika 10,51500 Krk</item>
      <item>Ljubomir Grba, OIB 56870546959, Krčkih Iseljenika 10,51500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53214679358</item>
      <item>, OIB 41551672431</item>
      <item>, OIB 56870546959</item>
    </izvorni_sadrzaj>
    <derivirana_varijabla naziv="DomainObject.Predmet.SudioniciListNazivOIB_1">
      <item>, OIB 85821130368</item>
      <item>, OIB 53214679358</item>
      <item>, OIB 41551672431</item>
      <item>, OIB 56870546959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273</properties:Words>
  <properties:Characters>1446</properties:Characters>
  <properties:Lines>43</properties:Lines>
  <properties:Paragraphs>18</properties:Paragraphs>
  <properties:TotalTime>502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2016-01-08T09:13:00Z</cp:lastPrinted>
  <dcterms:modified xmlns:xsi="http://www.w3.org/2001/XMLSchema-instance" xsi:type="dcterms:W3CDTF">2016-01-08T09:19:00Z</dcterms:modified>
  <cp:revision>84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