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cb1d" w14:paraId="889cb1d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5722DB">
        <w:t>4135</w:t>
      </w:r>
      <w:r w:rsidR="00F5437C">
        <w:t>/16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/>
    <w:p w:rsidRDefault="00351D57" w:rsidP="00514EDC" w:rsidR="00351D57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 xml:space="preserve">, za otvaranje stečajnoga postupka nad dužnikom </w:t>
      </w:r>
      <w:r w:rsidR="005722DB">
        <w:t>LUČIĆ-ML d.o.o., Zagreb, Žažinska 25B, OIB 03989552280</w:t>
      </w:r>
      <w:r w:rsidR="00667114" w:rsidRPr="00692A21">
        <w:t xml:space="preserve">, dana </w:t>
      </w:r>
      <w:r w:rsidR="00F5437C">
        <w:t>2</w:t>
      </w:r>
      <w:r w:rsidR="00E87389">
        <w:t>5</w:t>
      </w:r>
      <w:r w:rsidR="00F5437C">
        <w:t xml:space="preserve">. </w:t>
      </w:r>
      <w:r w:rsidR="00662411">
        <w:t>listopada</w:t>
      </w:r>
      <w:r>
        <w:t xml:space="preserve"> 2017</w:t>
      </w:r>
      <w:r w:rsidR="00514EDC" w:rsidRPr="00692A21">
        <w:t xml:space="preserve">. godine  </w:t>
      </w:r>
    </w:p>
    <w:p w:rsidRDefault="00514EDC" w:rsidP="00514EDC" w:rsidR="00514EDC"/>
    <w:p w:rsidRDefault="00351D57" w:rsidP="00514EDC" w:rsidR="00351D57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662411">
        <w:t>LUČIĆ-ML d.o.o., Zagreb, Žažinska 25B, OIB 03989552280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F5437C">
        <w:t>2</w:t>
      </w:r>
      <w:r w:rsidR="00E87389">
        <w:t>5</w:t>
      </w:r>
      <w:r w:rsidR="00F5437C">
        <w:t>.</w:t>
      </w:r>
      <w:r w:rsidR="00662411">
        <w:t xml:space="preserve"> listopada </w:t>
      </w:r>
      <w:r w:rsidR="00131287">
        <w:t>2017</w:t>
      </w:r>
      <w:r w:rsidR="005A56DF">
        <w:t xml:space="preserve">. godine u </w:t>
      </w:r>
      <w:r w:rsidR="00662411">
        <w:t>13,30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662411">
        <w:t>Zdenko Bešlić, Slavonski Brod, P. Krešimira IV. br. 4, OIB 40568270984.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662411">
        <w:t>LUČIĆ-ML d.o.o., Zagreb, Žažinska 25B, OIB 03989552280</w:t>
      </w:r>
      <w:r w:rsidR="008C5EB2">
        <w:t xml:space="preserve">, s danom </w:t>
      </w:r>
      <w:r w:rsidR="00F5437C">
        <w:t>2</w:t>
      </w:r>
      <w:r w:rsidR="00E87389">
        <w:t>5</w:t>
      </w:r>
      <w:r w:rsidR="00F5437C">
        <w:t xml:space="preserve">. </w:t>
      </w:r>
      <w:r w:rsidR="00662411">
        <w:t xml:space="preserve">listopada </w:t>
      </w:r>
      <w:r w:rsidR="00131287">
        <w:t>2017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662411">
        <w:t>LUČIĆ-ML d.o.o., Zagreb, Žažinska 25B, OIB 03989552280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/>
    <w:p w:rsidRDefault="00351D57" w:rsidP="00514EDC" w:rsidR="00351D57" w:rsidRPr="00692A21"/>
    <w:p w:rsidRDefault="00662411" w:rsidP="00662411" w:rsidR="00662411" w:rsidRPr="00C254D4">
      <w:pPr>
        <w:ind w:firstLine="708"/>
        <w:jc w:val="both"/>
      </w:pPr>
      <w:r w:rsidRPr="00C254D4">
        <w:t xml:space="preserve">FINA-a Regionalni centar Zagreb, podnijela je ovom sudu dana </w:t>
      </w:r>
      <w:r>
        <w:t>4. svibnja 2016</w:t>
      </w:r>
      <w:r w:rsidRPr="00C254D4">
        <w:t>. prijedlog za otvaranje stečajnog postupka nad dužnikom</w:t>
      </w:r>
      <w:r w:rsidRPr="001764EB">
        <w:t xml:space="preserve"> </w:t>
      </w:r>
      <w:r>
        <w:t>LUČIĆ-ML d.o.o., Zagreb, Žažinska 25B, OIB 03989552280</w:t>
      </w:r>
      <w:r w:rsidRPr="00C254D4">
        <w:t>.</w:t>
      </w:r>
      <w:r>
        <w:t xml:space="preserve"> </w:t>
      </w:r>
    </w:p>
    <w:p w:rsidRDefault="00662411" w:rsidP="00662411" w:rsidR="00662411" w:rsidRPr="00C254D4">
      <w:pPr>
        <w:ind w:firstLine="708"/>
        <w:jc w:val="both"/>
      </w:pPr>
      <w:r>
        <w:t xml:space="preserve"> </w:t>
      </w:r>
    </w:p>
    <w:p w:rsidRDefault="00662411" w:rsidP="00662411" w:rsidR="00662411">
      <w:pPr>
        <w:ind w:firstLine="708"/>
        <w:jc w:val="both"/>
      </w:pPr>
      <w:r w:rsidRPr="00C254D4">
        <w:t xml:space="preserve">Prijedlog je podnesen temeljem odredbe članka </w:t>
      </w:r>
      <w:r>
        <w:t>444. stavak 2</w:t>
      </w:r>
      <w:r w:rsidRPr="00C254D4">
        <w:t xml:space="preserve">. </w:t>
      </w:r>
      <w:r>
        <w:t xml:space="preserve">Stečajnog zakona (Narodne novine broj 71/15, dalje u tekstu: SZ-a). U prijedlogu predlagatelj navodi da na dan 1. rujna 2015. godine dužnik u Očevidniku redoslijeda osnova za plaćanje ima evidentirane </w:t>
      </w:r>
      <w:r>
        <w:lastRenderedPageBreak/>
        <w:t>neizvršene osnove za plaćanje u neprekinutom razdoblju od 369 dana, u ukupnom iznosu od 58.455,75</w:t>
      </w:r>
      <w:r w:rsidRPr="00413877">
        <w:t xml:space="preserve"> </w:t>
      </w:r>
      <w:r>
        <w:t xml:space="preserve">kn, te da dužnik ima tri zaposlena. </w:t>
      </w:r>
    </w:p>
    <w:p w:rsidRDefault="00662411" w:rsidP="00662411" w:rsidR="00662411">
      <w:pPr>
        <w:ind w:firstLine="708"/>
        <w:jc w:val="both"/>
      </w:pPr>
      <w:r>
        <w:t xml:space="preserve"> </w:t>
      </w:r>
    </w:p>
    <w:p w:rsidRDefault="00662411" w:rsidP="00662411" w:rsidR="00662411" w:rsidRPr="005F7ED3">
      <w:pPr>
        <w:ind w:firstLine="708"/>
        <w:jc w:val="both"/>
      </w:pPr>
      <w:r>
        <w:t xml:space="preserve">Rješenjem ovog suda posl.br. 4 St-4135/16 od 24. siječnja 2017. godine pokrenut je prethodni postupak radi utvrđivanja pretpostavki za otvaranje stečajnoga postupka nad dužnikom,  te je ujedno određeno ročište radi očitovanja o prijedlogu za otvaranje stečajnoga postupka za dan 20. ožujka 2017. godine. </w:t>
      </w:r>
    </w:p>
    <w:p w:rsidRDefault="00662411" w:rsidP="00662411" w:rsidR="00662411" w:rsidRPr="005F7ED3">
      <w:pPr>
        <w:jc w:val="both"/>
      </w:pPr>
    </w:p>
    <w:p w:rsidRDefault="00662411" w:rsidP="00662411" w:rsidR="00662411">
      <w:pPr>
        <w:ind w:firstLine="708"/>
        <w:jc w:val="both"/>
      </w:pPr>
      <w:r>
        <w:t>Podneskom od 27. siječnja</w:t>
      </w:r>
      <w:r w:rsidRPr="00B62AAF">
        <w:t xml:space="preserve"> </w:t>
      </w:r>
      <w:r>
        <w:t xml:space="preserve">2017. godine FINA je izvijestila sud da ostaje kod prijedloga za otvaranje stečajnog postupka. </w:t>
      </w:r>
    </w:p>
    <w:p w:rsidRDefault="00662411" w:rsidP="00662411" w:rsidR="00662411">
      <w:pPr>
        <w:ind w:firstLine="708"/>
        <w:jc w:val="both"/>
      </w:pPr>
    </w:p>
    <w:p w:rsidRDefault="00662411" w:rsidP="00662411" w:rsidR="00662411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20. ožujka 2017. godine, niti na ročište radi rasprave o pretpostavkama za otvaranje stečajnog postupka od 20. lipnja 2017. godine, nisu pristupili niti predlagatelj, niti dužnik, niti zakonski zastupnik dužnika, a niti je dužnik postupio po zaključku suda od 24. siječnja 2017. godine da dostavi sudu popis imovine i obveza dužnika.</w:t>
      </w:r>
    </w:p>
    <w:p w:rsidRDefault="00662411" w:rsidP="00662411" w:rsidR="00662411">
      <w:pPr>
        <w:ind w:firstLine="708"/>
        <w:jc w:val="both"/>
      </w:pPr>
    </w:p>
    <w:p w:rsidRDefault="00662411" w:rsidP="00662411" w:rsidR="00662411">
      <w:pPr>
        <w:ind w:firstLine="708"/>
        <w:jc w:val="both"/>
      </w:pPr>
      <w:r>
        <w:t xml:space="preserve">Sud je zaključkom od 20. lipnja 2017. godine zatražio od javnih tijela koja vode evidenciju o određenoj vrsti imovine dostavu podataka iz njihovih službenih evidencija o tome da li je dužnik evidentiran kao vlasnik imovine. </w:t>
      </w:r>
    </w:p>
    <w:p w:rsidRDefault="00662411" w:rsidP="00662411" w:rsidR="00662411">
      <w:pPr>
        <w:ind w:firstLine="708"/>
        <w:jc w:val="both"/>
      </w:pPr>
    </w:p>
    <w:p w:rsidRDefault="00662411" w:rsidP="00662411" w:rsidR="00662411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19 i 20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>
        <w:t>27. lipnja 2017. godine (list 28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Ministarstva mora, prometa i infrastrukture od </w:t>
      </w:r>
      <w:r>
        <w:t xml:space="preserve">26. lipnja </w:t>
      </w:r>
      <w:r w:rsidRPr="00A44D76">
        <w:t xml:space="preserve">2017. godine (list </w:t>
      </w:r>
      <w:r>
        <w:t>31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>
        <w:t>6. srpnja</w:t>
      </w:r>
      <w:r w:rsidRPr="00A44D76">
        <w:t xml:space="preserve"> 2017. godine (list </w:t>
      </w:r>
      <w:r>
        <w:t>32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MUP-a, PU Zagrebačka od 3. srpnja 2017. godine (list 33 spisa) utvrđeno je da dužnik nije evidentiran kao vlasnik vozila. Uvidom u uvjerenje Državne geodetske uprave od 3. srpnja 2017. godine (list 34 spisa) utvrđeno je da dužnik nije upisan u katastarski operat. </w:t>
      </w:r>
    </w:p>
    <w:p w:rsidRDefault="00662411" w:rsidP="00662411" w:rsidR="00662411">
      <w:pPr>
        <w:ind w:firstLine="708"/>
        <w:jc w:val="both"/>
      </w:pPr>
    </w:p>
    <w:p w:rsidRDefault="00662411" w:rsidP="00662411" w:rsidR="00662411">
      <w:pPr>
        <w:ind w:firstLine="708"/>
        <w:jc w:val="both"/>
      </w:pPr>
      <w:r>
        <w:t>FINA je podneskom od 26. lipnja 2017. godine dostavila u spis potvrdu o blokadi računa i novčanih sredstava dužnika od 26. lipnja 2017. godine (list 30 spisa), uvidom u koju je utvrđeno da je na dan izdavanja potvrde na računu dužnika evidentirano 1032 dana neprekidne blokada te da nepodmirene obveze po evidentiranim neizvršenim osnovama za plaćanje iznose 258.712,53 kn.</w:t>
      </w:r>
    </w:p>
    <w:p w:rsidRDefault="00662411" w:rsidP="00063CEB" w:rsidR="00662411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8259A4" w:rsidP="008259A4" w:rsidR="008259A4">
      <w:pPr>
        <w:ind w:firstLine="708"/>
        <w:jc w:val="both"/>
      </w:pPr>
      <w:r>
        <w:lastRenderedPageBreak/>
        <w:t xml:space="preserve">Dakle, iz podataka FINA-e o blokadi računa dužnika nedvojbeno proizlazi da je kod dužnika ostvaren stečajni razlog nesposobnosti za plaćanje sukladno odredbi čl. 6. st. 1., 2. i 4. SZ-a. </w:t>
      </w:r>
    </w:p>
    <w:p w:rsidRDefault="008259A4" w:rsidP="008259A4" w:rsidR="008259A4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662411">
        <w:t>4135</w:t>
      </w:r>
      <w:r w:rsidR="005555FF">
        <w:t>/16</w:t>
      </w:r>
      <w:r w:rsidRPr="00692A21">
        <w:t xml:space="preserve"> od </w:t>
      </w:r>
      <w:r w:rsidR="00662411">
        <w:t>22. kolovoza</w:t>
      </w:r>
      <w:r w:rsidR="00DD10BB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662411">
        <w:t>24</w:t>
      </w:r>
      <w:r w:rsidR="00C1346A">
        <w:t>.130,00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662411" w:rsidP="00662411" w:rsidR="00662411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 mjeseci i</w:t>
      </w:r>
      <w:r w:rsidRPr="00435B5D">
        <w:t xml:space="preserve">znose ukupno </w:t>
      </w:r>
      <w:r>
        <w:t>24.130,</w:t>
      </w:r>
      <w:r w:rsidRPr="00435B5D">
        <w:t xml:space="preserve">00 kn, a čine ih </w:t>
      </w:r>
      <w:r>
        <w:t xml:space="preserve">trošak nagrade stečajnom upravitelju u bruto iznosu </w:t>
      </w:r>
      <w:r w:rsidRPr="00435B5D">
        <w:t xml:space="preserve">od 8.000,00 kn, trošak knjigovođe od </w:t>
      </w:r>
      <w:r>
        <w:t>6</w:t>
      </w:r>
      <w:r w:rsidRPr="00435B5D">
        <w:t>.000,00 kn</w:t>
      </w:r>
      <w:r>
        <w:t xml:space="preserve"> (1.000,00 kn mjesečno x 6)</w:t>
      </w:r>
      <w:r w:rsidRPr="00435B5D">
        <w:t>,</w:t>
      </w:r>
      <w:r>
        <w:t xml:space="preserve"> trošak arhiviranja dužnikove dokumentacije u iznosu od 4.000,00 kn,</w:t>
      </w:r>
      <w:r w:rsidRPr="00435B5D">
        <w:t xml:space="preserve"> predvidivi materijalni troškovi od </w:t>
      </w:r>
      <w:r>
        <w:t>4</w:t>
      </w:r>
      <w:r w:rsidRPr="00435B5D">
        <w:t xml:space="preserve">.000,00 kn (poštarina, pristojbe, prijevoz, </w:t>
      </w:r>
      <w:r>
        <w:t>trošak zatvaranja starog i otvaranja novog žiro računa</w:t>
      </w:r>
      <w:r w:rsidRPr="00435B5D">
        <w:t>, itd.), zatim trošak osiguranja stečajnog upravitelja od 2.000,00 kn i trošak izrade pečata 130,00 kn.</w:t>
      </w:r>
    </w:p>
    <w:p w:rsidRDefault="00662411" w:rsidP="00C515B4" w:rsidR="00662411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131F04">
        <w:t>2</w:t>
      </w:r>
      <w:r w:rsidR="00DF1CB1">
        <w:t>5</w:t>
      </w:r>
      <w:r w:rsidR="00662411">
        <w:t>. listopada</w:t>
      </w:r>
      <w:r w:rsidR="005555FF">
        <w:t xml:space="preserve"> 2017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662411">
        <w:t>22. kolovoza</w:t>
      </w:r>
      <w:r w:rsidR="008259A4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662411">
        <w:t>istog dana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662411">
        <w:t>22. kolovoza</w:t>
      </w:r>
      <w:r w:rsidR="00DD10BB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</w:t>
      </w:r>
      <w:r w:rsidRPr="00692A21">
        <w:lastRenderedPageBreak/>
        <w:t xml:space="preserve">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514EDC">
      <w:pPr>
        <w:jc w:val="center"/>
      </w:pPr>
      <w:r w:rsidRPr="00551293">
        <w:t xml:space="preserve">U Karlovcu, </w:t>
      </w:r>
      <w:r w:rsidR="00131F04">
        <w:t>2</w:t>
      </w:r>
      <w:r w:rsidR="00DF1CB1">
        <w:t>5</w:t>
      </w:r>
      <w:r w:rsidR="00131F04">
        <w:t xml:space="preserve">. </w:t>
      </w:r>
      <w:r w:rsidR="00662411">
        <w:t>listopada</w:t>
      </w:r>
      <w:r w:rsidR="005555FF">
        <w:t xml:space="preserve"> 2017</w:t>
      </w:r>
      <w:r w:rsidR="00514EDC" w:rsidRPr="00551293">
        <w:t>.</w:t>
      </w:r>
      <w:r w:rsidRPr="00551293">
        <w:t xml:space="preserve"> godine</w:t>
      </w:r>
    </w:p>
    <w:p w:rsidRDefault="002622BA" w:rsidP="00D61214" w:rsidR="002622BA" w:rsidRPr="00692A21">
      <w:pPr>
        <w:jc w:val="center"/>
      </w:pP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2622BA" w:rsidR="00C1702F">
      <w:pPr>
        <w:jc w:val="right"/>
      </w:pPr>
      <w:r w:rsidRPr="00692A21">
        <w:t>Goranka Boljkovac</w:t>
      </w:r>
      <w:r w:rsidR="004E0F67">
        <w:t>, v.r.</w:t>
      </w:r>
    </w:p>
    <w:p w:rsidRDefault="004E0F67" w:rsidP="002622BA" w:rsidR="004E0F67">
      <w:pPr>
        <w:jc w:val="right"/>
      </w:pPr>
    </w:p>
    <w:p w:rsidRDefault="004E0F67" w:rsidP="002622BA" w:rsidR="004E0F67">
      <w:pPr>
        <w:jc w:val="right"/>
      </w:pPr>
      <w:r>
        <w:t>Za točnost otpravka-</w:t>
      </w:r>
    </w:p>
    <w:p w:rsidRDefault="004E0F67" w:rsidP="002622BA" w:rsidR="004E0F67">
      <w:pPr>
        <w:jc w:val="right"/>
      </w:pPr>
      <w:r>
        <w:t>ovlašteni službenik:</w:t>
      </w:r>
    </w:p>
    <w:p w:rsidRDefault="00351D57" w:rsidP="002622BA" w:rsidR="004E0F67">
      <w:pPr>
        <w:jc w:val="right"/>
      </w:pPr>
      <w:r>
        <w:t>Renata Klokočki</w:t>
      </w:r>
    </w:p>
    <w:p w:rsidRDefault="00C1702F" w:rsidP="00C1702F" w:rsidR="00C1702F">
      <w:pPr>
        <w:jc w:val="right"/>
      </w:pPr>
    </w:p>
    <w:p w:rsidRDefault="002622BA" w:rsidP="00C1702F" w:rsidR="002622BA">
      <w:pPr>
        <w:jc w:val="right"/>
      </w:pPr>
    </w:p>
    <w:p w:rsidRDefault="006F2F66" w:rsidP="00D61214" w:rsidR="006F2F66">
      <w:pPr>
        <w:tabs>
          <w:tab w:pos="6870" w:val="left"/>
        </w:tabs>
      </w:pPr>
    </w:p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 w:rsidRPr="00AB70AD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sectPr w:rsidSect="00DF1CB1" w:rsidR="00DD10BB">
      <w:headerReference w:type="even" r:id="rId10"/>
      <w:headerReference w:type="default" r:id="rId11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E3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5722DB">
      <w:t>4135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63CEB"/>
    <w:rsid w:val="0006410D"/>
    <w:rsid w:val="000778FF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027"/>
    <w:rsid w:val="00336E10"/>
    <w:rsid w:val="003462C2"/>
    <w:rsid w:val="00351D57"/>
    <w:rsid w:val="00360E4D"/>
    <w:rsid w:val="003738B3"/>
    <w:rsid w:val="003905DD"/>
    <w:rsid w:val="003A4AA3"/>
    <w:rsid w:val="003C2B21"/>
    <w:rsid w:val="00425642"/>
    <w:rsid w:val="0043031F"/>
    <w:rsid w:val="00434CF8"/>
    <w:rsid w:val="004446F0"/>
    <w:rsid w:val="0044721B"/>
    <w:rsid w:val="00472207"/>
    <w:rsid w:val="004746BF"/>
    <w:rsid w:val="004A1BE7"/>
    <w:rsid w:val="004A2CE8"/>
    <w:rsid w:val="004E0F67"/>
    <w:rsid w:val="004E3B1A"/>
    <w:rsid w:val="004F47B9"/>
    <w:rsid w:val="00502549"/>
    <w:rsid w:val="00505D61"/>
    <w:rsid w:val="00514EDC"/>
    <w:rsid w:val="00523E58"/>
    <w:rsid w:val="00541781"/>
    <w:rsid w:val="00546A7D"/>
    <w:rsid w:val="00551293"/>
    <w:rsid w:val="00554276"/>
    <w:rsid w:val="00554546"/>
    <w:rsid w:val="005555FF"/>
    <w:rsid w:val="005722DB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411"/>
    <w:rsid w:val="00662CB6"/>
    <w:rsid w:val="00667114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B70AD"/>
    <w:rsid w:val="00AD379D"/>
    <w:rsid w:val="00AD6DDA"/>
    <w:rsid w:val="00AF3E31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D10BB"/>
    <w:rsid w:val="00DD3245"/>
    <w:rsid w:val="00DD392D"/>
    <w:rsid w:val="00DE04E4"/>
    <w:rsid w:val="00DE2695"/>
    <w:rsid w:val="00DE6E22"/>
    <w:rsid w:val="00DF1CB1"/>
    <w:rsid w:val="00DF1E26"/>
    <w:rsid w:val="00E26DAE"/>
    <w:rsid w:val="00E57778"/>
    <w:rsid w:val="00E6366C"/>
    <w:rsid w:val="00E71F9A"/>
    <w:rsid w:val="00E87389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3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E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3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E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4135</izvorni_sadrzaj>
    <derivirana_varijabla naziv="DomainObject.Predmet.Broj_1">4135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St-4135/2016</izvorni_sadrzaj>
    <derivirana_varijabla naziv="DomainObject.Predmet.OznakaBroj_1">St-4135/2016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LUČIĆ-ML d.o.o. zastupanog po punomoćniku Davor Hodnik</izvorni_sadrzaj>
    <derivirana_varijabla naziv="DomainObject.Predmet.ProtustrankaFormated_1">  LUČIĆ-ML d.o.o. zastupanog po punomoćniku Davor Hodnik</derivirana_varijabla>
  </DomainObject.Predmet.ProtustrankaFormated>
  <DomainObject.Predmet.ProtustrankaFormatedOIB>
    <izvorni_sadrzaj>  LUČIĆ-ML d.o.o., OIB 03989552280 zastupanog po punomoćniku Davor Hodnik</izvorni_sadrzaj>
    <derivirana_varijabla naziv="DomainObject.Predmet.ProtustrankaFormatedOIB_1">  LUČIĆ-ML d.o.o., OIB 03989552280 zastupanog po punomoćniku Davor Hodnik</derivirana_varijabla>
  </DomainObject.Predmet.ProtustrankaFormatedOIB>
  <DomainObject.Predmet.ProtustrankaFormatedWithAdress>
    <izvorni_sadrzaj> LUČIĆ-ML d.o.o., Žažinska 25B, 10000 Zagreb zastupanog po punomoćniku Davor Hodnik</izvorni_sadrzaj>
    <derivirana_varijabla naziv="DomainObject.Predmet.ProtustrankaFormatedWithAdress_1"> LUČIĆ-ML d.o.o., Žažinska 25B, 10000 Zagreb zastupanog po punomoćniku Davor Hodnik</derivirana_varijabla>
  </DomainObject.Predmet.ProtustrankaFormatedWithAdress>
  <DomainObject.Predmet.ProtustrankaFormatedWithAdressOIB>
    <izvorni_sadrzaj> LUČIĆ-ML d.o.o., OIB 03989552280, Žažinska 25B, 10000 Zagreb zastupanog po punomoćniku Davor Hodnik</izvorni_sadrzaj>
    <derivirana_varijabla naziv="DomainObject.Predmet.ProtustrankaFormatedWithAdressOIB_1"> LUČIĆ-ML d.o.o., OIB 03989552280, Žažinska 25B, 10000 Zagreb zastupanog po punomoćniku Davor Hodnik</derivirana_varijabla>
  </DomainObject.Predmet.ProtustrankaFormatedWithAdressOIB>
  <DomainObject.Predmet.ProtustrankaWithAdress>
    <izvorni_sadrzaj>LUČIĆ-ML d.o.o. Žažinska 25B, 10000 Zagreb</izvorni_sadrzaj>
    <derivirana_varijabla naziv="DomainObject.Predmet.ProtustrankaWithAdress_1">LUČIĆ-ML d.o.o. Žažinska 25B, 10000 Zagreb</derivirana_varijabla>
  </DomainObject.Predmet.ProtustrankaWithAdress>
  <DomainObject.Predmet.ProtustrankaWithAdressOIB>
    <izvorni_sadrzaj>LUČIĆ-ML d.o.o., OIB 03989552280, Žažinska 25B, 10000 Zagreb</izvorni_sadrzaj>
    <derivirana_varijabla naziv="DomainObject.Predmet.ProtustrankaWithAdressOIB_1">LUČIĆ-ML d.o.o., OIB 03989552280, Žažinska 25B, 10000 Zagreb</derivirana_varijabla>
  </DomainObject.Predmet.ProtustrankaWithAdressOIB>
  <DomainObject.Predmet.ProtustrankaNazivFormated>
    <izvorni_sadrzaj>LUČIĆ-ML d.o.o.</izvorni_sadrzaj>
    <derivirana_varijabla naziv="DomainObject.Predmet.ProtustrankaNazivFormated_1">LUČIĆ-ML d.o.o.</derivirana_varijabla>
  </DomainObject.Predmet.ProtustrankaNazivFormated>
  <DomainObject.Predmet.ProtustrankaNazivFormatedOIB>
    <izvorni_sadrzaj>LUČIĆ-ML d.o.o., OIB 03989552280</izvorni_sadrzaj>
    <derivirana_varijabla naziv="DomainObject.Predmet.ProtustrankaNazivFormatedOIB_1">LUČIĆ-ML d.o.o., OIB 03989552280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LUČIĆ-ML d.o.o. zastupanog po punomoćniku Davor Hodnik</item>
    </izvorni_sadrzaj>
    <derivirana_varijabla naziv="DomainObject.Predmet.ProtuStrankaListFormated_1">
      <item>LUČIĆ-ML d.o.o. zastupanog po punomoćniku Davor Hodnik</item>
    </derivirana_varijabla>
  </DomainObject.Predmet.ProtuStrankaListFormated>
  <DomainObject.Predmet.ProtuStrankaListFormatedOIB>
    <izvorni_sadrzaj>
      <item>LUČIĆ-ML d.o.o., OIB 03989552280 zastupanog po punomoćniku Davor Hodnik</item>
    </izvorni_sadrzaj>
    <derivirana_varijabla naziv="DomainObject.Predmet.ProtuStrankaListFormatedOIB_1">
      <item>LUČIĆ-ML d.o.o., OIB 03989552280 zastupanog po punomoćniku Davor Hodnik</item>
    </derivirana_varijabla>
  </DomainObject.Predmet.ProtuStrankaListFormatedOIB>
  <DomainObject.Predmet.ProtuStrankaListFormatedWithAdress>
    <izvorni_sadrzaj>
      <item>LUČIĆ-ML d.o.o., Žažinska 25B, 10000 Zagreb zastupanog po punomoćniku Davor Hodnik</item>
    </izvorni_sadrzaj>
    <derivirana_varijabla naziv="DomainObject.Predmet.ProtuStrankaListFormatedWithAdress_1">
      <item>LUČIĆ-ML d.o.o., Žažinska 25B, 10000 Zagreb zastupanog po punomoćniku Davor Hodnik</item>
    </derivirana_varijabla>
  </DomainObject.Predmet.ProtuStrankaListFormatedWithAdress>
  <DomainObject.Predmet.ProtuStrankaListFormatedWithAdressOIB>
    <izvorni_sadrzaj>
      <item>LUČIĆ-ML d.o.o., OIB 03989552280, Žažinska 25B, 10000 Zagreb zastupanog po punomoćniku Davor Hodnik</item>
    </izvorni_sadrzaj>
    <derivirana_varijabla naziv="DomainObject.Predmet.ProtuStrankaListFormatedWithAdressOIB_1">
      <item>LUČIĆ-ML d.o.o., OIB 03989552280, Žažinska 25B, 10000 Zagreb zastupanog po punomoćniku Davor Hodnik</item>
    </derivirana_varijabla>
  </DomainObject.Predmet.ProtuStrankaListFormatedWithAdressOIB>
  <DomainObject.Predmet.ProtuStrankaListNazivFormated>
    <izvorni_sadrzaj>
      <item>LUČIĆ-ML d.o.o.</item>
    </izvorni_sadrzaj>
    <derivirana_varijabla naziv="DomainObject.Predmet.ProtuStrankaListNazivFormated_1">
      <item>LUČIĆ-ML d.o.o.</item>
    </derivirana_varijabla>
  </DomainObject.Predmet.ProtuStrankaListNazivFormated>
  <DomainObject.Predmet.ProtuStrankaListNazivFormatedOIB>
    <izvorni_sadrzaj>
      <item>LUČIĆ-ML d.o.o., OIB 03989552280</item>
    </izvorni_sadrzaj>
    <derivirana_varijabla naziv="DomainObject.Predmet.ProtuStrankaListNazivFormatedOIB_1">
      <item>LUČIĆ-ML d.o.o., OIB 03989552280</item>
    </derivirana_varijabla>
  </DomainObject.Predmet.ProtuStrankaListNazivFormatedOIB>
  <DomainObject.Predmet.OstaliListFormated>
    <izvorni_sadrzaj>
      <item>Davor Hodnik punomoćnik sudionika u postupku LUČIĆ-ML d.o.o.</item>
    </izvorni_sadrzaj>
    <derivirana_varijabla naziv="DomainObject.Predmet.OstaliListFormated_1">
      <item>Davor Hodnik punomoćnik sudionika u postupku LUČIĆ-ML d.o.o.</item>
    </derivirana_varijabla>
  </DomainObject.Predmet.OstaliListFormated>
  <DomainObject.Predmet.OstaliListFormatedOIB>
    <izvorni_sadrzaj>
      <item>Davor Hodnik, OIB 60231219522 punomoćnik sudionika u postupku LUČIĆ-ML d.o.o.</item>
    </izvorni_sadrzaj>
    <derivirana_varijabla naziv="DomainObject.Predmet.OstaliListFormatedOIB_1">
      <item>Davor Hodnik, OIB 60231219522 punomoćnik sudionika u postupku LUČIĆ-ML d.o.o.</item>
    </derivirana_varijabla>
  </DomainObject.Predmet.OstaliListFormatedOIB>
  <DomainObject.Predmet.OstaliListFormatedWithAdress>
    <izvorni_sadrzaj>
      <item>Davor Hodnik, Nikole Tesle 23, 10410 Velika Gorica punomoćnik sudionika u postupku LUČIĆ-ML d.o.o.</item>
    </izvorni_sadrzaj>
    <derivirana_varijabla naziv="DomainObject.Predmet.OstaliListFormatedWithAdress_1">
      <item>Davor Hodnik, Nikole Tesle 23, 10410 Velika Gorica punomoćnik sudionika u postupku LUČIĆ-ML d.o.o.</item>
    </derivirana_varijabla>
  </DomainObject.Predmet.OstaliListFormatedWithAdress>
  <DomainObject.Predmet.OstaliListFormatedWithAdressOIB>
    <izvorni_sadrzaj>
      <item>Davor Hodnik, OIB 60231219522, Nikole Tesle 23, 10410 Velika Gorica punomoćnik sudionika u postupku LUČIĆ-ML d.o.o.</item>
    </izvorni_sadrzaj>
    <derivirana_varijabla naziv="DomainObject.Predmet.OstaliListFormatedWithAdressOIB_1">
      <item>Davor Hodnik, OIB 60231219522, Nikole Tesle 23, 10410 Velika Gorica punomoćnik sudionika u postupku LUČIĆ-ML d.o.o.</item>
    </derivirana_varijabla>
  </DomainObject.Predmet.OstaliListFormatedWithAdressOIB>
  <DomainObject.Predmet.OstaliListNazivFormated>
    <izvorni_sadrzaj>
      <item>Davor Hodnik</item>
    </izvorni_sadrzaj>
    <derivirana_varijabla naziv="DomainObject.Predmet.OstaliListNazivFormated_1">
      <item>Davor Hodnik</item>
    </derivirana_varijabla>
  </DomainObject.Predmet.OstaliListNazivFormated>
  <DomainObject.Predmet.OstaliListNazivFormatedOIB>
    <izvorni_sadrzaj>
      <item>Davor Hodnik, OIB 60231219522</item>
    </izvorni_sadrzaj>
    <derivirana_varijabla naziv="DomainObject.Predmet.OstaliListNazivFormatedOIB_1">
      <item>Davor Hodnik, OIB 60231219522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LUČIĆ-ML d.o.o.</izvorni_sadrzaj>
    <derivirana_varijabla naziv="DomainObject.Predmet.ProtustrankaIDrugi_1">LUČIĆ-ML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LUČIĆ-ML d.o.o., OIB 03989552280, Žažinska 25B, 10000 Zagreb</izvorni_sadrzaj>
    <derivirana_varijabla naziv="DomainObject.Predmet.ProtustrankaIDrugiAdressOIB_1">LUČIĆ-ML d.o.o., OIB 03989552280, Žažinska 25B,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LUČIĆ-ML d.o.o.</item>
      <item>Davor Hodnik</item>
    </izvorni_sadrzaj>
    <derivirana_varijabla naziv="DomainObject.Predmet.SudioniciListNaziv_1">
      <item>FINA Regionalni centar Zagreb</item>
      <item>LUČIĆ-ML d.o.o.</item>
      <item>Davor Hodnik</item>
    </derivirana_varijabla>
  </DomainObject.Predmet.SudioniciListNaziv>
  <DomainObject.Predmet.SudioniciListAdressOIB>
    <izvorni_sadrzaj>
      <item>FINA Regionalni centar Zagreb, OIB 85821130368, Trg svibanjskih žrtava 1995. 1,10000 Zagreb</item>
      <item>LUČIĆ-ML d.o.o., OIB 03989552280, Žažinska 25B,10000 Zagreb</item>
      <item>Davor Hodnik, OIB 60231219522, Nikole Tesle 23,10410 Velika Gorica</item>
    </izvorni_sadrzaj>
    <derivirana_varijabla naziv="DomainObject.Predmet.SudioniciListAdressOIB_1">
      <item>FINA Regionalni centar Zagreb, OIB 85821130368, Trg svibanjskih žrtava 1995. 1,10000 Zagreb</item>
      <item>LUČIĆ-ML d.o.o., OIB 03989552280, Žažinska 25B,10000 Zagreb</item>
      <item>Davor Hodnik, OIB 60231219522, Nikole Tesle 23,10410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03989552280</item>
      <item>, OIB 60231219522</item>
    </izvorni_sadrzaj>
    <derivirana_varijabla naziv="DomainObject.Predmet.SudioniciListNazivOIB_1">
      <item>, OIB 85821130368</item>
      <item>, OIB 03989552280</item>
      <item>, OIB 60231219522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1362</properties:Words>
  <properties:Characters>7654</properties:Characters>
  <properties:Lines>175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2017-10-25T11:06:00Z</dcterms:created>
  <dc:creator>Korisnik</dc:creator>
  <cp:lastModifiedBy>Goranka Boljkovac</cp:lastModifiedBy>
  <cp:lastPrinted>2017-10-25T11:15:00Z</cp:lastPrinted>
  <dcterms:modified xmlns:xsi="http://www.w3.org/2001/XMLSchema-instance" xsi:type="dcterms:W3CDTF">2017-10-25T11:18:00Z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