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7801F3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AF219D">
              <w:rPr>
                <w:noProof/>
                <w:sz w:val="24"/>
              </w:rPr>
              <w:t>1</w:t>
            </w:r>
            <w:r w:rsidR="007801F3">
              <w:rPr>
                <w:noProof/>
                <w:sz w:val="24"/>
              </w:rPr>
              <w:t>501</w:t>
            </w:r>
            <w:r w:rsidR="008911A2">
              <w:rPr>
                <w:noProof/>
                <w:sz w:val="24"/>
              </w:rPr>
              <w:t>/2016</w:t>
            </w:r>
          </w:p>
        </w:tc>
      </w:tr>
    </w:tbl>
    <w:p w14:textId="da64e2d" w14:paraId="da64e2d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AF219D" w:rsidRPr="00AF219D">
        <w:rPr>
          <w:lang w:val="hr-HR"/>
        </w:rPr>
        <w:t xml:space="preserve">u postupku povodom prijedloga za otvaranje stečajnog postupka nad dužnikom </w:t>
      </w:r>
      <w:r w:rsidR="007801F3" w:rsidRPr="007801F3">
        <w:rPr>
          <w:lang w:val="hr-HR"/>
        </w:rPr>
        <w:t>AEROLIT, d.o.o., OIB: 15966468785, Grubine, Dr. Franje Tuđmana 26A</w:t>
      </w:r>
      <w:r w:rsidR="00B970F2">
        <w:rPr>
          <w:lang w:val="hr-HR"/>
        </w:rPr>
        <w:t xml:space="preserve">, </w:t>
      </w:r>
      <w:r w:rsidR="00133904">
        <w:rPr>
          <w:lang w:val="hr-HR"/>
        </w:rPr>
        <w:t>4</w:t>
      </w:r>
      <w:r w:rsidR="007801F3">
        <w:rPr>
          <w:lang w:val="hr-HR"/>
        </w:rPr>
        <w:t>.svibnja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7801F3" w:rsidRPr="007801F3">
        <w:t>AEROLIT, d.o.o., OIB: 15966468785, Grubine, Dr. Franje Tuđmana 26A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33904">
        <w:t>14</w:t>
      </w:r>
      <w:r w:rsidRPr="00133904">
        <w:t xml:space="preserve">.000,00 kuna </w:t>
      </w:r>
      <w:r>
        <w:t xml:space="preserve">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7801F3">
        <w:t>1501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7801F3">
        <w:t>1501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F219D" w:rsidP="00AF219D" w:rsidR="00AF219D" w:rsidRPr="00AF219D">
      <w:pPr>
        <w:spacing w:before="40"/>
        <w:ind w:firstLine="709"/>
        <w:jc w:val="both"/>
      </w:pPr>
      <w:r w:rsidRPr="00AF219D">
        <w:t xml:space="preserve">Financijska agencija, Regionalni centar Split, Podružnica Split, podnijela je ovom sudu </w:t>
      </w:r>
      <w:r w:rsidR="007801F3">
        <w:t>24. lipnja 2016</w:t>
      </w:r>
      <w:r w:rsidRPr="00AF219D">
        <w:t xml:space="preserve">., na temelju odredbe članka 444.  stavka </w:t>
      </w:r>
      <w:r w:rsidR="00D7336F">
        <w:t>2</w:t>
      </w:r>
      <w:r w:rsidRPr="00AF219D">
        <w:t xml:space="preserve">. Stečajnog zakona </w:t>
      </w:r>
      <w:r w:rsidR="00D7336F">
        <w:t>prijedlog</w:t>
      </w:r>
      <w:r w:rsidRPr="00AF219D">
        <w:t xml:space="preserve"> za </w:t>
      </w:r>
      <w:r w:rsidR="00D7336F">
        <w:t xml:space="preserve">otvaranje </w:t>
      </w:r>
      <w:r w:rsidRPr="00AF219D">
        <w:t xml:space="preserve">stečajnog postupka nad dužnikom </w:t>
      </w:r>
      <w:r w:rsidR="007801F3" w:rsidRPr="007801F3">
        <w:t>AEROLIT, d.o.o., OIB: 15966468785, Grubine, Dr. Franje Tuđmana 26A</w:t>
      </w:r>
      <w:r w:rsidRPr="00AF219D">
        <w:t xml:space="preserve">. U prijedlogu se navodi da dužnik na dan 1. rujna 2015. u Očevidniku redoslijeda osnova za plaćanje ima evidentirane neizvršene osnove za plaćanja u neprekinutom razdoblju od </w:t>
      </w:r>
      <w:r w:rsidR="007801F3">
        <w:t>1729</w:t>
      </w:r>
      <w:r w:rsidRPr="00AF219D">
        <w:t xml:space="preserve"> dana, u ukupnom iznosu od </w:t>
      </w:r>
      <w:r w:rsidR="007801F3">
        <w:t>199.331,98</w:t>
      </w:r>
      <w:r w:rsidRPr="00AF219D">
        <w:t xml:space="preserve"> kn, kao i da prema podacima koji su dostavljeni od Hrvatskog zavoda za mirovinsko osiguranje dužnik </w:t>
      </w:r>
      <w:r w:rsidR="007801F3">
        <w:t xml:space="preserve">ima dvoje </w:t>
      </w:r>
      <w:r w:rsidRPr="00AF219D">
        <w:t>zaposlenih.</w:t>
      </w:r>
    </w:p>
    <w:p w:rsidRDefault="00AF219D" w:rsidP="00AF219D" w:rsidR="00D7336F">
      <w:pPr>
        <w:spacing w:before="200"/>
        <w:ind w:firstLine="708"/>
        <w:jc w:val="both"/>
      </w:pPr>
      <w:r w:rsidRPr="00AF219D">
        <w:t>Rješenjem ovog suda poslovni broj 11.St-</w:t>
      </w:r>
      <w:r w:rsidR="00B86154">
        <w:t>1501/2016 od 7</w:t>
      </w:r>
      <w:r w:rsidRPr="00AF219D">
        <w:t>. travnja 2017. pokrenut je postupak radi utvrđenja uvjeta za otvaranje stečajno</w:t>
      </w:r>
      <w:r w:rsidR="00D7336F">
        <w:t>g postupka (prethodni postupak) i određeno je ročište radi očitovanja o prijedlogu za otvaranje stečajnog postupka.</w:t>
      </w:r>
    </w:p>
    <w:p w:rsidRDefault="00D7336F" w:rsidP="00AF219D" w:rsidR="00AF219D" w:rsidRPr="00AF219D">
      <w:pPr>
        <w:spacing w:before="200"/>
        <w:ind w:firstLine="708"/>
        <w:jc w:val="both"/>
      </w:pPr>
      <w:r>
        <w:t>Kako na predmetno ročište nije pristupio zastupnik po zakonu dužnika, ovaj sud je rješenjem 11.St-1501/2016 od 17. studenog 2017. dužniku odredio mjeru</w:t>
      </w:r>
      <w:r w:rsidR="00AF219D" w:rsidRPr="00AF219D">
        <w:t xml:space="preserve"> osiguranja postavljanjem privremenog stečajnog upravitelja </w:t>
      </w:r>
      <w:r w:rsidR="00B86154">
        <w:t>Ante Mrkonjića</w:t>
      </w:r>
      <w:r w:rsidR="00AF219D" w:rsidRPr="00AF219D">
        <w:t>, kojem je naloženo utvrditi:</w:t>
      </w:r>
    </w:p>
    <w:p w:rsidRDefault="00AF219D" w:rsidP="00AF219D" w:rsidR="00AF219D" w:rsidRPr="00AF219D">
      <w:pPr>
        <w:spacing w:before="40"/>
        <w:ind w:firstLine="709"/>
        <w:jc w:val="both"/>
      </w:pPr>
      <w:r w:rsidRPr="00AF219D">
        <w:t>-  imovinu stečajnog dužnika i njezinu vrijednost</w:t>
      </w:r>
    </w:p>
    <w:p w:rsidRDefault="00AF219D" w:rsidP="00AF219D" w:rsidR="00AF219D" w:rsidRPr="00AF219D">
      <w:pPr>
        <w:spacing w:before="40"/>
        <w:ind w:firstLine="709"/>
        <w:jc w:val="both"/>
      </w:pPr>
      <w:r w:rsidRPr="00AF219D">
        <w:t>-  stanje obveza stečajnog dužnika</w:t>
      </w:r>
    </w:p>
    <w:p w:rsidRDefault="00AF219D" w:rsidP="00AF219D" w:rsidR="00AF219D" w:rsidRPr="00AF219D">
      <w:pPr>
        <w:spacing w:before="40"/>
        <w:ind w:firstLine="709"/>
        <w:jc w:val="both"/>
      </w:pPr>
      <w:r w:rsidRPr="00AF219D">
        <w:lastRenderedPageBreak/>
        <w:t>- da li je imovina stečajnog dužnika dovoljna za namirenje troškova stečajnog postupka</w:t>
      </w:r>
    </w:p>
    <w:p w:rsidRDefault="00AF219D" w:rsidP="00AF219D" w:rsidR="00AF219D" w:rsidRPr="00AF219D">
      <w:pPr>
        <w:spacing w:before="40"/>
        <w:ind w:firstLine="709"/>
        <w:jc w:val="both"/>
      </w:pPr>
      <w:r w:rsidRPr="00AF219D">
        <w:t xml:space="preserve"> - koliki je iznos predvidljivih troškova prethodnog i stečajnog postupka</w:t>
      </w:r>
    </w:p>
    <w:p w:rsidRDefault="00AF219D" w:rsidP="00AF219D" w:rsidR="00AF219D" w:rsidRPr="00AF219D">
      <w:pPr>
        <w:spacing w:before="40"/>
        <w:jc w:val="both"/>
      </w:pPr>
      <w:r w:rsidRPr="00AF219D">
        <w:t>te o utvrđenim činjenicama podnijeti sudu pismeno izvješće.</w:t>
      </w:r>
    </w:p>
    <w:p w:rsidRDefault="00126126" w:rsidP="00126126" w:rsidR="001564FE" w:rsidRPr="00133904">
      <w:pPr>
        <w:spacing w:before="200"/>
        <w:ind w:firstLine="720"/>
        <w:jc w:val="both"/>
      </w:pPr>
      <w:r w:rsidRPr="00126126">
        <w:t xml:space="preserve">Dana </w:t>
      </w:r>
      <w:r w:rsidR="00B86154">
        <w:t>23. siječnja 2018</w:t>
      </w:r>
      <w:r w:rsidRPr="00126126">
        <w:t>. kod ovog suda za</w:t>
      </w:r>
      <w:r>
        <w:t>primljeno je izvješće privremenog</w:t>
      </w:r>
      <w:r w:rsidRPr="00126126">
        <w:t xml:space="preserve"> stečajn</w:t>
      </w:r>
      <w:r>
        <w:t xml:space="preserve">og upravitelja </w:t>
      </w:r>
      <w:r w:rsidRPr="00126126">
        <w:t xml:space="preserve">(list </w:t>
      </w:r>
      <w:r w:rsidR="00B86154">
        <w:t>42</w:t>
      </w:r>
      <w:r w:rsidRPr="00126126">
        <w:t xml:space="preserve"> spisa)</w:t>
      </w:r>
      <w:r w:rsidR="001564FE">
        <w:t xml:space="preserve"> iz kojeg u bitnom proizlazi </w:t>
      </w:r>
      <w:r w:rsidR="00133904" w:rsidRPr="00133904">
        <w:t xml:space="preserve">da privremeni stečajni upravitelj nije </w:t>
      </w:r>
      <w:r w:rsidR="00133904">
        <w:t>uspio stupiti u kontakt sa zakonskim zastupnikom dužnika pa je predložio da sud istoga temeljem odredbi Stečajnog zakona pozove i sasluša.</w:t>
      </w:r>
      <w:r w:rsidR="001564FE" w:rsidRPr="00133904">
        <w:t xml:space="preserve"> </w:t>
      </w:r>
    </w:p>
    <w:p w:rsidRDefault="00D7336F" w:rsidP="00D7336F" w:rsidR="008122BD" w:rsidRPr="008122BD">
      <w:pPr>
        <w:spacing w:before="180"/>
        <w:ind w:firstLine="708"/>
        <w:jc w:val="both"/>
      </w:pPr>
      <w:r>
        <w:rPr>
          <w:color w:val="000000"/>
        </w:rPr>
        <w:t xml:space="preserve">Na ročište </w:t>
      </w:r>
      <w:r w:rsidRPr="00D7336F">
        <w:rPr>
          <w:color w:val="000000"/>
        </w:rPr>
        <w:t>radi očitovanja o prijedlogu za otvaranje stečajnog postupka</w:t>
      </w:r>
      <w:r>
        <w:rPr>
          <w:color w:val="000000"/>
        </w:rPr>
        <w:t>, održano 6. ožujka 2018., pristupi je z</w:t>
      </w:r>
      <w:r w:rsidR="003B74D5" w:rsidRPr="00591ADB">
        <w:rPr>
          <w:color w:val="000000"/>
        </w:rPr>
        <w:t xml:space="preserve">akonski zastupnik dužnika </w:t>
      </w:r>
      <w:r>
        <w:rPr>
          <w:color w:val="000000"/>
        </w:rPr>
        <w:t>Mario Žužul</w:t>
      </w:r>
      <w:r w:rsidR="00591ADB">
        <w:rPr>
          <w:color w:val="000000"/>
        </w:rPr>
        <w:t xml:space="preserve"> </w:t>
      </w:r>
      <w:r>
        <w:rPr>
          <w:color w:val="000000"/>
        </w:rPr>
        <w:t>i izjavio da je suglasan sa prijedlogom za otvaranje stečajnog postupka te da priznaje postojanje stečajnog razloga nesposobnosti za plaćanje. D</w:t>
      </w:r>
      <w:r w:rsidR="008122BD">
        <w:t>ruštvo Aerolit d.o.o. Grubine</w:t>
      </w:r>
      <w:r>
        <w:t xml:space="preserve"> da se</w:t>
      </w:r>
      <w:r w:rsidR="008122BD">
        <w:t xml:space="preserve"> bavilo završnim radovima u građevinarstvu sve do nastupanja blokade prije više od pet godina. Do kraha poslovanja </w:t>
      </w:r>
      <w:r>
        <w:t xml:space="preserve">da je </w:t>
      </w:r>
      <w:r w:rsidR="008122BD">
        <w:t xml:space="preserve">dovelo neplaćanje dužnikovih dužnika. Društvo </w:t>
      </w:r>
      <w:r>
        <w:t xml:space="preserve">da </w:t>
      </w:r>
      <w:r w:rsidR="008122BD">
        <w:t>nema zaposlenika</w:t>
      </w:r>
      <w:r>
        <w:t>, kao i</w:t>
      </w:r>
      <w:r w:rsidR="008122BD">
        <w:t xml:space="preserve"> nikakve imovine, ni nekretnina, ni pokretnina, a isto tako, ne vodi nijedan sudski postupak. Upitan za strukturu duga, </w:t>
      </w:r>
      <w:r>
        <w:t>naveo je</w:t>
      </w:r>
      <w:r w:rsidR="008122BD">
        <w:t xml:space="preserve"> kako se čitav dug odnosi prema Republici Hrvatskoj za mirovinsko i zdravstveno. Društvo </w:t>
      </w:r>
      <w:r>
        <w:t xml:space="preserve">da </w:t>
      </w:r>
      <w:r w:rsidR="008122BD">
        <w:t xml:space="preserve">ima svojih dužnika koji mu duguju preko 100.000,00 kn, ali ta potraživanja nisu naplativa budući su dužnikovi dužnici ili brisani iz registra ili su i sami u blokadi. Poslovne knjige društva </w:t>
      </w:r>
      <w:r>
        <w:t xml:space="preserve">da </w:t>
      </w:r>
      <w:r w:rsidR="008122BD">
        <w:t>su vođene uredno do 2016., a iste je vodio Mitar Pujić iz Imotskog. U odnosu na navode privremenog stečajnog upravitelja Ante Mrkonji</w:t>
      </w:r>
      <w:r>
        <w:t>ća od 23. siječnja 2018., iste je opovrgnuo</w:t>
      </w:r>
      <w:r w:rsidR="008122BD">
        <w:t xml:space="preserve"> u cijelosti. </w:t>
      </w:r>
    </w:p>
    <w:p w:rsidRDefault="00D7336F" w:rsidP="00AF219D" w:rsidR="001564FE" w:rsidRPr="00133904">
      <w:pPr>
        <w:spacing w:before="200"/>
        <w:ind w:firstLine="703"/>
        <w:jc w:val="both"/>
      </w:pPr>
      <w:r w:rsidRPr="00133904">
        <w:t xml:space="preserve">Dana 8. ožujka 2018. zaprimljen je podnesak privremenog stečajnog upravitelja </w:t>
      </w:r>
      <w:r w:rsidR="00133904" w:rsidRPr="00133904">
        <w:t>Ante Mrkonjića (list 54 spisa) iz kojeg u bitnom proizlazi da je privremeni stečajni upravitelj utvrdio:</w:t>
      </w:r>
    </w:p>
    <w:p w:rsidRDefault="00133904" w:rsidP="00251F08" w:rsidR="00133904" w:rsidRPr="00133904">
      <w:pPr>
        <w:spacing w:lineRule="auto" w:line="276"/>
        <w:ind w:firstLine="703"/>
        <w:jc w:val="both"/>
      </w:pPr>
      <w:r w:rsidRPr="00133904">
        <w:t>-da nema uvjeta za nastavkom poslovanja dužnika</w:t>
      </w:r>
    </w:p>
    <w:p w:rsidRDefault="00133904" w:rsidP="00251F08" w:rsidR="00133904" w:rsidRPr="00133904">
      <w:pPr>
        <w:spacing w:lineRule="auto" w:line="276"/>
        <w:ind w:firstLine="703"/>
        <w:jc w:val="both"/>
      </w:pPr>
      <w:r w:rsidRPr="00133904">
        <w:t>-da dužnik nema nekretnina, pokretnina, novčanih sredstava u blagajni ni računima niti bilo kakvu drugu imovinu</w:t>
      </w:r>
    </w:p>
    <w:p w:rsidRDefault="00133904" w:rsidP="00251F08" w:rsidR="00133904" w:rsidRPr="00133904">
      <w:pPr>
        <w:spacing w:lineRule="auto" w:line="276"/>
        <w:ind w:firstLine="703"/>
        <w:jc w:val="both"/>
      </w:pPr>
      <w:r w:rsidRPr="00133904">
        <w:t>-da se najveći dio obveza dužnika odnosi na dug prema državi i fondovima</w:t>
      </w:r>
    </w:p>
    <w:p w:rsidRDefault="00133904" w:rsidP="00251F08" w:rsidR="00251F08">
      <w:pPr>
        <w:spacing w:lineRule="auto" w:line="276"/>
        <w:ind w:firstLine="703"/>
        <w:jc w:val="both"/>
      </w:pPr>
      <w:r w:rsidRPr="00133904">
        <w:t xml:space="preserve">-da predvidivi troškovi prethodnog i stečajnog </w:t>
      </w:r>
      <w:r w:rsidR="00251F08">
        <w:t>postupka iznose oko 5.000,00 kn</w:t>
      </w:r>
    </w:p>
    <w:p w:rsidRDefault="00133904" w:rsidP="00251F08" w:rsidR="00133904" w:rsidRPr="00133904">
      <w:pPr>
        <w:spacing w:lineRule="auto" w:line="276"/>
        <w:ind w:firstLine="703"/>
        <w:jc w:val="both"/>
      </w:pPr>
      <w:r w:rsidRPr="00133904">
        <w:t>nakon čega privremeni stečajni upravitelj zaključuje da dužnikova imovina nije dostatna niti za djelomično pokriće troškova prethodnog i otvorenog stečajnog postupka.</w:t>
      </w:r>
    </w:p>
    <w:p w:rsidRDefault="001E2067" w:rsidP="00591ADB" w:rsidR="001E2067">
      <w:pPr>
        <w:spacing w:before="200"/>
        <w:ind w:firstLine="703"/>
        <w:jc w:val="both"/>
      </w:pPr>
      <w:r w:rsidRPr="00591ADB">
        <w:t xml:space="preserve">Iz uvjerenja MUP-a od </w:t>
      </w:r>
      <w:r w:rsidR="008122BD">
        <w:t>2. kolovoza</w:t>
      </w:r>
      <w:r w:rsidRPr="00591ADB">
        <w:t xml:space="preserve"> 2016. (list </w:t>
      </w:r>
      <w:r w:rsidR="008122BD">
        <w:t>9</w:t>
      </w:r>
      <w:r w:rsidRPr="00591ADB">
        <w:t xml:space="preserve"> spisa) proizlazi da</w:t>
      </w:r>
      <w:r w:rsidR="008122BD">
        <w:t xml:space="preserve"> </w:t>
      </w:r>
      <w:r w:rsidRPr="00591ADB">
        <w:t xml:space="preserve"> dužnik prema</w:t>
      </w:r>
      <w:r>
        <w:t xml:space="preserve"> službenoj evidenciji reg</w:t>
      </w:r>
      <w:r w:rsidR="00591ADB">
        <w:t xml:space="preserve">istracije cestovnih vozila </w:t>
      </w:r>
      <w:r w:rsidR="008122BD">
        <w:t xml:space="preserve">nije evidentiran kao vlasnik vozila. </w:t>
      </w:r>
      <w:r w:rsidR="00AF219D">
        <w:t>I</w:t>
      </w:r>
      <w:r>
        <w:t xml:space="preserve">z potvrde Općinskog suda u Splitu - Zemljišnoknjižnog odjela Split od </w:t>
      </w:r>
      <w:r w:rsidR="008122BD">
        <w:t>26. rujna</w:t>
      </w:r>
      <w:r w:rsidR="00591ADB">
        <w:t xml:space="preserve"> 201</w:t>
      </w:r>
      <w:r w:rsidR="00AF219D">
        <w:t>6</w:t>
      </w:r>
      <w:r w:rsidR="003B74D5">
        <w:t xml:space="preserve">. (list </w:t>
      </w:r>
      <w:r w:rsidR="008122BD">
        <w:t>11</w:t>
      </w:r>
      <w:r w:rsidR="003B74D5" w:rsidRPr="003B74D5">
        <w:t xml:space="preserve"> spisa)</w:t>
      </w:r>
      <w:r w:rsidR="003B74D5">
        <w:t xml:space="preserve"> </w:t>
      </w:r>
      <w:r>
        <w:t>proizlazi da dužnik nije upisan kao vlasnik nekret</w:t>
      </w:r>
      <w:r w:rsidR="00591ADB">
        <w:t xml:space="preserve">nina na području nadležnosti tog </w:t>
      </w:r>
      <w:r>
        <w:t>zemljišnoknjižn</w:t>
      </w:r>
      <w:r w:rsidR="00591ADB">
        <w:t>og</w:t>
      </w:r>
      <w:r>
        <w:t xml:space="preserve"> odjela.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D7336F">
        <w:t>5. ožujka</w:t>
      </w:r>
      <w:r w:rsidRPr="00D214A5">
        <w:t xml:space="preserve"> 201</w:t>
      </w:r>
      <w:r w:rsidR="00D7336F">
        <w:t>8</w:t>
      </w:r>
      <w:r w:rsidRPr="00D214A5">
        <w:t xml:space="preserve">. (list </w:t>
      </w:r>
      <w:r w:rsidR="00D7336F">
        <w:t>50</w:t>
      </w:r>
      <w:r w:rsidRPr="00D214A5">
        <w:t xml:space="preserve"> 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D7336F">
        <w:t>2644</w:t>
      </w:r>
      <w:r w:rsidRPr="0071416B">
        <w:t xml:space="preserve"> dana, slijedom čega ovaj sud utvrđuje da je na strani dužnika ostvaren stečajni razlog nesposobnosti za plaćanje u smislu odredbi čl. 6. SZ-a.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 w:rsidR="00D7336F"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lastRenderedPageBreak/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71416B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navedenog, a temeljem odredbe čl.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133904">
        <w:t>4</w:t>
      </w:r>
      <w:r w:rsidR="00D7336F">
        <w:t>. svibnja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71416B" w:rsidR="007657AB">
      <w:pPr>
        <w:ind w:left="6481"/>
        <w:jc w:val="center"/>
      </w:pPr>
      <w:r>
        <w:t>Ana Golub Gruić</w:t>
      </w: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C16234" w:rsidR="007657AB" w:rsidRPr="00722C23">
      <w:pPr>
        <w:numPr>
          <w:ilvl w:val="12"/>
          <w:numId w:val="0"/>
        </w:numPr>
        <w:spacing w:before="24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1416B" w:rsidR="00853B3E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D4AA6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11.St-</w:t>
    </w:r>
    <w:r w:rsidR="00EB5D34">
      <w:t>1501</w:t>
    </w:r>
    <w:r w:rsidR="008911A2">
      <w:t>/2016</w:t>
    </w:r>
  </w:p>
  <w:p w:rsidRDefault="005D4AA6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44FE"/>
    <w:rsid w:val="00172878"/>
    <w:rsid w:val="0017764F"/>
    <w:rsid w:val="001E2067"/>
    <w:rsid w:val="002067FE"/>
    <w:rsid w:val="0024604A"/>
    <w:rsid w:val="00251F08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918F5"/>
    <w:rsid w:val="00591ADB"/>
    <w:rsid w:val="005D4AA6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53B3E"/>
    <w:rsid w:val="00875324"/>
    <w:rsid w:val="008911A2"/>
    <w:rsid w:val="008941EC"/>
    <w:rsid w:val="008C2FF0"/>
    <w:rsid w:val="008D15CB"/>
    <w:rsid w:val="008D797E"/>
    <w:rsid w:val="008E59B7"/>
    <w:rsid w:val="00963671"/>
    <w:rsid w:val="00975B6A"/>
    <w:rsid w:val="00981D37"/>
    <w:rsid w:val="009F6C54"/>
    <w:rsid w:val="00A51DE9"/>
    <w:rsid w:val="00A777FB"/>
    <w:rsid w:val="00A8440F"/>
    <w:rsid w:val="00AF219D"/>
    <w:rsid w:val="00B02626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20906"/>
    <w:rsid w:val="00F2599E"/>
    <w:rsid w:val="00F310CF"/>
    <w:rsid w:val="00F5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4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AA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AA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AA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4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AA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AA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AA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AEROLIT, društvo s ograničenom odgovornošću za trgovinu i građenje</izvorni_sadrzaj>
    <derivirana_varijabla naziv="DomainObject.Predmet.ProtustrankaFormated_1">  AEROLIT, društvo s ograničenom odgovornošću za trgovinu i građenje</derivirana_varijabla>
  </DomainObject.Predmet.ProtustrankaFormated>
  <DomainObject.Predmet.ProtustrankaFormatedOIB>
    <izvorni_sadrzaj>  AEROLIT, društvo s ograničenom odgovornošću za trgovinu i građenje, OIB 15966468785</izvorni_sadrzaj>
    <derivirana_varijabla naziv="DomainObject.Predmet.ProtustrankaFormatedOIB_1">  AEROLIT, društvo s ograničenom odgovornošću za trgovinu i građenje, OIB 15966468785</derivirana_varijabla>
  </DomainObject.Predmet.ProtustrankaFormatedOIB>
  <DomainObject.Predmet.ProtustrankaFormatedWithAdress>
    <izvorni_sadrzaj> AEROLIT, društvo s ograničenom odgovornošću za trgovinu i građenje, Dr. Franje Tuđmana 26/A, 21260 Grubine</izvorni_sadrzaj>
    <derivirana_varijabla naziv="DomainObject.Predmet.ProtustrankaFormatedWithAdress_1"> AEROLIT, društvo s ograničenom odgovornošću za trgovinu i građenje, Dr. Franje Tuđmana 26/A, 21260 Grubine</derivirana_varijabla>
  </DomainObject.Predmet.ProtustrankaFormatedWithAdress>
  <DomainObject.Predmet.ProtustrankaFormatedWithAdressOIB>
    <izvorni_sadrzaj> AEROLIT, društvo s ograničenom odgovornošću za trgovinu i građenje, OIB 15966468785, Dr. Franje Tuđmana 26/A, 21260 Grubine</izvorni_sadrzaj>
    <derivirana_varijabla naziv="DomainObject.Predmet.ProtustrankaFormatedWithAdressOIB_1"> AEROLIT, društvo s ograničenom odgovornošću za trgovinu i građenje, OIB 15966468785, Dr. Franje Tuđmana 26/A, 21260 Grubine</derivirana_varijabla>
  </DomainObject.Predmet.ProtustrankaFormatedWithAdressOIB>
  <DomainObject.Predmet.ProtustrankaWithAdress>
    <izvorni_sadrzaj>AEROLIT, društvo s ograničenom odgovornošću za trgovinu i građenje Dr. Franje Tuđmana 26/A, 21260 Grubine</izvorni_sadrzaj>
    <derivirana_varijabla naziv="DomainObject.Predmet.ProtustrankaWithAdress_1">AEROLIT, društvo s ograničenom odgovornošću za trgovinu i građenje Dr. Franje Tuđmana 26/A, 21260 Grubine</derivirana_varijabla>
  </DomainObject.Predmet.ProtustrankaWithAdress>
  <DomainObject.Predmet.ProtustrankaWithAdressOIB>
    <izvorni_sadrzaj>AEROLIT, društvo s ograničenom odgovornošću za trgovinu i građenje, OIB 15966468785, Dr. Franje Tuđmana 26/A, 21260 Grubine</izvorni_sadrzaj>
    <derivirana_varijabla naziv="DomainObject.Predmet.ProtustrankaWithAdressOIB_1">AEROLIT, društvo s ograničenom odgovornošću za trgovinu i građenje, OIB 15966468785, Dr. Franje Tuđmana 26/A, 21260 Grubine</derivirana_varijabla>
  </DomainObject.Predmet.ProtustrankaWithAdressOIB>
  <DomainObject.Predmet.ProtustrankaNazivFormated>
    <izvorni_sadrzaj>AEROLIT, društvo s ograničenom odgovornošću za trgovinu i građenje</izvorni_sadrzaj>
    <derivirana_varijabla naziv="DomainObject.Predmet.ProtustrankaNazivFormated_1">AEROLIT, društvo s ograničenom odgovornošću za trgovinu i građenje</derivirana_varijabla>
  </DomainObject.Predmet.ProtustrankaNazivFormated>
  <DomainObject.Predmet.ProtustrankaNazivFormatedOIB>
    <izvorni_sadrzaj>AEROLIT, društvo s ograničenom odgovornošću za trgovinu i građenje, OIB 15966468785</izvorni_sadrzaj>
    <derivirana_varijabla naziv="DomainObject.Predmet.ProtustrankaNazivFormatedOIB_1">AEROLIT, društvo s ograničenom odgovornošću za trgovinu i građenje, OIB 15966468785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199331.98</izvorni_sadrzaj>
    <derivirana_varijabla naziv="DomainObject.Predmet.TrenutnaVrijednost_1">199331.98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AEROLIT, društvo s ograničenom odgovornošću za trgovinu i građenje</item>
    </izvorni_sadrzaj>
    <derivirana_varijabla naziv="DomainObject.Predmet.ProtuStrankaListFormated_1">
      <item>AEROLIT, društvo s ograničenom odgovornošću za trgovinu i građenje</item>
    </derivirana_varijabla>
  </DomainObject.Predmet.ProtuStrankaListFormated>
  <DomainObject.Predmet.ProtuStrankaListFormatedOIB>
    <izvorni_sadrzaj>
      <item>AEROLIT, društvo s ograničenom odgovornošću za trgovinu i građenje, OIB 15966468785</item>
    </izvorni_sadrzaj>
    <derivirana_varijabla naziv="DomainObject.Predmet.ProtuStrankaListFormatedOIB_1">
      <item>AEROLIT, društvo s ograničenom odgovornošću za trgovinu i građenje, OIB 15966468785</item>
    </derivirana_varijabla>
  </DomainObject.Predmet.ProtuStrankaListFormatedOIB>
  <DomainObject.Predmet.ProtuStrankaListFormatedWithAdress>
    <izvorni_sadrzaj>
      <item>AEROLIT, društvo s ograničenom odgovornošću za trgovinu i građenje, Dr. Franje Tuđmana 26/A, 21260 Grubine</item>
    </izvorni_sadrzaj>
    <derivirana_varijabla naziv="DomainObject.Predmet.ProtuStrankaListFormatedWithAdress_1">
      <item>AEROLIT, društvo s ograničenom odgovornošću za trgovinu i građenje, Dr. Franje Tuđmana 26/A, 21260 Grubine</item>
    </derivirana_varijabla>
  </DomainObject.Predmet.ProtuStrankaListFormatedWithAdress>
  <DomainObject.Predmet.ProtuStrankaListFormatedWithAdressOIB>
    <izvorni_sadrzaj>
      <item>AEROLIT, društvo s ograničenom odgovornošću za trgovinu i građenje, OIB 15966468785, Dr. Franje Tuđmana 26/A, 21260 Grubine</item>
    </izvorni_sadrzaj>
    <derivirana_varijabla naziv="DomainObject.Predmet.ProtuStrankaListFormatedWithAdressOIB_1">
      <item>AEROLIT, društvo s ograničenom odgovornošću za trgovinu i građenje, OIB 15966468785, Dr. Franje Tuđmana 26/A, 21260 Grubine</item>
    </derivirana_varijabla>
  </DomainObject.Predmet.ProtuStrankaListFormatedWithAdressOIB>
  <DomainObject.Predmet.ProtuStrankaListNazivFormated>
    <izvorni_sadrzaj>
      <item>AEROLIT, društvo s ograničenom odgovornošću za trgovinu i građenje</item>
    </izvorni_sadrzaj>
    <derivirana_varijabla naziv="DomainObject.Predmet.ProtuStrankaListNazivFormated_1">
      <item>AEROLIT, društvo s ograničenom odgovornošću za trgovinu i građenje</item>
    </derivirana_varijabla>
  </DomainObject.Predmet.ProtuStrankaListNazivFormated>
  <DomainObject.Predmet.ProtuStrankaListNazivFormatedOIB>
    <izvorni_sadrzaj>
      <item>AEROLIT, društvo s ograničenom odgovornošću za trgovinu i građenje, OIB 15966468785</item>
    </izvorni_sadrzaj>
    <derivirana_varijabla naziv="DomainObject.Predmet.ProtuStrankaListNazivFormatedOIB_1">
      <item>AEROLIT, društvo s ograničenom odgovornošću za trgovinu i građenje, OIB 15966468785</item>
    </derivirana_varijabla>
  </DomainObject.Predmet.ProtuStrankaListNazivFormatedOIB>
  <DomainObject.Predmet.OstaliListFormated>
    <izvorni_sadrzaj>
      <item>Mario Žužul</item>
    </izvorni_sadrzaj>
    <derivirana_varijabla naziv="DomainObject.Predmet.OstaliListFormated_1">
      <item>Mario Žužul</item>
    </derivirana_varijabla>
  </DomainObject.Predmet.OstaliListFormated>
  <DomainObject.Predmet.OstaliListFormatedOIB>
    <izvorni_sadrzaj>
      <item>Mario Žužul, OIB 64331045365</item>
    </izvorni_sadrzaj>
    <derivirana_varijabla naziv="DomainObject.Predmet.OstaliListFormatedOIB_1">
      <item>Mario Žužul, OIB 64331045365</item>
    </derivirana_varijabla>
  </DomainObject.Predmet.OstaliListFormatedOIB>
  <DomainObject.Predmet.OstaliListFormatedWithAdress>
    <izvorni_sadrzaj>
      <item>Mario Žužul, Šibenska 9, 21000 Split</item>
    </izvorni_sadrzaj>
    <derivirana_varijabla naziv="DomainObject.Predmet.OstaliListFormatedWithAdress_1">
      <item>Mario Žužul, Šibenska 9, 21000 Split</item>
    </derivirana_varijabla>
  </DomainObject.Predmet.OstaliListFormatedWithAdress>
  <DomainObject.Predmet.OstaliListFormatedWithAdressOIB>
    <izvorni_sadrzaj>
      <item>Mario Žužul, OIB 64331045365, Šibenska 9, 21000 Split</item>
    </izvorni_sadrzaj>
    <derivirana_varijabla naziv="DomainObject.Predmet.OstaliListFormatedWithAdressOIB_1">
      <item>Mario Žužul, OIB 64331045365, Šibenska 9, 21000 Split</item>
    </derivirana_varijabla>
  </DomainObject.Predmet.OstaliListFormatedWithAdressOIB>
  <DomainObject.Predmet.OstaliListNazivFormated>
    <izvorni_sadrzaj>
      <item>Mario Žužul</item>
    </izvorni_sadrzaj>
    <derivirana_varijabla naziv="DomainObject.Predmet.OstaliListNazivFormated_1">
      <item>Mario Žužul</item>
    </derivirana_varijabla>
  </DomainObject.Predmet.OstaliListNazivFormated>
  <DomainObject.Predmet.OstaliListNazivFormatedOIB>
    <izvorni_sadrzaj>
      <item>Mario Žužul, OIB 64331045365</item>
    </izvorni_sadrzaj>
    <derivirana_varijabla naziv="DomainObject.Predmet.OstaliListNazivFormatedOIB_1">
      <item>Mario Žužul, OIB 64331045365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AEROLIT, društvo s ograničenom odgovornošću za trgovinu i građenje</izvorni_sadrzaj>
    <derivirana_varijabla naziv="DomainObject.Predmet.ProtustrankaIDrugi_1">AEROLIT,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AEROLIT, društvo s ograničenom odgovornošću za trgovinu i građenje, OIB 15966468785, Dr. Franje Tuđmana 26/A, 21260 Grubine</izvorni_sadrzaj>
    <derivirana_varijabla naziv="DomainObject.Predmet.ProtustrankaIDrugiAdressOIB_1">AEROLIT, društvo s ograničenom odgovornošću za trgovinu i građenje, OIB 15966468785, Dr. Franje Tuđmana 26/A,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AEROLIT, društvo s ograničenom odgovornošću za trgovinu i građenje</item>
      <item>FINANCIJSKA AGENCIJA, RC SPLIT</item>
      <item>Mario Žužul</item>
    </izvorni_sadrzaj>
    <derivirana_varijabla naziv="DomainObject.Predmet.SudioniciListNaziv_1">
      <item>AEROLIT, društvo s ograničenom odgovornošću za trgovinu i građenje</item>
      <item>FINANCIJSKA AGENCIJA, RC SPLIT</item>
      <item>Mario Žužul</item>
    </derivirana_varijabla>
  </DomainObject.Predmet.SudioniciListNaziv>
  <DomainObject.Predmet.SudioniciListAdressOIB>
    <izvorni_sadrzaj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izvorni_sadrzaj>
    <derivirana_varijabla naziv="DomainObject.Predmet.SudioniciListAdressOIB_1"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15966468785</item>
      <item>, OIB 85821130368</item>
      <item>, OIB 64331045365</item>
    </izvorni_sadrzaj>
    <derivirana_varijabla naziv="DomainObject.Predmet.SudioniciListNazivOIB_1">
      <item>, OIB 15966468785</item>
      <item>, OIB 85821130368</item>
      <item>, OIB 64331045365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1162</properties:Words>
  <properties:Characters>6682</properties:Characters>
  <properties:Lines>124</properties:Lines>
  <properties:Paragraphs>46</properties:Paragraphs>
  <properties:TotalTime>373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2018-05-04T10:35:00Z</cp:lastPrinted>
  <dcterms:modified xmlns:xsi="http://www.w3.org/2001/XMLSchema-instance" xsi:type="dcterms:W3CDTF">2018-05-04T10:55:00Z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(St-1501-2016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