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6ba0" w14:paraId="5d66ba0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B215AB">
        <w:t>641/17-8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 predmetu </w:t>
      </w:r>
      <w:r w:rsidRPr="00CB0EEF">
        <w:t xml:space="preserve">nad dužnikom </w:t>
      </w:r>
      <w:r w:rsidR="00B215AB" w:rsidRPr="00B215AB">
        <w:rPr>
          <w:b/>
        </w:rPr>
        <w:t>ENERGOINVEST d.o.o. za proizvodnju, trgovinu i usluge, Kneževi Vinogradi, Glavna 12, OIB 28251174341, MBS 030122097</w:t>
      </w:r>
      <w:r>
        <w:t xml:space="preserve">, dana </w:t>
      </w:r>
      <w:r w:rsidR="00B215AB">
        <w:t>16. listopada</w:t>
      </w:r>
      <w:r w:rsidR="00917541">
        <w:t xml:space="preserve">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B973FA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B215AB">
        <w:t>25. listopad 2017. g. u 10,00</w:t>
      </w:r>
      <w:r w:rsidR="00485D30">
        <w:t xml:space="preserve"> </w:t>
      </w:r>
      <w:r w:rsidR="007939C4">
        <w:t>sati</w:t>
      </w:r>
      <w:r w:rsidR="00B215AB">
        <w:t xml:space="preserve"> zbog sudjelovanje </w:t>
      </w:r>
      <w:proofErr w:type="spellStart"/>
      <w:r w:rsidR="00B215AB">
        <w:t>uredujuće</w:t>
      </w:r>
      <w:proofErr w:type="spellEnd"/>
      <w:r w:rsidR="00B215AB">
        <w:t xml:space="preserve"> sutkinje na Savjetovanju sudaca i sudskih savjetnika trgovačkih sudova RH o </w:t>
      </w:r>
      <w:proofErr w:type="spellStart"/>
      <w:r w:rsidR="00B215AB">
        <w:t>insolvencijskom</w:t>
      </w:r>
      <w:proofErr w:type="spellEnd"/>
      <w:r w:rsidR="00B215AB">
        <w:t xml:space="preserve"> pravu dana 25-27.10.2017. g.</w:t>
      </w:r>
    </w:p>
    <w:p w:rsidRDefault="00B215AB" w:rsidP="00A04D86" w:rsidR="00B215AB">
      <w:pPr>
        <w:ind w:firstLine="709"/>
        <w:jc w:val="both"/>
      </w:pPr>
      <w:r>
        <w:t xml:space="preserve">II </w:t>
      </w:r>
      <w:r>
        <w:tab/>
        <w:t>Slijedeće ročište radi utvrđivanja uvjeta za otvaranje stečajnog postupka nad dužnikom zakazuje se za 8. studeni 2017. g. u 9,45 sati.</w:t>
      </w: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B215AB" w:rsidRPr="00B215AB">
        <w:t>16. listopada</w:t>
      </w:r>
      <w:r w:rsidR="00917541" w:rsidRPr="00B215AB"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B215AB" w:rsidP="00B215AB" w:rsidR="00B215AB">
      <w:pPr>
        <w:pStyle w:val="Tijeloteksta"/>
      </w:pPr>
      <w:r>
        <w:t>DNA</w:t>
      </w:r>
    </w:p>
    <w:p w:rsidRDefault="000F1797" w:rsidP="00B215AB" w:rsidR="000F1797">
      <w:pPr>
        <w:pStyle w:val="Tijeloteksta"/>
        <w:numPr>
          <w:ilvl w:val="0"/>
          <w:numId w:val="21"/>
        </w:numPr>
        <w:spacing w:after="0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B215AB" w:rsidP="00917541" w:rsidR="00917541">
      <w:pPr>
        <w:pStyle w:val="Tijeloteksta"/>
        <w:numPr>
          <w:ilvl w:val="0"/>
          <w:numId w:val="21"/>
        </w:numPr>
        <w:spacing w:after="0"/>
      </w:pPr>
      <w:r>
        <w:t>R-8.11.</w:t>
      </w:r>
    </w:p>
    <w:p w:rsidRDefault="00485D30" w:rsidP="00917541" w:rsidR="00485D30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7D6023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7D6023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0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60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0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0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0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60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60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0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0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0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ENERGOINVEST d.o.o. za proizvodnju, trgovinu i usluge</izvorni_sadrzaj>
    <derivirana_varijabla naziv="DomainObject.Predmet.ProtustrankaFormated_1">  ENERGOINVEST d.o.o. za proizvodnju, trgovinu i usluge</derivirana_varijabla>
  </DomainObject.Predmet.ProtustrankaFormated>
  <DomainObject.Predmet.ProtustrankaFormatedOIB>
    <izvorni_sadrzaj>  ENERGOINVEST d.o.o. za proizvodnju, trgovinu i usluge, OIB 28251174341</izvorni_sadrzaj>
    <derivirana_varijabla naziv="DomainObject.Predmet.ProtustrankaFormatedOIB_1">  ENERGOINVEST d.o.o. za proizvodnju, trgovinu i usluge, OIB 28251174341</derivirana_varijabla>
  </DomainObject.Predmet.ProtustrankaFormatedOIB>
  <DomainObject.Predmet.ProtustrankaFormatedWithAdress>
    <izvorni_sadrzaj> ENERGOINVEST d.o.o. za proizvodnju, trgovinu i usluge, Glavna 12, 31309 Kneževi Vinogradi</izvorni_sadrzaj>
    <derivirana_varijabla naziv="DomainObject.Predmet.ProtustrankaFormatedWithAdress_1"> ENERGOINVEST d.o.o. za proizvodnju, trgovinu i usluge, Glavna 12, 31309 Kneževi Vinogradi</derivirana_varijabla>
  </DomainObject.Predmet.ProtustrankaFormatedWithAdress>
  <DomainObject.Predmet.ProtustrankaFormatedWithAdressOIB>
    <izvorni_sadrzaj> ENERGOINVEST d.o.o. za proizvodnju, trgovinu i usluge, OIB 28251174341, Glavna 12, 31309 Kneževi Vinogradi</izvorni_sadrzaj>
    <derivirana_varijabla naziv="DomainObject.Predmet.ProtustrankaFormatedWithAdressOIB_1"> ENERGOINVEST d.o.o. za proizvodnju, trgovinu i usluge, OIB 28251174341, Glavna 12, 31309 Kneževi Vinogradi</derivirana_varijabla>
  </DomainObject.Predmet.ProtustrankaFormatedWithAdressOIB>
  <DomainObject.Predmet.ProtustrankaWithAdress>
    <izvorni_sadrzaj>ENERGOINVEST d.o.o. za proizvodnju, trgovinu i usluge Glavna 12, 31309 Kneževi Vinogradi</izvorni_sadrzaj>
    <derivirana_varijabla naziv="DomainObject.Predmet.ProtustrankaWithAdress_1">ENERGOINVEST d.o.o. za proizvodnju, trgovinu i usluge Glavna 12, 31309 Kneževi Vinogradi</derivirana_varijabla>
  </DomainObject.Predmet.ProtustrankaWithAdress>
  <DomainObject.Predmet.ProtustrankaWithAdressOIB>
    <izvorni_sadrzaj>ENERGOINVEST d.o.o. za proizvodnju, trgovinu i usluge, OIB 28251174341, Glavna 12, 31309 Kneževi Vinogradi</izvorni_sadrzaj>
    <derivirana_varijabla naziv="DomainObject.Predmet.ProtustrankaWithAdressOIB_1">ENERGOINVEST d.o.o. za proizvodnju, trgovinu i usluge, OIB 28251174341, Glavna 12, 31309 Kneževi Vinogradi</derivirana_varijabla>
  </DomainObject.Predmet.ProtustrankaWithAdressOIB>
  <DomainObject.Predmet.ProtustrankaNazivFormated>
    <izvorni_sadrzaj>ENERGOINVEST d.o.o. za proizvodnju, trgovinu i usluge</izvorni_sadrzaj>
    <derivirana_varijabla naziv="DomainObject.Predmet.ProtustrankaNazivFormated_1">ENERGOINVEST d.o.o. za proizvodnju, trgovinu i usluge</derivirana_varijabla>
  </DomainObject.Predmet.ProtustrankaNazivFormated>
  <DomainObject.Predmet.ProtustrankaNazivFormatedOIB>
    <izvorni_sadrzaj>ENERGOINVEST d.o.o. za proizvodnju, trgovinu i usluge, OIB 28251174341</izvorni_sadrzaj>
    <derivirana_varijabla naziv="DomainObject.Predmet.ProtustrankaNazivFormatedOIB_1">ENERGOINVEST d.o.o. za proizvodnju, trgovinu i usluge, OIB 28251174341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ENERGOINVEST d.o.o. za proizvodnju, trgovinu i usluge</item>
    </izvorni_sadrzaj>
    <derivirana_varijabla naziv="DomainObject.Predmet.ProtuStrankaListFormated_1">
      <item>ENERGOINVEST d.o.o. za proizvodnju, trgovinu i usluge</item>
    </derivirana_varijabla>
  </DomainObject.Predmet.ProtuStrankaListFormated>
  <DomainObject.Predmet.ProtuStrankaListFormatedOIB>
    <izvorni_sadrzaj>
      <item>ENERGOINVEST d.o.o. za proizvodnju, trgovinu i usluge, OIB 28251174341</item>
    </izvorni_sadrzaj>
    <derivirana_varijabla naziv="DomainObject.Predmet.ProtuStrankaListFormatedOIB_1">
      <item>ENERGOINVEST d.o.o. za proizvodnju, trgovinu i usluge, OIB 28251174341</item>
    </derivirana_varijabla>
  </DomainObject.Predmet.ProtuStrankaListFormatedOIB>
  <DomainObject.Predmet.ProtuStrankaListFormatedWithAdress>
    <izvorni_sadrzaj>
      <item>ENERGOINVEST d.o.o. za proizvodnju, trgovinu i usluge, Glavna 12, 31309 Kneževi Vinogradi</item>
    </izvorni_sadrzaj>
    <derivirana_varijabla naziv="DomainObject.Predmet.ProtuStrankaListFormatedWithAdress_1">
      <item>ENERGOINVEST d.o.o. za proizvodnju, trgovinu i usluge, Glavna 12, 31309 Kneževi Vinogradi</item>
    </derivirana_varijabla>
  </DomainObject.Predmet.ProtuStrankaListFormatedWithAdress>
  <DomainObject.Predmet.ProtuStrankaListFormatedWithAdressOIB>
    <izvorni_sadrzaj>
      <item>ENERGOINVEST d.o.o. za proizvodnju, trgovinu i usluge, OIB 28251174341, Glavna 12, 31309 Kneževi Vinogradi</item>
    </izvorni_sadrzaj>
    <derivirana_varijabla naziv="DomainObject.Predmet.ProtuStrankaListFormatedWithAdressOIB_1">
      <item>ENERGOINVEST d.o.o. za proizvodnju, trgovinu i usluge, OIB 28251174341, Glavna 12, 31309 Kneževi Vinogradi</item>
    </derivirana_varijabla>
  </DomainObject.Predmet.ProtuStrankaListFormatedWithAdressOIB>
  <DomainObject.Predmet.ProtuStrankaListNazivFormated>
    <izvorni_sadrzaj>
      <item>ENERGOINVEST d.o.o. za proizvodnju, trgovinu i usluge</item>
    </izvorni_sadrzaj>
    <derivirana_varijabla naziv="DomainObject.Predmet.ProtuStrankaListNazivFormated_1">
      <item>ENERGOINVEST d.o.o. za proizvodnju, trgovinu i usluge</item>
    </derivirana_varijabla>
  </DomainObject.Predmet.ProtuStrankaListNazivFormated>
  <DomainObject.Predmet.ProtuStrankaListNazivFormatedOIB>
    <izvorni_sadrzaj>
      <item>ENERGOINVEST d.o.o. za proizvodnju, trgovinu i usluge, OIB 28251174341</item>
    </izvorni_sadrzaj>
    <derivirana_varijabla naziv="DomainObject.Predmet.ProtuStrankaListNazivFormatedOIB_1">
      <item>ENERGOINVEST d.o.o. za proizvodnju, trgovinu i usluge, OIB 28251174341</item>
    </derivirana_varijabla>
  </DomainObject.Predmet.ProtuStrankaListNazivFormatedOIB>
  <DomainObject.Predmet.OstaliListFormated>
    <izvorni_sadrzaj>
      <item>Aleksandar Beljić</item>
    </izvorni_sadrzaj>
    <derivirana_varijabla naziv="DomainObject.Predmet.OstaliListFormated_1">
      <item>Aleksandar Beljić</item>
    </derivirana_varijabla>
  </DomainObject.Predmet.OstaliListFormated>
  <DomainObject.Predmet.OstaliListFormatedOIB>
    <izvorni_sadrzaj>
      <item>Aleksandar Beljić, OIB 15175794264</item>
    </izvorni_sadrzaj>
    <derivirana_varijabla naziv="DomainObject.Predmet.OstaliListFormatedOIB_1">
      <item>Aleksandar Beljić, OIB 15175794264</item>
    </derivirana_varijabla>
  </DomainObject.Predmet.OstaliListFormatedOIB>
  <DomainObject.Predmet.OstaliListFormatedWithAdress>
    <izvorni_sadrzaj>
      <item>Aleksandar Beljić, Glavna 12, 31309 Kneževi Vinogradi</item>
    </izvorni_sadrzaj>
    <derivirana_varijabla naziv="DomainObject.Predmet.OstaliListFormatedWithAdress_1">
      <item>Aleksandar Beljić, Glavna 12, 31309 Kneževi Vinogradi</item>
    </derivirana_varijabla>
  </DomainObject.Predmet.OstaliListFormatedWithAdress>
  <DomainObject.Predmet.OstaliListFormatedWithAdressOIB>
    <izvorni_sadrzaj>
      <item>Aleksandar Beljić, OIB 15175794264, Glavna 12, 31309 Kneževi Vinogradi</item>
    </izvorni_sadrzaj>
    <derivirana_varijabla naziv="DomainObject.Predmet.OstaliListFormatedWithAdressOIB_1">
      <item>Aleksandar Beljić, OIB 15175794264, Glavna 12, 31309 Kneževi Vinogradi</item>
    </derivirana_varijabla>
  </DomainObject.Predmet.OstaliListFormatedWithAdressOIB>
  <DomainObject.Predmet.OstaliListNazivFormated>
    <izvorni_sadrzaj>
      <item>Aleksandar Beljić</item>
    </izvorni_sadrzaj>
    <derivirana_varijabla naziv="DomainObject.Predmet.OstaliListNazivFormated_1">
      <item>Aleksandar Beljić</item>
    </derivirana_varijabla>
  </DomainObject.Predmet.OstaliListNazivFormated>
  <DomainObject.Predmet.OstaliListNazivFormatedOIB>
    <izvorni_sadrzaj>
      <item>Aleksandar Beljić, OIB 15175794264</item>
    </izvorni_sadrzaj>
    <derivirana_varijabla naziv="DomainObject.Predmet.OstaliListNazivFormatedOIB_1">
      <item>Aleksandar Beljić, OIB 15175794264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ENERGOINVEST d.o.o. za proizvodnju, trgovinu i usluge</izvorni_sadrzaj>
    <derivirana_varijabla naziv="DomainObject.Predmet.ProtustrankaIDrugi_1">ENERGOINVEST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ENERGOINVEST d.o.o. za proizvodnju, trgovinu i usluge, OIB 28251174341, Glavna 12, 31309 Kneževi Vinogradi</izvorni_sadrzaj>
    <derivirana_varijabla naziv="DomainObject.Predmet.ProtustrankaIDrugiAdressOIB_1">ENERGOINVEST d.o.o. za proizvodnju, trgovinu i usluge, OIB 28251174341, Glavna 12, 31309 Kneževi Vinogradi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ENERGOINVEST d.o.o. za proizvodnju, trgovinu i usluge</item>
      <item>Aleksandar Beljić</item>
    </izvorni_sadrzaj>
    <derivirana_varijabla naziv="DomainObject.Predmet.SudioniciListNaziv_1">
      <item>FINA RC OSIJEK</item>
      <item>ENERGOINVEST d.o.o. za proizvodnju, trgovinu i usluge</item>
      <item>Aleksandar Beljić</item>
    </derivirana_varijabla>
  </DomainObject.Predmet.SudioniciListNaziv>
  <DomainObject.Predmet.SudioniciListAdressOIB>
    <izvorni_sadrzaj>
      <item>FINA RC OSIJEK, OIB 85821130368</item>
      <item>ENERGOINVEST d.o.o. za proizvodnju, trgovinu i usluge, OIB 28251174341, Glavna 12,31309 Kneževi Vinogradi</item>
      <item>Aleksandar Beljić, OIB 15175794264, Glavna 12,31309 Kneževi Vinogradi</item>
    </izvorni_sadrzaj>
    <derivirana_varijabla naziv="DomainObject.Predmet.SudioniciListAdressOIB_1">
      <item>FINA RC OSIJEK, OIB 85821130368</item>
      <item>ENERGOINVEST d.o.o. za proizvodnju, trgovinu i usluge, OIB 28251174341, Glavna 12,31309 Kneževi Vinogradi</item>
      <item>Aleksandar Beljić, OIB 15175794264, Glavna 12,31309 Kneževi Vinogradi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28251174341</item>
      <item>, OIB 15175794264</item>
    </izvorni_sadrzaj>
    <derivirana_varijabla naziv="DomainObject.Predmet.SudioniciListNazivOIB_1">
      <item>, OIB 85821130368</item>
      <item>, OIB 28251174341</item>
      <item>, OIB 15175794264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FA122-0B1B-45BC-B4CF-BBE41528A8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156</properties:Words>
  <properties:Characters>795</properties:Characters>
  <properties:Lines>55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2016-10-04T09:31:00Z</dcterms:created>
  <dc:creator>roson</dc:creator>
  <cp:lastModifiedBy>Danijela Sekulić</cp:lastModifiedBy>
  <cp:lastPrinted>2017-10-16T12:19:00Z</cp:lastPrinted>
  <dcterms:modified xmlns:xsi="http://www.w3.org/2001/XMLSchema-instance" xsi:type="dcterms:W3CDTF">2017-10-16T12:20:00Z</dcterms:modified>
  <cp:revision>11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