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95c78" w14:paraId="9a95c78" w:rsidRDefault="00AE649C" w:rsidP="00565EB3" w:rsidR="00AE649C">
      <w:pPr>
        <w:pStyle w:val="Naslov3"/>
        <w:numPr>
          <w:ilvl w:val="0"/>
          <w:numId w:val="0"/>
        </w:numPr>
        <w:ind w:left="720"/>
        <w15:collapsed w:val="false"/>
      </w:pPr>
    </w:p>
    <w:p w:rsidRDefault="00565EB3" w:rsidP="00565EB3" w:rsidR="00565EB3">
      <w:pPr>
        <w:spacing w:after="0"/>
      </w:pPr>
      <w:r>
        <w:t>REPUBLIKA HRVATSKA</w:t>
      </w:r>
    </w:p>
    <w:p w:rsidRDefault="00565EB3" w:rsidP="00565EB3" w:rsidR="00565EB3">
      <w:pPr>
        <w:spacing w:after="0"/>
      </w:pPr>
      <w:r>
        <w:t>Trgovački sud u Varaždinu</w:t>
      </w:r>
    </w:p>
    <w:p w:rsidRDefault="00565EB3" w:rsidP="00565EB3" w:rsidR="00AE649C">
      <w:pPr>
        <w:spacing w:after="0"/>
      </w:pPr>
      <w:r>
        <w:t>Varaždin, Braće Radić br. 2.</w:t>
      </w:r>
      <w:r w:rsidR="009751D6">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565EB3" w:rsidP="00565EB3" w:rsidR="00565EB3">
      <w:pPr>
        <w:pStyle w:val="NormaleSPIS"/>
        <w:spacing w:after="0"/>
        <w:jc w:val="center"/>
        <w:rPr>
          <w:rFonts w:eastAsiaTheme="minorHAnsi"/>
          <w:lang w:eastAsia="en-US"/>
        </w:rPr>
      </w:pPr>
    </w:p>
    <w:p w:rsidRDefault="00565EB3" w:rsidP="00565EB3" w:rsidR="00565EB3">
      <w:pPr>
        <w:pStyle w:val="NormaleSPIS"/>
        <w:spacing w:after="0"/>
        <w:jc w:val="center"/>
        <w:rPr>
          <w:rFonts w:eastAsiaTheme="minorHAnsi"/>
          <w:lang w:eastAsia="en-US"/>
        </w:rPr>
      </w:pPr>
    </w:p>
    <w:p w:rsidRDefault="00565EB3" w:rsidP="00565EB3" w:rsidR="00565EB3">
      <w:pPr>
        <w:pStyle w:val="NormaleSPIS"/>
        <w:spacing w:after="0"/>
        <w:jc w:val="center"/>
        <w:rPr>
          <w:rFonts w:eastAsiaTheme="minorHAnsi"/>
          <w:lang w:eastAsia="en-US"/>
        </w:rPr>
      </w:pPr>
    </w:p>
    <w:p w:rsidRDefault="00565EB3" w:rsidP="00565EB3" w:rsidR="00565EB3">
      <w:pPr>
        <w:pStyle w:val="NormaleSPIS"/>
        <w:spacing w:after="0"/>
        <w:ind w:firstLine="0"/>
        <w:jc w:val="center"/>
        <w:rPr>
          <w:noProof/>
        </w:rPr>
      </w:pPr>
      <w:r>
        <w:rPr>
          <w:noProof/>
        </w:rPr>
        <w:t>R E P U B L I K A    H R V A T S K A</w:t>
      </w:r>
    </w:p>
    <w:p w:rsidRDefault="00565EB3" w:rsidP="00565EB3" w:rsidR="00565EB3">
      <w:pPr>
        <w:pStyle w:val="NormaleSPIS"/>
        <w:spacing w:after="0"/>
        <w:rPr>
          <w:noProof/>
        </w:rPr>
      </w:pPr>
    </w:p>
    <w:p w:rsidRDefault="00565EB3" w:rsidP="00565EB3" w:rsidR="00565EB3">
      <w:pPr>
        <w:pStyle w:val="NormaleSPIS"/>
        <w:spacing w:after="0"/>
        <w:ind w:firstLine="0"/>
        <w:jc w:val="center"/>
        <w:rPr>
          <w:noProof/>
        </w:rPr>
      </w:pPr>
      <w:r>
        <w:rPr>
          <w:noProof/>
        </w:rPr>
        <w:t>R   J    E    Š    E    N    J    E</w:t>
      </w:r>
    </w:p>
    <w:p w:rsidRDefault="00565EB3" w:rsidP="00565EB3" w:rsidR="00565EB3">
      <w:pPr>
        <w:pStyle w:val="NormaleSPIS"/>
        <w:spacing w:after="0"/>
        <w:rPr>
          <w:noProof/>
        </w:rPr>
      </w:pPr>
    </w:p>
    <w:p w:rsidRDefault="00565EB3" w:rsidP="00565EB3" w:rsidR="00565EB3">
      <w:pPr>
        <w:pStyle w:val="NormaleSPIS"/>
        <w:spacing w:after="0"/>
        <w:rPr>
          <w:noProof/>
        </w:rPr>
      </w:pPr>
    </w:p>
    <w:p w:rsidRDefault="00565EB3" w:rsidP="00565EB3" w:rsidR="00565EB3">
      <w:pPr>
        <w:pStyle w:val="NormaleSPIS"/>
        <w:spacing w:after="0"/>
        <w:rPr>
          <w:noProof/>
        </w:rPr>
      </w:pPr>
      <w:r>
        <w:rPr>
          <w:noProof/>
        </w:rPr>
        <w:tab/>
        <w:t xml:space="preserve">TRGOVAČKI SUD U VARAŽDINU, po sucu toga suda Hugu Wedemeyeru, u stečajnom postupku nad stečajnim dužnikom </w:t>
      </w:r>
      <w:r>
        <w:t>YURA d.o.o. „u stečaju“, iz Čakovca, Nikole Tesle br. 8, OIB : 09929954459,</w:t>
      </w:r>
      <w:r>
        <w:rPr>
          <w:b/>
        </w:rPr>
        <w:t xml:space="preserve"> </w:t>
      </w:r>
      <w:r>
        <w:t xml:space="preserve">kojeg zastupa stečajni upravitelj Velimir </w:t>
      </w:r>
      <w:proofErr w:type="spellStart"/>
      <w:r>
        <w:t>Slamar</w:t>
      </w:r>
      <w:proofErr w:type="spellEnd"/>
      <w:r>
        <w:t>, dipl. oec., iz Varaždina, Miroslava Krleže br. 1/I</w:t>
      </w:r>
      <w:r>
        <w:rPr>
          <w:noProof/>
        </w:rPr>
        <w:t>, na ročištu 12. listopada 2015. godine,</w:t>
      </w:r>
    </w:p>
    <w:p w:rsidRDefault="00565EB3" w:rsidP="00565EB3" w:rsidR="00565EB3">
      <w:pPr>
        <w:pStyle w:val="NormaleSPIS"/>
        <w:spacing w:after="0"/>
        <w:rPr>
          <w:noProof/>
        </w:rPr>
      </w:pPr>
    </w:p>
    <w:p w:rsidRDefault="00565EB3" w:rsidP="00565EB3" w:rsidR="00565EB3">
      <w:pPr>
        <w:pStyle w:val="NormaleSPIS"/>
        <w:spacing w:after="0"/>
        <w:ind w:firstLine="0"/>
        <w:jc w:val="center"/>
        <w:rPr>
          <w:noProof/>
        </w:rPr>
      </w:pPr>
      <w:r>
        <w:rPr>
          <w:noProof/>
        </w:rPr>
        <w:t>r  i  j  e  š  i  o         j   e</w:t>
      </w:r>
    </w:p>
    <w:p w:rsidRDefault="00565EB3" w:rsidP="00565EB3" w:rsidR="00565EB3">
      <w:pPr>
        <w:pStyle w:val="NormaleSPIS"/>
        <w:spacing w:after="0"/>
        <w:rPr>
          <w:noProof/>
        </w:rPr>
      </w:pPr>
    </w:p>
    <w:p w:rsidRDefault="00565EB3" w:rsidP="00565EB3" w:rsidR="00565EB3">
      <w:pPr>
        <w:pStyle w:val="NormaleSPIS"/>
        <w:spacing w:after="0"/>
        <w:rPr>
          <w:noProof/>
        </w:rPr>
      </w:pPr>
      <w:r>
        <w:rPr>
          <w:noProof/>
        </w:rPr>
        <w:t xml:space="preserve">   I/ O b u s t a v l j a     s e    i    z a k l j u č u j e     stečajni postupak nad stečajnim dužnikom </w:t>
      </w:r>
      <w:r>
        <w:t>YURA d.o.o. „u stečaju“, iz Čakovca, Nikole Tesle br. 8, OIB : 09929954459</w:t>
      </w:r>
      <w:r>
        <w:rPr>
          <w:noProof/>
        </w:rPr>
        <w:t>.</w:t>
      </w:r>
    </w:p>
    <w:p w:rsidRDefault="00565EB3" w:rsidP="00565EB3" w:rsidR="00565EB3">
      <w:pPr>
        <w:pStyle w:val="NormaleSPIS"/>
        <w:spacing w:after="0"/>
        <w:rPr>
          <w:noProof/>
        </w:rPr>
      </w:pPr>
    </w:p>
    <w:p w:rsidRDefault="00565EB3" w:rsidP="00565EB3" w:rsidR="00565EB3">
      <w:pPr>
        <w:pStyle w:val="NormaleSPIS"/>
        <w:spacing w:after="0"/>
        <w:rPr>
          <w:noProof/>
        </w:rPr>
      </w:pPr>
      <w:r>
        <w:rPr>
          <w:noProof/>
        </w:rPr>
        <w:tab/>
        <w:t>II/ Ovo rješenje objaviti će se na e-oglasnoj ploči ovoga suda, te će se dostaviti sudskom registru radi brisanja stečajnog dužnika iz sudskog registra po pravomoćnosti rješenja.</w:t>
      </w:r>
    </w:p>
    <w:p w:rsidRDefault="00565EB3" w:rsidP="00565EB3" w:rsidR="00565EB3">
      <w:pPr>
        <w:pStyle w:val="NormaleSPIS"/>
        <w:spacing w:after="0"/>
        <w:rPr>
          <w:noProof/>
        </w:rPr>
      </w:pPr>
    </w:p>
    <w:p w:rsidRDefault="00565EB3" w:rsidP="00565EB3" w:rsidR="00565EB3">
      <w:pPr>
        <w:pStyle w:val="NormaleSPIS"/>
        <w:spacing w:after="0"/>
        <w:ind w:firstLine="0"/>
        <w:jc w:val="center"/>
        <w:rPr>
          <w:noProof/>
        </w:rPr>
      </w:pPr>
      <w:r>
        <w:rPr>
          <w:noProof/>
        </w:rPr>
        <w:t>Obrazloženje</w:t>
      </w:r>
    </w:p>
    <w:p w:rsidRDefault="00565EB3" w:rsidP="00565EB3" w:rsidR="00565EB3">
      <w:pPr>
        <w:pStyle w:val="NormaleSPIS"/>
        <w:spacing w:after="0"/>
        <w:rPr>
          <w:noProof/>
        </w:rPr>
      </w:pPr>
    </w:p>
    <w:p w:rsidRDefault="00565EB3" w:rsidP="00565EB3" w:rsidR="00565EB3">
      <w:pPr>
        <w:pStyle w:val="NormaleSPIS"/>
        <w:spacing w:after="0"/>
        <w:rPr>
          <w:noProof/>
        </w:rPr>
      </w:pPr>
      <w:r>
        <w:rPr>
          <w:noProof/>
        </w:rPr>
        <w:tab/>
      </w:r>
    </w:p>
    <w:p w:rsidRDefault="00565EB3" w:rsidP="00565EB3" w:rsidR="00D40BB2">
      <w:pPr>
        <w:pStyle w:val="NormaleSPIS"/>
        <w:spacing w:after="0"/>
        <w:rPr>
          <w:noProof/>
        </w:rPr>
      </w:pPr>
      <w:r>
        <w:rPr>
          <w:noProof/>
        </w:rPr>
        <w:tab/>
        <w:t>Rješenjem ovoga suda poslovni broj 6 St-57/</w:t>
      </w:r>
      <w:r w:rsidR="00E508AC">
        <w:rPr>
          <w:noProof/>
        </w:rPr>
        <w:t>08-27</w:t>
      </w:r>
      <w:r>
        <w:rPr>
          <w:noProof/>
        </w:rPr>
        <w:t xml:space="preserve"> od </w:t>
      </w:r>
      <w:r w:rsidR="00E508AC">
        <w:rPr>
          <w:noProof/>
        </w:rPr>
        <w:t>18. rujna 2009</w:t>
      </w:r>
      <w:r>
        <w:rPr>
          <w:noProof/>
        </w:rPr>
        <w:t xml:space="preserve">. godine  otvoren je stečajni postupak nad stečajnim dužnikom </w:t>
      </w:r>
      <w:r>
        <w:t>YURA d.o.o. „u stečaju“, iz Čakovca, Nikole Tesle br. 8, OIB : 09929954459</w:t>
      </w:r>
      <w:r>
        <w:rPr>
          <w:noProof/>
        </w:rPr>
        <w:t>, te je za stečajnog upravitelja imenovan</w:t>
      </w:r>
      <w:r w:rsidR="00D40BB2">
        <w:rPr>
          <w:noProof/>
        </w:rPr>
        <w:t>a Sanja Kraljek, odvjetnica iz Čakovca, Kralja Tomislava br. 14.</w:t>
      </w:r>
    </w:p>
    <w:p w:rsidRDefault="00D40BB2" w:rsidP="00B9279C" w:rsidR="00B9279C">
      <w:pPr>
        <w:pStyle w:val="NormaleSPIS"/>
        <w:spacing w:after="0"/>
        <w:rPr>
          <w:noProof/>
        </w:rPr>
      </w:pPr>
      <w:r>
        <w:rPr>
          <w:noProof/>
        </w:rPr>
        <w:t>Ovaj je sud rješenjem poslovni broj 6 St-57/08-52 od 21. prosinca 2009. godine razriješio navedenog stečajnog upravitelja te je za novog imenovao Marka Lapaine, odvjetnika iz Varaždina, Supilova br. 50a-b/1</w:t>
      </w:r>
      <w:r w:rsidR="002966C8">
        <w:rPr>
          <w:noProof/>
        </w:rPr>
        <w:t>, da bi ponovo razriješio stečajnog upravitelja, te je rješenjem poslovni broj 6 St-57/08-91 od 15. veljače 2013. godine imenovao novog stečajnog upravitelja u osobi Velimira Slamara, dipl. oec., iz Varaždina, Zrinskih i Frankopana br. 2.</w:t>
      </w:r>
    </w:p>
    <w:p w:rsidRDefault="00B9279C" w:rsidP="00565EB3" w:rsidR="00565EB3">
      <w:pPr>
        <w:pStyle w:val="NormaleSPIS"/>
        <w:spacing w:after="0"/>
        <w:rPr>
          <w:noProof/>
        </w:rPr>
      </w:pPr>
      <w:r>
        <w:rPr>
          <w:noProof/>
        </w:rPr>
        <w:tab/>
        <w:t>Navedeni je stečajni upravitelj</w:t>
      </w:r>
      <w:r w:rsidR="00AA39C8">
        <w:rPr>
          <w:noProof/>
        </w:rPr>
        <w:t xml:space="preserve"> 6. listopada</w:t>
      </w:r>
      <w:r w:rsidR="00565EB3">
        <w:rPr>
          <w:noProof/>
        </w:rPr>
        <w:t xml:space="preserve"> 2015. godine podnio izvješće o tijeku stečajnog postupka, te je predložio da se, između ostalog, zbog nedostatnosti stečajne mase ovaj postupak u smislu odredbe čl. 203. st. 1. Stečajnog zakona obustavi i zaključi. </w:t>
      </w:r>
    </w:p>
    <w:p w:rsidRDefault="00565EB3" w:rsidP="00565EB3" w:rsidR="00565EB3">
      <w:pPr>
        <w:pStyle w:val="NormaleSPIS"/>
        <w:spacing w:after="0"/>
        <w:rPr>
          <w:noProof/>
        </w:rPr>
      </w:pPr>
      <w:r>
        <w:rPr>
          <w:noProof/>
        </w:rPr>
        <w:t xml:space="preserve"> </w:t>
      </w:r>
      <w:r>
        <w:rPr>
          <w:noProof/>
        </w:rPr>
        <w:tab/>
        <w:t>Sud je zbog iznijetog sukladno odredbi čl. 203. st. 2. Stečajnog zakona (Narodne novine br. 44/96., 29/99., 129/00., 123/03., 197/03., 187/04. i 82/06., 116/10., 25/12. i 133/12. dalje : SZ-a) na skupšt</w:t>
      </w:r>
      <w:r w:rsidR="00B9279C">
        <w:rPr>
          <w:noProof/>
        </w:rPr>
        <w:t>ini vjerovnika održanoj 12. listopada</w:t>
      </w:r>
      <w:r>
        <w:rPr>
          <w:noProof/>
        </w:rPr>
        <w:t xml:space="preserve"> 201</w:t>
      </w:r>
      <w:r w:rsidR="00B9279C">
        <w:rPr>
          <w:noProof/>
        </w:rPr>
        <w:t>5</w:t>
      </w:r>
      <w:r>
        <w:rPr>
          <w:noProof/>
        </w:rPr>
        <w:t xml:space="preserve">. godine pribavio mišljenje vjerovnika stečajne mase, stečajnog upravitelja i skupštine vjerovnika. </w:t>
      </w:r>
    </w:p>
    <w:p w:rsidRDefault="00565EB3" w:rsidP="00565EB3" w:rsidR="00565EB3">
      <w:pPr>
        <w:pStyle w:val="NormaleSPIS"/>
        <w:spacing w:after="0"/>
        <w:rPr>
          <w:noProof/>
        </w:rPr>
      </w:pPr>
      <w:r>
        <w:rPr>
          <w:noProof/>
        </w:rPr>
        <w:lastRenderedPageBreak/>
        <w:t>Na navedenom ročištu svi prisutni vjerovnici usuglasili su se s prijedlogom stečajnog upravitelja da se predmetni postupak zbog nedostatnosti stečajne mase obustavi i zaključi.</w:t>
      </w:r>
      <w:r>
        <w:rPr>
          <w:noProof/>
        </w:rPr>
        <w:tab/>
        <w:t>Zbog iznijetog, a budući da je nakon otvaranja stečajnog postupka utvrđeno da stečajna masa nije dostatna ni za pokriće troškova stečajnog postupka, te kako su ispunjene pretpostavke za donošenje ovoga rješenja iz odredbe čl. 203. st. 2. SZ-a, sud je temeljem odredbe čl. 203. st. 1. SZ-a, a u svezi sa čl. 196. st. 2. SZ-a, odlučio kao u izreci ovog rješenja.</w:t>
      </w:r>
    </w:p>
    <w:p w:rsidRDefault="00565EB3" w:rsidP="00565EB3" w:rsidR="00565EB3">
      <w:pPr>
        <w:pStyle w:val="NormaleSPIS"/>
        <w:spacing w:after="0"/>
        <w:rPr>
          <w:noProof/>
        </w:rPr>
      </w:pPr>
      <w:r>
        <w:rPr>
          <w:noProof/>
        </w:rPr>
        <w:tab/>
      </w:r>
      <w:r>
        <w:rPr>
          <w:noProof/>
        </w:rPr>
        <w:tab/>
      </w:r>
    </w:p>
    <w:p w:rsidRDefault="00565EB3" w:rsidP="00565EB3" w:rsidR="00565EB3">
      <w:pPr>
        <w:pStyle w:val="NormaleSPIS"/>
        <w:spacing w:after="0"/>
        <w:rPr>
          <w:noProof/>
        </w:rPr>
      </w:pPr>
    </w:p>
    <w:p w:rsidRDefault="00565EB3" w:rsidP="00565EB3" w:rsidR="00565EB3">
      <w:pPr>
        <w:pStyle w:val="NormaleSPIS"/>
        <w:spacing w:after="0"/>
        <w:jc w:val="center"/>
        <w:rPr>
          <w:noProof/>
        </w:rPr>
      </w:pPr>
      <w:r>
        <w:rPr>
          <w:noProof/>
        </w:rPr>
        <w:t xml:space="preserve">U Varaždinu, </w:t>
      </w:r>
      <w:r w:rsidR="004E0177">
        <w:rPr>
          <w:noProof/>
        </w:rPr>
        <w:t>12</w:t>
      </w:r>
      <w:r>
        <w:rPr>
          <w:noProof/>
        </w:rPr>
        <w:t>. listopada 2015. godine.</w:t>
      </w:r>
    </w:p>
    <w:p w:rsidRDefault="00565EB3" w:rsidP="00565EB3" w:rsidR="00565EB3">
      <w:pPr>
        <w:pStyle w:val="NormaleSPIS"/>
        <w:spacing w:after="0"/>
        <w:rPr>
          <w:noProof/>
        </w:rPr>
      </w:pPr>
    </w:p>
    <w:p w:rsidRDefault="00565EB3" w:rsidP="00565EB3" w:rsidR="00565EB3">
      <w:pPr>
        <w:pStyle w:val="NormaleSPIS"/>
        <w:spacing w:after="0"/>
        <w:rPr>
          <w:noProof/>
        </w:rPr>
      </w:pPr>
      <w:r>
        <w:rPr>
          <w:noProof/>
        </w:rPr>
        <w:tab/>
        <w:t xml:space="preserve"> </w:t>
      </w:r>
    </w:p>
    <w:p w:rsidRDefault="00565EB3" w:rsidP="00565EB3" w:rsidR="00565EB3">
      <w:pPr>
        <w:pStyle w:val="NormaleSPIS"/>
        <w:spacing w:after="0"/>
        <w:rPr>
          <w:noProof/>
        </w:rPr>
      </w:pPr>
      <w:r>
        <w:rPr>
          <w:noProof/>
        </w:rPr>
        <w:tab/>
      </w:r>
      <w:r>
        <w:rPr>
          <w:noProof/>
        </w:rPr>
        <w:tab/>
      </w:r>
      <w:r>
        <w:rPr>
          <w:noProof/>
        </w:rPr>
        <w:tab/>
      </w:r>
      <w:r>
        <w:rPr>
          <w:noProof/>
        </w:rPr>
        <w:tab/>
      </w:r>
      <w:r>
        <w:rPr>
          <w:noProof/>
        </w:rPr>
        <w:tab/>
      </w:r>
      <w:r>
        <w:rPr>
          <w:noProof/>
        </w:rPr>
        <w:tab/>
      </w:r>
      <w:r>
        <w:rPr>
          <w:noProof/>
        </w:rPr>
        <w:tab/>
        <w:t xml:space="preserve">             STEČAJNI  SUDAC :</w:t>
      </w:r>
    </w:p>
    <w:p w:rsidRDefault="00565EB3" w:rsidP="00565EB3" w:rsidR="00565EB3">
      <w:pPr>
        <w:pStyle w:val="NormaleSPIS"/>
        <w:spacing w:after="0"/>
        <w:rPr>
          <w:noProof/>
        </w:rPr>
      </w:pPr>
    </w:p>
    <w:p w:rsidRDefault="00565EB3" w:rsidP="00B41D8F" w:rsidR="00565EB3">
      <w:pPr>
        <w:pStyle w:val="NormaleSPIS"/>
        <w:spacing w:after="0"/>
        <w:rPr>
          <w:noProof/>
        </w:rPr>
      </w:pPr>
      <w:r>
        <w:rPr>
          <w:noProof/>
        </w:rPr>
        <w:tab/>
      </w:r>
      <w:r>
        <w:rPr>
          <w:noProof/>
        </w:rPr>
        <w:tab/>
      </w:r>
      <w:r>
        <w:rPr>
          <w:noProof/>
        </w:rPr>
        <w:tab/>
      </w:r>
      <w:r>
        <w:rPr>
          <w:noProof/>
        </w:rPr>
        <w:tab/>
      </w:r>
      <w:r>
        <w:rPr>
          <w:noProof/>
        </w:rPr>
        <w:tab/>
      </w:r>
      <w:r>
        <w:rPr>
          <w:noProof/>
        </w:rPr>
        <w:tab/>
      </w:r>
      <w:r>
        <w:rPr>
          <w:noProof/>
        </w:rPr>
        <w:tab/>
      </w:r>
      <w:r>
        <w:rPr>
          <w:noProof/>
        </w:rPr>
        <w:tab/>
        <w:t xml:space="preserve"> </w:t>
      </w:r>
      <w:r w:rsidR="00B41D8F">
        <w:rPr>
          <w:noProof/>
        </w:rPr>
        <w:t xml:space="preserve">   </w:t>
      </w:r>
      <w:r>
        <w:rPr>
          <w:noProof/>
        </w:rPr>
        <w:t xml:space="preserve"> Hugo Wedemeyer</w:t>
      </w:r>
    </w:p>
    <w:p w:rsidRDefault="00565EB3" w:rsidP="00565EB3" w:rsidR="00565EB3">
      <w:pPr>
        <w:pStyle w:val="NormaleSPIS"/>
        <w:spacing w:after="0"/>
        <w:rPr>
          <w:noProof/>
        </w:rPr>
      </w:pPr>
    </w:p>
    <w:p w:rsidRDefault="00565EB3" w:rsidP="00565EB3" w:rsidR="00565EB3">
      <w:pPr>
        <w:pStyle w:val="NormaleSPIS"/>
        <w:spacing w:after="0"/>
        <w:rPr>
          <w:noProof/>
        </w:rPr>
      </w:pPr>
    </w:p>
    <w:p w:rsidRDefault="00565EB3" w:rsidP="00565EB3" w:rsidR="00565EB3">
      <w:pPr>
        <w:pStyle w:val="NormaleSPIS"/>
        <w:spacing w:after="0"/>
        <w:rPr>
          <w:noProof/>
        </w:rPr>
      </w:pPr>
    </w:p>
    <w:p w:rsidRDefault="00565EB3" w:rsidP="00565EB3" w:rsidR="00565EB3" w:rsidRPr="00565EB3">
      <w:pPr>
        <w:pStyle w:val="NormaleSPIS"/>
        <w:spacing w:after="0"/>
        <w:ind w:firstLine="0"/>
        <w:rPr>
          <w:noProof/>
          <w:u w:val="single"/>
        </w:rPr>
      </w:pPr>
      <w:r w:rsidRPr="00565EB3">
        <w:rPr>
          <w:noProof/>
          <w:u w:val="single"/>
        </w:rPr>
        <w:t>UPUTA  O  PRAVNOM  LIJEKU :</w:t>
      </w:r>
    </w:p>
    <w:p w:rsidRDefault="00565EB3" w:rsidP="00565EB3" w:rsidR="00565EB3">
      <w:pPr>
        <w:pStyle w:val="NormaleSPIS"/>
        <w:spacing w:after="0"/>
        <w:rPr>
          <w:noProof/>
        </w:rPr>
      </w:pPr>
    </w:p>
    <w:p w:rsidRDefault="00565EB3" w:rsidP="00565EB3" w:rsidR="00565EB3">
      <w:pPr>
        <w:pStyle w:val="NormaleSPIS"/>
        <w:spacing w:after="0"/>
        <w:rPr>
          <w:noProof/>
        </w:rPr>
      </w:pPr>
      <w:r>
        <w:rPr>
          <w:noProof/>
        </w:rPr>
        <w:tab/>
        <w:t>Protiv ovog rješenja svaki stečajni vjerovnik i stečajni dužnik mogu podnijeti žalbu u roku od osam (8) dana od njegovog priopćenja, pisano u tri (3) primjerka, putem ovoga suda na Visoki trgovački sud Republike Hrvatske u Zagrebu.</w:t>
      </w:r>
    </w:p>
    <w:p w:rsidRDefault="00565EB3" w:rsidP="00565EB3" w:rsidR="00565EB3">
      <w:pPr>
        <w:pStyle w:val="NormaleSPIS"/>
        <w:spacing w:after="0"/>
        <w:rPr>
          <w:noProof/>
        </w:rPr>
      </w:pPr>
    </w:p>
    <w:p w:rsidRDefault="00565EB3" w:rsidP="00565EB3" w:rsidR="00565EB3">
      <w:pPr>
        <w:pStyle w:val="NormaleSPIS"/>
        <w:spacing w:after="0"/>
        <w:rPr>
          <w:noProof/>
        </w:rPr>
      </w:pPr>
    </w:p>
    <w:p w:rsidRDefault="00565EB3" w:rsidP="00B86C37" w:rsidR="00565EB3">
      <w:pPr>
        <w:pStyle w:val="NormaleSPIS"/>
        <w:spacing w:after="0"/>
        <w:ind w:firstLine="0"/>
        <w:rPr>
          <w:noProof/>
        </w:rPr>
      </w:pPr>
      <w:r>
        <w:rPr>
          <w:noProof/>
        </w:rPr>
        <w:t>DNA :</w:t>
      </w:r>
    </w:p>
    <w:p w:rsidRDefault="00565EB3" w:rsidP="00565EB3" w:rsidR="00565EB3">
      <w:pPr>
        <w:pStyle w:val="NormaleSPIS"/>
        <w:spacing w:after="0"/>
        <w:rPr>
          <w:noProof/>
        </w:rPr>
      </w:pPr>
    </w:p>
    <w:p w:rsidRDefault="00565EB3" w:rsidP="00B86C37" w:rsidR="00565EB3">
      <w:pPr>
        <w:pStyle w:val="NormaleSPIS"/>
        <w:spacing w:after="0"/>
        <w:ind w:firstLine="0"/>
        <w:rPr>
          <w:noProof/>
        </w:rPr>
      </w:pPr>
      <w:r>
        <w:rPr>
          <w:noProof/>
        </w:rPr>
        <w:t xml:space="preserve">Stečajni upravitelj Velimir Slamar, dipl. oec., iz Varaždina, </w:t>
      </w:r>
    </w:p>
    <w:p w:rsidRDefault="00565EB3" w:rsidP="00B86C37" w:rsidR="00565EB3">
      <w:pPr>
        <w:pStyle w:val="NormaleSPIS"/>
        <w:spacing w:after="0"/>
        <w:ind w:firstLine="0"/>
        <w:rPr>
          <w:noProof/>
        </w:rPr>
      </w:pPr>
      <w:r>
        <w:rPr>
          <w:noProof/>
        </w:rPr>
        <w:t>Miroslava Krleže br. 1/I,</w:t>
      </w:r>
    </w:p>
    <w:p w:rsidRDefault="00565EB3" w:rsidP="00565EB3" w:rsidR="00565EB3">
      <w:pPr>
        <w:pStyle w:val="NormaleSPIS"/>
        <w:spacing w:after="0"/>
        <w:rPr>
          <w:noProof/>
        </w:rPr>
      </w:pPr>
    </w:p>
    <w:p w:rsidRDefault="00565EB3" w:rsidP="00B86C37" w:rsidR="00565EB3">
      <w:pPr>
        <w:pStyle w:val="NormaleSPIS"/>
        <w:spacing w:after="0"/>
        <w:ind w:firstLine="0"/>
        <w:rPr>
          <w:noProof/>
        </w:rPr>
      </w:pPr>
      <w:r>
        <w:rPr>
          <w:noProof/>
        </w:rPr>
        <w:t>Županijsko državno odvjetništvo u Varaždinu,</w:t>
      </w:r>
    </w:p>
    <w:p w:rsidRDefault="00565EB3" w:rsidP="00565EB3" w:rsidR="00565EB3">
      <w:pPr>
        <w:pStyle w:val="NormaleSPIS"/>
        <w:spacing w:after="0"/>
        <w:rPr>
          <w:noProof/>
        </w:rPr>
      </w:pPr>
    </w:p>
    <w:p w:rsidRDefault="00565EB3" w:rsidP="00B86C37" w:rsidR="00565EB3">
      <w:pPr>
        <w:pStyle w:val="NormaleSPIS"/>
        <w:spacing w:after="0"/>
        <w:ind w:firstLine="0"/>
        <w:rPr>
          <w:noProof/>
        </w:rPr>
      </w:pPr>
      <w:r>
        <w:rPr>
          <w:noProof/>
        </w:rPr>
        <w:t xml:space="preserve">Financijska agencija, Regionalni centar Zagreb, Vrtni put br. 3, </w:t>
      </w:r>
    </w:p>
    <w:p w:rsidRDefault="00565EB3" w:rsidP="00565EB3" w:rsidR="00565EB3">
      <w:pPr>
        <w:pStyle w:val="NormaleSPIS"/>
        <w:spacing w:after="0"/>
        <w:rPr>
          <w:noProof/>
        </w:rPr>
      </w:pPr>
      <w:r>
        <w:rPr>
          <w:noProof/>
        </w:rPr>
        <w:t xml:space="preserve"> </w:t>
      </w:r>
    </w:p>
    <w:p w:rsidRDefault="00565EB3" w:rsidP="00B86C37" w:rsidR="00565EB3">
      <w:pPr>
        <w:pStyle w:val="NormaleSPIS"/>
        <w:spacing w:after="0"/>
        <w:ind w:firstLine="0"/>
        <w:rPr>
          <w:noProof/>
        </w:rPr>
      </w:pPr>
      <w:r>
        <w:rPr>
          <w:noProof/>
        </w:rPr>
        <w:t>e-oglasna ploča ovoga suda,</w:t>
      </w:r>
      <w:r>
        <w:rPr>
          <w:noProof/>
        </w:rPr>
        <w:tab/>
      </w:r>
    </w:p>
    <w:p w:rsidRDefault="00565EB3" w:rsidP="00565EB3" w:rsidR="00565EB3">
      <w:pPr>
        <w:pStyle w:val="NormaleSPIS"/>
        <w:spacing w:after="0"/>
        <w:ind w:firstLine="0"/>
        <w:rPr>
          <w:noProof/>
        </w:rPr>
      </w:pPr>
      <w:r>
        <w:rPr>
          <w:noProof/>
        </w:rPr>
        <w:tab/>
      </w:r>
      <w:r>
        <w:rPr>
          <w:noProof/>
        </w:rPr>
        <w:tab/>
      </w:r>
      <w:r>
        <w:rPr>
          <w:noProof/>
        </w:rPr>
        <w:tab/>
      </w:r>
      <w:r>
        <w:rPr>
          <w:noProof/>
        </w:rPr>
        <w:tab/>
      </w:r>
      <w:r>
        <w:rPr>
          <w:noProof/>
        </w:rPr>
        <w:tab/>
      </w:r>
      <w:r>
        <w:rPr>
          <w:noProof/>
        </w:rPr>
        <w:tab/>
      </w:r>
      <w:r>
        <w:rPr>
          <w:noProof/>
        </w:rPr>
        <w:tab/>
      </w:r>
      <w:r>
        <w:rPr>
          <w:noProof/>
        </w:rPr>
        <w:tab/>
        <w:t xml:space="preserve">            </w:t>
      </w:r>
    </w:p>
    <w:p w:rsidRDefault="00565EB3" w:rsidP="00B86C37" w:rsidR="00565EB3">
      <w:pPr>
        <w:pStyle w:val="NormaleSPIS"/>
        <w:spacing w:after="0"/>
        <w:ind w:firstLine="0"/>
        <w:rPr>
          <w:noProof/>
        </w:rPr>
      </w:pPr>
      <w:r>
        <w:rPr>
          <w:noProof/>
        </w:rPr>
        <w:t>Sudski registar ovoga suda (nakon pravomoćnosti),</w:t>
      </w:r>
    </w:p>
    <w:p w:rsidRDefault="00565EB3" w:rsidP="00565EB3" w:rsidR="00565EB3">
      <w:pPr>
        <w:pStyle w:val="NormaleSPIS"/>
        <w:spacing w:after="0"/>
        <w:rPr>
          <w:noProof/>
        </w:rPr>
      </w:pPr>
    </w:p>
    <w:p w:rsidRDefault="00565EB3" w:rsidP="00565EB3" w:rsidR="00565EB3">
      <w:pPr>
        <w:pStyle w:val="NormaleSPIS"/>
        <w:spacing w:after="0"/>
        <w:rPr>
          <w:noProof/>
        </w:rPr>
      </w:pPr>
      <w:r>
        <w:rPr>
          <w:noProof/>
        </w:rPr>
        <w:tab/>
      </w:r>
      <w:r>
        <w:rPr>
          <w:noProof/>
        </w:rPr>
        <w:tab/>
      </w:r>
      <w:r>
        <w:rPr>
          <w:noProof/>
        </w:rPr>
        <w:tab/>
      </w:r>
      <w:r>
        <w:rPr>
          <w:noProof/>
        </w:rPr>
        <w:tab/>
      </w:r>
      <w:r>
        <w:rPr>
          <w:noProof/>
        </w:rPr>
        <w:tab/>
      </w:r>
      <w:r>
        <w:rPr>
          <w:noProof/>
        </w:rPr>
        <w:tab/>
      </w:r>
      <w:r>
        <w:rPr>
          <w:noProof/>
        </w:rPr>
        <w:tab/>
      </w:r>
      <w:r>
        <w:rPr>
          <w:noProof/>
        </w:rPr>
        <w:tab/>
        <w:t xml:space="preserve">          </w:t>
      </w:r>
      <w:r>
        <w:rPr>
          <w:noProof/>
        </w:rPr>
        <w:tab/>
      </w:r>
      <w:r>
        <w:rPr>
          <w:noProof/>
        </w:rPr>
        <w:tab/>
      </w:r>
      <w:r>
        <w:rPr>
          <w:noProof/>
        </w:rPr>
        <w:tab/>
      </w:r>
      <w:r>
        <w:rPr>
          <w:noProof/>
        </w:rPr>
        <w:tab/>
        <w:t xml:space="preserve">          </w:t>
      </w:r>
    </w:p>
    <w:p w:rsidRDefault="00565EB3" w:rsidP="00565EB3" w:rsidR="00565EB3">
      <w:pPr>
        <w:pStyle w:val="NormaleSPIS"/>
        <w:spacing w:after="0"/>
        <w:rPr>
          <w:noProof/>
        </w:rPr>
      </w:pPr>
      <w:r>
        <w:rPr>
          <w:noProof/>
        </w:rPr>
        <w:tab/>
      </w:r>
      <w:r>
        <w:rPr>
          <w:noProof/>
        </w:rPr>
        <w:tab/>
      </w:r>
      <w:r>
        <w:rPr>
          <w:noProof/>
        </w:rPr>
        <w:tab/>
      </w:r>
      <w:r>
        <w:rPr>
          <w:noProof/>
        </w:rPr>
        <w:tab/>
      </w:r>
      <w:r>
        <w:rPr>
          <w:noProof/>
        </w:rPr>
        <w:tab/>
      </w:r>
      <w:r>
        <w:rPr>
          <w:noProof/>
        </w:rPr>
        <w:tab/>
      </w:r>
      <w:r>
        <w:rPr>
          <w:noProof/>
        </w:rPr>
        <w:tab/>
      </w:r>
      <w:r>
        <w:rPr>
          <w:noProof/>
        </w:rPr>
        <w:tab/>
        <w:t xml:space="preserve">             </w:t>
      </w:r>
    </w:p>
    <w:p w:rsidRDefault="00565EB3" w:rsidP="00B41D8F" w:rsidR="00565EB3">
      <w:pPr>
        <w:pStyle w:val="NormaleSPIS"/>
        <w:spacing w:after="0"/>
        <w:ind w:firstLine="0"/>
        <w:rPr>
          <w:noProof/>
        </w:rPr>
      </w:pPr>
      <w:bookmarkStart w:name="_GoBack" w:id="0"/>
      <w:bookmarkEnd w:id="0"/>
      <w:r>
        <w:rPr>
          <w:noProof/>
        </w:rPr>
        <w:t>Pisarnica - kal. pravomoćnosti – 8 dana,</w:t>
      </w:r>
    </w:p>
    <w:p w:rsidRDefault="00565EB3" w:rsidP="00565EB3" w:rsidR="00565EB3">
      <w:pPr>
        <w:pStyle w:val="NormaleSPIS"/>
        <w:spacing w:after="0"/>
        <w:rPr>
          <w:noProof/>
        </w:rPr>
      </w:pPr>
    </w:p>
    <w:p w:rsidRDefault="00565EB3" w:rsidP="00565EB3" w:rsidR="00565EB3">
      <w:pPr>
        <w:pStyle w:val="NormaleSPIS"/>
        <w:spacing w:after="0"/>
        <w:rPr>
          <w:noProof/>
        </w:rPr>
      </w:pPr>
    </w:p>
    <w:p w:rsidRDefault="00565EB3" w:rsidP="00565EB3" w:rsidR="00565EB3">
      <w:pPr>
        <w:pStyle w:val="NormaleSPIS"/>
        <w:spacing w:after="0"/>
        <w:jc w:val="center"/>
        <w:rPr>
          <w:noProof/>
        </w:rPr>
      </w:pPr>
      <w:r>
        <w:rPr>
          <w:noProof/>
        </w:rPr>
        <w:t>U Varaždinu, 13. listopada 2015. godine.</w:t>
      </w:r>
    </w:p>
    <w:p w:rsidRDefault="00565EB3" w:rsidP="00565EB3" w:rsidR="00565EB3">
      <w:pPr>
        <w:pStyle w:val="NormaleSPIS"/>
        <w:spacing w:after="0"/>
        <w:rPr>
          <w:noProof/>
        </w:rPr>
      </w:pPr>
    </w:p>
    <w:p w:rsidRDefault="00565EB3" w:rsidP="00565EB3" w:rsidR="00A21F0D">
      <w:pPr>
        <w:pStyle w:val="NormaleSPIS"/>
        <w:spacing w:after="0"/>
        <w:rPr>
          <w:noProof/>
        </w:rPr>
      </w:pPr>
      <w:r>
        <w:rPr>
          <w:noProof/>
        </w:rPr>
        <w:tab/>
      </w:r>
      <w:r>
        <w:rPr>
          <w:noProof/>
        </w:rPr>
        <w:tab/>
      </w:r>
      <w:r>
        <w:rPr>
          <w:noProof/>
        </w:rPr>
        <w:tab/>
      </w:r>
      <w:r>
        <w:rPr>
          <w:noProof/>
        </w:rPr>
        <w:tab/>
      </w:r>
      <w:r>
        <w:rPr>
          <w:noProof/>
        </w:rPr>
        <w:tab/>
      </w:r>
      <w:r>
        <w:rPr>
          <w:noProof/>
        </w:rPr>
        <w:tab/>
      </w:r>
      <w:r>
        <w:rPr>
          <w:noProof/>
        </w:rPr>
        <w:tab/>
      </w:r>
      <w:r>
        <w:rPr>
          <w:noProof/>
        </w:rPr>
        <w:tab/>
        <w:t xml:space="preserve">                 STEČAJNI  SUDAC :</w:t>
      </w:r>
    </w:p>
    <w:p w:rsidRDefault="00DA0242" w:rsidP="00565EB3" w:rsidR="00DA0242">
      <w:pPr>
        <w:pStyle w:val="ZapisniarPotpis"/>
        <w:spacing w:after="0"/>
      </w:pP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1D6" w:rsidP="00537B78" w:rsidR="009751D6">
      <w:r>
        <w:separator/>
      </w:r>
    </w:p>
  </w:endnote>
  <w:endnote w:id="0" w:type="continuationSeparator">
    <w:p w:rsidRDefault="009751D6" w:rsidP="00537B78" w:rsidR="009751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4608153"/>
      <w:docPartObj>
        <w:docPartGallery w:val="Page Numbers (Bottom of Page)"/>
        <w:docPartUnique/>
      </w:docPartObj>
    </w:sdtPr>
    <w:sdtEndPr/>
    <w:sdtContent>
      <w:p w:rsidRDefault="00565EB3" w:rsidR="00565EB3">
        <w:pPr>
          <w:pStyle w:val="Podnoje"/>
        </w:pPr>
        <w:r>
          <w:fldChar w:fldCharType="begin"/>
        </w:r>
        <w:r>
          <w:instrText>PAGE   \* MERGEFORMAT</w:instrText>
        </w:r>
        <w:r>
          <w:fldChar w:fldCharType="separate"/>
        </w:r>
        <w:r w:rsidR="00B41D8F">
          <w:t>2</w:t>
        </w:r>
        <w:r>
          <w:fldChar w:fldCharType="end"/>
        </w:r>
      </w:p>
    </w:sdtContent>
  </w:sdt>
  <w:p w:rsidRDefault="00565EB3" w:rsidR="00565EB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1D6" w:rsidP="00537B78" w:rsidR="009751D6">
      <w:r>
        <w:separator/>
      </w:r>
    </w:p>
  </w:footnote>
  <w:footnote w:id="0" w:type="continuationSeparator">
    <w:p w:rsidRDefault="009751D6" w:rsidP="00537B78" w:rsidR="009751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5EB3" w:rsidR="008333A9">
    <w:pPr>
      <w:pStyle w:val="Zaglavlje"/>
    </w:pPr>
    <w:r>
      <w:rPr>
        <w:rStyle w:val="PozadinaSvijetloCrvena"/>
        <w:shd w:fill="auto" w:color="auto" w:val="clear"/>
      </w:rPr>
      <w:t>POSL. BROJ : 6 St-57/08-51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4AB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66C8"/>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177"/>
    <w:rsid w:val="004E0443"/>
    <w:rsid w:val="004E1291"/>
    <w:rsid w:val="004E1474"/>
    <w:rsid w:val="004E1891"/>
    <w:rsid w:val="004E1F88"/>
    <w:rsid w:val="004E232C"/>
    <w:rsid w:val="004E2B3F"/>
    <w:rsid w:val="004E3390"/>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5EB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51D6"/>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9C8"/>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03F4"/>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1D8F"/>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6C37"/>
    <w:rsid w:val="00B87282"/>
    <w:rsid w:val="00B877F4"/>
    <w:rsid w:val="00B87C3D"/>
    <w:rsid w:val="00B90982"/>
    <w:rsid w:val="00B90AA9"/>
    <w:rsid w:val="00B92423"/>
    <w:rsid w:val="00B9279C"/>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0BB2"/>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8AC"/>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2015.</izvorni_sadrzaj>
    <derivirana_varijabla naziv="DomainObject.DatumDonosenjaOdluke_1">13.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St-57/2008-51</izvorni_sadrzaj>
    <derivirana_varijabla naziv="DomainObject.Oznaka_1">St-57/2008-51</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2008.</izvorni_sadrzaj>
    <derivirana_varijabla naziv="DomainObject.Predmet.DatumOsnivanja_1">26. ožujka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 otvoren: 18.9.2009. (rj. St-57/08-27)
Ogl. ploča: 18.9.2009.
Objava u NN-116/09 od 25.9.2009.</izvorni_sadrzaj>
    <derivirana_varijabla naziv="DomainObject.Predmet.Opis_1">St. otvoren: 18.9.2009. (rj. St-57/08-27)
Ogl. ploča: 18.9.2009.
Objava u NN-116/09 od 25.9.2009.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St-57/2008</izvorni_sadrzaj>
    <derivirana_varijabla naziv="DomainObject.Predmet.OznakaBroj_1">St-57/2008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YURA društvo s ograničenom odgovornošću za industrijsku proizvodnju, vanjsku i unutarnju trgovinu "u stečaju"</izvorni_sadrzaj>
    <derivirana_varijabla naziv="DomainObject.Predmet.ProtustrankaFormated_1">  YURA društvo s ograničenom odgovornošću za industrijsku proizvodnju, vanjsku i unutarnju trgovinu "u stečaju"</derivirana_varijabla>
  </DomainObject.Predmet.ProtustrankaFormated>
  <DomainObject.Predmet.ProtustrankaFormatedOIB>
    <izvorni_sadrzaj>  YURA društvo s ograničenom odgovornošću za industrijsku proizvodnju, vanjsku i unutarnju trgovinu "u stečaju", OIB 09929954459</izvorni_sadrzaj>
    <derivirana_varijabla naziv="DomainObject.Predmet.ProtustrankaFormatedOIB_1">  YURA društvo s ograničenom odgovornošću za industrijsku proizvodnju, vanjsku i unutarnju trgovinu "u stečaju", OIB 09929954459</derivirana_varijabla>
  </DomainObject.Predmet.ProtustrankaFormatedOIB>
  <DomainObject.Predmet.ProtustrankaFormatedWithAdress>
    <izvorni_sadrzaj> YURA društvo s ograničenom odgovornošću za industrijsku proizvodnju, vanjsku i unutarnju trgovinu "u stečaju", Nikole Tesle 8, 40000 Čakovec</izvorni_sadrzaj>
    <derivirana_varijabla naziv="DomainObject.Predmet.ProtustrankaFormatedWithAdress_1"> YURA društvo s ograničenom odgovornošću za industrijsku proizvodnju, vanjsku i unutarnju trgovinu "u stečaju", Nikole Tesle 8, 40000 Čakovec</derivirana_varijabla>
  </DomainObject.Predmet.ProtustrankaFormatedWithAdress>
  <DomainObject.Predmet.ProtustrankaFormatedWithAdressOIB>
    <izvorni_sadrzaj> YURA društvo s ograničenom odgovornošću za industrijsku proizvodnju, vanjsku i unutarnju trgovinu "u stečaju", OIB 09929954459, Nikole Tesle 8, 40000 Čakovec</izvorni_sadrzaj>
    <derivirana_varijabla naziv="DomainObject.Predmet.ProtustrankaFormatedWithAdressOIB_1"> YURA društvo s ograničenom odgovornošću za industrijsku proizvodnju, vanjsku i unutarnju trgovinu "u stečaju", OIB 09929954459, Nikole Tesle 8, 40000 Čakovec</derivirana_varijabla>
  </DomainObject.Predmet.ProtustrankaFormatedWithAdressOIB>
  <DomainObject.Predmet.ProtustrankaWithAdress>
    <izvorni_sadrzaj>YURA društvo s ograničenom odgovornošću za industrijsku proizvodnju, vanjsku i unutarnju trgovinu "u stečaju" Nikole Tesle 8, 40000 Čakovec</izvorni_sadrzaj>
    <derivirana_varijabla naziv="DomainObject.Predmet.ProtustrankaWithAdress_1">YURA društvo s ograničenom odgovornošću za industrijsku proizvodnju, vanjsku i unutarnju trgovinu "u stečaju" Nikole Tesle 8, 40000 Čakovec</derivirana_varijabla>
  </DomainObject.Predmet.ProtustrankaWithAdress>
  <DomainObject.Predmet.ProtustrankaWithAdressOIB>
    <izvorni_sadrzaj>YURA društvo s ograničenom odgovornošću za industrijsku proizvodnju, vanjsku i unutarnju trgovinu "u stečaju", OIB 09929954459, Nikole Tesle 8, 40000 Čakovec</izvorni_sadrzaj>
    <derivirana_varijabla naziv="DomainObject.Predmet.ProtustrankaWithAdressOIB_1">YURA društvo s ograničenom odgovornošću za industrijsku proizvodnju, vanjsku i unutarnju trgovinu "u stečaju", OIB 09929954459, Nikole Tesle 8, 40000 Čakovec</derivirana_varijabla>
  </DomainObject.Predmet.ProtustrankaWithAdressOIB>
  <DomainObject.Predmet.ProtustrankaNazivFormated>
    <izvorni_sadrzaj>YURA društvo s ograničenom odgovornošću za industrijsku proizvodnju, vanjsku i unutarnju trgovinu "u stečaju"</izvorni_sadrzaj>
    <derivirana_varijabla naziv="DomainObject.Predmet.ProtustrankaNazivFormated_1">YURA društvo s ograničenom odgovornošću za industrijsku proizvodnju, vanjsku i unutarnju trgovinu "u stečaju"</derivirana_varijabla>
  </DomainObject.Predmet.ProtustrankaNazivFormated>
  <DomainObject.Predmet.ProtustrankaNazivFormatedOIB>
    <izvorni_sadrzaj>YURA društvo s ograničenom odgovornošću za industrijsku proizvodnju, vanjsku i unutarnju trgovinu "u stečaju", OIB 09929954459</izvorni_sadrzaj>
    <derivirana_varijabla naziv="DomainObject.Predmet.ProtustrankaNazivFormatedOIB_1">YURA društvo s ograničenom odgovornošću za industrijsku proizvodnju, vanjsku i unutarnju trgovinu "u stečaju", OIB 09929954459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 - MA, društvo s ograničenom odgovornošću za trgovinu i usluge ˝u stečaju˝ zastupanog po punomoćniku Stanko Makar, stečajni upravitelj GRA-MA d.o.o. u stečaju</izvorni_sadrzaj>
    <derivirana_varijabla naziv="DomainObject.Predmet.StrankaFormated_1">  GRA - MA, društvo s ograničenom odgovornošću za trgovinu i usluge ˝u stečaju˝ zastupanog po punomoćniku Stanko Makar, stečajni upravitelj GRA-MA d.o.o. u stečaju</derivirana_varijabla>
  </DomainObject.Predmet.StrankaFormated>
  <DomainObject.Predmet.StrankaFormatedOIB>
    <izvorni_sadrzaj>  GRA - MA, društvo s ograničenom odgovornošću za trgovinu i usluge ˝u stečaju˝, OIB 10185962108 zastupanog po punomoćniku Stanko Makar, stečajni upravitelj GRA-MA d.o.o. u stečaju</izvorni_sadrzaj>
    <derivirana_varijabla naziv="DomainObject.Predmet.StrankaFormatedOIB_1">  GRA - MA, društvo s ograničenom odgovornošću za trgovinu i usluge ˝u stečaju˝, OIB 10185962108 zastupanog po punomoćniku Stanko Makar, stečajni upravitelj GRA-MA d.o.o. u stečaju</derivirana_varijabla>
  </DomainObject.Predmet.StrankaFormatedOIB>
  <DomainObject.Predmet.StrankaFormatedWithAdress>
    <izvorni_sadrzaj> GRA - MA, društvo s ograničenom odgovornošću za trgovinu i usluge ˝u stečaju˝, Zrinsko-Frankopanska 15, Čakovec zastupanog po punomoćniku Stanko Makar, stečajni upravitelj GRA-MA d.o.o. u stečaju</izvorni_sadrzaj>
    <derivirana_varijabla naziv="DomainObject.Predmet.StrankaFormatedWithAdress_1"> GRA - MA, društvo s ograničenom odgovornošću za trgovinu i usluge ˝u stečaju˝, Zrinsko-Frankopanska 15, Čakovec zastupanog po punomoćniku Stanko Makar, stečajni upravitelj GRA-MA d.o.o. u stečaju</derivirana_varijabla>
  </DomainObject.Predmet.StrankaFormatedWithAdress>
  <DomainObject.Predmet.StrankaFormatedWithAdressOIB>
    <izvorni_sadrzaj> GRA - MA, društvo s ograničenom odgovornošću za trgovinu i usluge ˝u stečaju˝, OIB 10185962108, Zrinsko-Frankopanska 15, Čakovec zastupanog po punomoćniku Stanko Makar, stečajni upravitelj GRA-MA d.o.o. u stečaju</izvorni_sadrzaj>
    <derivirana_varijabla naziv="DomainObject.Predmet.StrankaFormatedWithAdressOIB_1"> GRA - MA, društvo s ograničenom odgovornošću za trgovinu i usluge ˝u stečaju˝, OIB 10185962108, Zrinsko-Frankopanska 15, Čakovec zastupanog po punomoćniku Stanko Makar, stečajni upravitelj GRA-MA d.o.o. u stečaju</derivirana_varijabla>
  </DomainObject.Predmet.StrankaFormatedWithAdressOIB>
  <DomainObject.Predmet.StrankaWithAdress>
    <izvorni_sadrzaj>GRA - MA, društvo s ograničenom odgovornošću za trgovinu i usluge ˝u stečaju˝ Zrinsko-Frankopanska 15,Čakovec</izvorni_sadrzaj>
    <derivirana_varijabla naziv="DomainObject.Predmet.StrankaWithAdress_1">GRA - MA, društvo s ograničenom odgovornošću za trgovinu i usluge ˝u stečaju˝ Zrinsko-Frankopanska 15,Čakovec</derivirana_varijabla>
  </DomainObject.Predmet.StrankaWithAdress>
  <DomainObject.Predmet.StrankaWithAdressOIB>
    <izvorni_sadrzaj>GRA - MA, društvo s ograničenom odgovornošću za trgovinu i usluge ˝u stečaju˝, OIB 10185962108, Zrinsko-Frankopanska 15,Čakovec</izvorni_sadrzaj>
    <derivirana_varijabla naziv="DomainObject.Predmet.StrankaWithAdressOIB_1">GRA - MA, društvo s ograničenom odgovornošću za trgovinu i usluge ˝u stečaju˝, OIB 10185962108, Zrinsko-Frankopanska 15,Čakovec</derivirana_varijabla>
  </DomainObject.Predmet.StrankaWithAdressOIB>
  <DomainObject.Predmet.StrankaNazivFormated>
    <izvorni_sadrzaj>GRA - MA, društvo s ograničenom odgovornošću za trgovinu i usluge ˝u stečaju˝</izvorni_sadrzaj>
    <derivirana_varijabla naziv="DomainObject.Predmet.StrankaNazivFormated_1">GRA - MA, društvo s ograničenom odgovornošću za trgovinu i usluge ˝u stečaju˝</derivirana_varijabla>
  </DomainObject.Predmet.StrankaNazivFormated>
  <DomainObject.Predmet.StrankaNazivFormatedOIB>
    <izvorni_sadrzaj>GRA - MA, društvo s ograničenom odgovornošću za trgovinu i usluge ˝u stečaju˝, OIB 10185962108</izvorni_sadrzaj>
    <derivirana_varijabla naziv="DomainObject.Predmet.StrankaNazivFormatedOIB_1">GRA - MA, društvo s ograničenom odgovornošću za trgovinu i usluge ˝u stečaju˝, OIB 10185962108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GRA - MA, društvo s ograničenom odgovornošću za trgovinu i usluge ˝u stečaju˝ zastupanog po punomoćniku Stanko Makar, stečajni upravitelj GRA-MA d.o.o. u stečaju</item>
    </izvorni_sadrzaj>
    <derivirana_varijabla naziv="DomainObject.Predmet.StrankaListFormated_1">
      <item>GRA - MA, društvo s ograničenom odgovornošću za trgovinu i usluge ˝u stečaju˝ zastupanog po punomoćniku Stanko Makar, stečajni upravitelj GRA-MA d.o.o. u stečaju</item>
    </derivirana_varijabla>
  </DomainObject.Predmet.StrankaListFormated>
  <DomainObject.Predmet.StrankaListFormatedOIB>
    <izvorni_sadrzaj>
      <item>GRA - MA, društvo s ograničenom odgovornošću za trgovinu i usluge ˝u stečaju˝, OIB 10185962108 zastupanog po punomoćniku Stanko Makar, stečajni upravitelj GRA-MA d.o.o. u stečaju</item>
    </izvorni_sadrzaj>
    <derivirana_varijabla naziv="DomainObject.Predmet.StrankaListFormatedOIB_1">
      <item>GRA - MA, društvo s ograničenom odgovornošću za trgovinu i usluge ˝u stečaju˝, OIB 10185962108 zastupanog po punomoćniku Stanko Makar, stečajni upravitelj GRA-MA d.o.o. u stečaju</item>
    </derivirana_varijabla>
  </DomainObject.Predmet.StrankaListFormatedOIB>
  <DomainObject.Predmet.StrankaListFormatedWithAdress>
    <izvorni_sadrzaj>
      <item>GRA - MA, društvo s ograničenom odgovornošću za trgovinu i usluge ˝u stečaju˝, Zrinsko-Frankopanska 15, Čakovec zastupanog po punomoćniku Stanko Makar, stečajni upravitelj GRA-MA d.o.o. u stečaju</item>
    </izvorni_sadrzaj>
    <derivirana_varijabla naziv="DomainObject.Predmet.StrankaListFormatedWithAdress_1">
      <item>GRA - MA, društvo s ograničenom odgovornošću za trgovinu i usluge ˝u stečaju˝, Zrinsko-Frankopanska 15, Čakovec zastupanog po punomoćniku Stanko Makar, stečajni upravitelj GRA-MA d.o.o. u stečaju</item>
    </derivirana_varijabla>
  </DomainObject.Predmet.StrankaListFormatedWithAdress>
  <DomainObject.Predmet.StrankaListFormatedWithAdressOIB>
    <izvorni_sadrzaj>
      <item>GRA - MA, društvo s ograničenom odgovornošću za trgovinu i usluge ˝u stečaju˝, OIB 10185962108, Zrinsko-Frankopanska 15, Čakovec zastupanog po punomoćniku Stanko Makar, stečajni upravitelj GRA-MA d.o.o. u stečaju</item>
    </izvorni_sadrzaj>
    <derivirana_varijabla naziv="DomainObject.Predmet.StrankaListFormatedWithAdressOIB_1">
      <item>GRA - MA, društvo s ograničenom odgovornošću za trgovinu i usluge ˝u stečaju˝, OIB 10185962108, Zrinsko-Frankopanska 15, Čakovec zastupanog po punomoćniku Stanko Makar, stečajni upravitelj GRA-MA d.o.o. u stečaju</item>
    </derivirana_varijabla>
  </DomainObject.Predmet.StrankaListFormatedWithAdressOIB>
  <DomainObject.Predmet.StrankaListNazivFormated>
    <izvorni_sadrzaj>
      <item>GRA - MA, društvo s ograničenom odgovornošću za trgovinu i usluge ˝u stečaju˝</item>
    </izvorni_sadrzaj>
    <derivirana_varijabla naziv="DomainObject.Predmet.StrankaListNazivFormated_1">
      <item>GRA - MA, društvo s ograničenom odgovornošću za trgovinu i usluge ˝u stečaju˝</item>
    </derivirana_varijabla>
  </DomainObject.Predmet.StrankaListNazivFormated>
  <DomainObject.Predmet.StrankaListNazivFormatedOIB>
    <izvorni_sadrzaj>
      <item>GRA - MA, društvo s ograničenom odgovornošću za trgovinu i usluge ˝u stečaju˝, OIB 10185962108</item>
    </izvorni_sadrzaj>
    <derivirana_varijabla naziv="DomainObject.Predmet.StrankaListNazivFormatedOIB_1">
      <item>GRA - MA, društvo s ograničenom odgovornošću za trgovinu i usluge ˝u stečaju˝, OIB 10185962108</item>
    </derivirana_varijabla>
  </DomainObject.Predmet.StrankaListNazivFormatedOIB>
  <DomainObject.Predmet.ProtuStrankaListFormated>
    <izvorni_sadrzaj>
      <item>YURA društvo s ograničenom odgovornošću za industrijsku proizvodnju, vanjsku i unutarnju trgovinu "u stečaju"</item>
    </izvorni_sadrzaj>
    <derivirana_varijabla naziv="DomainObject.Predmet.ProtuStrankaListFormated_1">
      <item>YURA društvo s ograničenom odgovornošću za industrijsku proizvodnju, vanjsku i unutarnju trgovinu "u stečaju"</item>
    </derivirana_varijabla>
  </DomainObject.Predmet.ProtuStrankaListFormated>
  <DomainObject.Predmet.ProtuStrankaListFormatedOIB>
    <izvorni_sadrzaj>
      <item>YURA društvo s ograničenom odgovornošću za industrijsku proizvodnju, vanjsku i unutarnju trgovinu "u stečaju", OIB 09929954459</item>
    </izvorni_sadrzaj>
    <derivirana_varijabla naziv="DomainObject.Predmet.ProtuStrankaListFormatedOIB_1">
      <item>YURA društvo s ograničenom odgovornošću za industrijsku proizvodnju, vanjsku i unutarnju trgovinu "u stečaju", OIB 09929954459</item>
    </derivirana_varijabla>
  </DomainObject.Predmet.ProtuStrankaListFormatedOIB>
  <DomainObject.Predmet.ProtuStrankaListFormatedWithAdress>
    <izvorni_sadrzaj>
      <item>YURA društvo s ograničenom odgovornošću za industrijsku proizvodnju, vanjsku i unutarnju trgovinu "u stečaju", Nikole Tesle 8, 40000 Čakovec</item>
    </izvorni_sadrzaj>
    <derivirana_varijabla naziv="DomainObject.Predmet.ProtuStrankaListFormatedWithAdress_1">
      <item>YURA društvo s ograničenom odgovornošću za industrijsku proizvodnju, vanjsku i unutarnju trgovinu "u stečaju", Nikole Tesle 8, 40000 Čakovec</item>
    </derivirana_varijabla>
  </DomainObject.Predmet.ProtuStrankaListFormatedWithAdress>
  <DomainObject.Predmet.ProtuStrankaListFormatedWithAdressOIB>
    <izvorni_sadrzaj>
      <item>YURA društvo s ograničenom odgovornošću za industrijsku proizvodnju, vanjsku i unutarnju trgovinu "u stečaju", OIB 09929954459, Nikole Tesle 8, 40000 Čakovec</item>
    </izvorni_sadrzaj>
    <derivirana_varijabla naziv="DomainObject.Predmet.ProtuStrankaListFormatedWithAdressOIB_1">
      <item>YURA društvo s ograničenom odgovornošću za industrijsku proizvodnju, vanjsku i unutarnju trgovinu "u stečaju", OIB 09929954459, Nikole Tesle 8, 40000 Čakovec</item>
    </derivirana_varijabla>
  </DomainObject.Predmet.ProtuStrankaListFormatedWithAdressOIB>
  <DomainObject.Predmet.ProtuStrankaListNazivFormated>
    <izvorni_sadrzaj>
      <item>YURA društvo s ograničenom odgovornošću za industrijsku proizvodnju, vanjsku i unutarnju trgovinu "u stečaju"</item>
    </izvorni_sadrzaj>
    <derivirana_varijabla naziv="DomainObject.Predmet.ProtuStrankaListNazivFormated_1">
      <item>YURA društvo s ograničenom odgovornošću za industrijsku proizvodnju, vanjsku i unutarnju trgovinu "u stečaju"</item>
    </derivirana_varijabla>
  </DomainObject.Predmet.ProtuStrankaListNazivFormated>
  <DomainObject.Predmet.ProtuStrankaListNazivFormatedOIB>
    <izvorni_sadrzaj>
      <item>YURA društvo s ograničenom odgovornošću za industrijsku proizvodnju, vanjsku i unutarnju trgovinu "u stečaju", OIB 09929954459</item>
    </izvorni_sadrzaj>
    <derivirana_varijabla naziv="DomainObject.Predmet.ProtuStrankaListNazivFormatedOIB_1">
      <item>YURA društvo s ograničenom odgovornošću za industrijsku proizvodnju, vanjsku i unutarnju trgovinu "u stečaju", OIB 09929954459</item>
    </derivirana_varijabla>
  </DomainObject.Predmet.ProtuStrankaListNazivFormatedOIB>
  <DomainObject.Predmet.OstaliListFormated>
    <izvorni_sadrzaj>
      <item>Stanko Makar, stečajni upravitelj GRA-MA d.o.o. u stečaju punomoćnik sudionika u postupku GRA - MA, društvo s ograničenom odgovornošću za trgovinu i usluge ˝u stečaju˝</item>
      <item>Dušan Kolarić</item>
      <item>Županijsko državno odvjetništvo u Varaždinu</item>
      <item>Sanja Kraljek, odvjetnica</item>
      <item>NARODNE NOVINE, dioničko društvo za izdavanje i tiskanje Službenog lista Republike Hrvatske, službenih i drugih obrazaca te </item>
      <item>Velimir Slamar</item>
      <item>Sudski registar TS u Varaždinu</item>
      <item>Tomo Božić zamjenik ŽDO</item>
      <item>Odvjetnik DAVOR IVANČIĆ punom. Privredne banke Zagreb d.d.</item>
      <item>TANJA PURIĆ-STAMENKOVIĆ, zamjenik ŽDO</item>
      <item>zam. punomoćnika DEJAN KLEPAČ, odvjetnik</item>
    </izvorni_sadrzaj>
    <derivirana_varijabla naziv="DomainObject.Predmet.OstaliListFormated_1">
      <item>Stanko Makar, stečajni upravitelj GRA-MA d.o.o. u stečaju punomoćnik sudionika u postupku GRA - MA, društvo s ograničenom odgovornošću za trgovinu i usluge ˝u stečaju˝</item>
      <item>Dušan Kolarić</item>
      <item>Županijsko državno odvjetništvo u Varaždinu</item>
      <item>Sanja Kraljek, odvjetnica</item>
      <item>NARODNE NOVINE, dioničko društvo za izdavanje i tiskanje Službenog lista Republike Hrvatske, službenih i drugih obrazaca te </item>
      <item>Velimir Slamar</item>
      <item>Sudski registar TS u Varaždinu</item>
      <item>Tomo Božić zamjenik ŽDO</item>
      <item>Odvjetnik DAVOR IVANČIĆ punom. Privredne banke Zagreb d.d.</item>
      <item>TANJA PURIĆ-STAMENKOVIĆ, zamjenik ŽDO</item>
      <item>zam. punomoćnika DEJAN KLEPAČ, odvjetnik</item>
    </derivirana_varijabla>
  </DomainObject.Predmet.OstaliListFormated>
  <DomainObject.Predmet.OstaliListFormatedOIB>
    <izvorni_sadrzaj>
      <item>Stanko Makar, stečajni upravitelj GRA-MA d.o.o. u stečaju punomoćnik sudionika u postupku GRA - MA, društvo s ograničenom odgovornošću za trgovinu i usluge ˝u stečaju˝</item>
      <item>Dušan Kolarić</item>
      <item>Županijsko državno odvjetništvo u Varaždinu</item>
      <item>Sanja Kraljek, odvjetnica</item>
      <item>NARODNE NOVINE, dioničko društvo za izdavanje i tiskanje Službenog lista Republike Hrvatske, službenih i drugih obrazaca te , OIB 64546066176</item>
      <item>Velimir Slamar, OIB 69715502514</item>
      <item>Sudski registar TS u Varaždinu</item>
      <item>Tomo Božić zamjenik ŽDO</item>
      <item>Odvjetnik DAVOR IVANČIĆ punom. Privredne banke Zagreb d.d.</item>
      <item>TANJA PURIĆ-STAMENKOVIĆ, zamjenik ŽDO</item>
      <item>zam. punomoćnika DEJAN KLEPAČ, odvjetnik</item>
    </izvorni_sadrzaj>
    <derivirana_varijabla naziv="DomainObject.Predmet.OstaliListFormatedOIB_1">
      <item>Stanko Makar, stečajni upravitelj GRA-MA d.o.o. u stečaju punomoćnik sudionika u postupku GRA - MA, društvo s ograničenom odgovornošću za trgovinu i usluge ˝u stečaju˝</item>
      <item>Dušan Kolarić</item>
      <item>Županijsko državno odvjetništvo u Varaždinu</item>
      <item>Sanja Kraljek, odvjetnica</item>
      <item>NARODNE NOVINE, dioničko društvo za izdavanje i tiskanje Službenog lista Republike Hrvatske, službenih i drugih obrazaca te , OIB 64546066176</item>
      <item>Velimir Slamar, OIB 69715502514</item>
      <item>Sudski registar TS u Varaždinu</item>
      <item>Tomo Božić zamjenik ŽDO</item>
      <item>Odvjetnik DAVOR IVANČIĆ punom. Privredne banke Zagreb d.d.</item>
      <item>TANJA PURIĆ-STAMENKOVIĆ, zamjenik ŽDO</item>
      <item>zam. punomoćnika DEJAN KLEPAČ, odvjetnik</item>
    </derivirana_varijabla>
  </DomainObject.Predmet.OstaliListFormatedOIB>
  <DomainObject.Predmet.OstaliListFormatedWithAdress>
    <izvorni_sadrzaj>
      <item>Stanko Makar, stečajni upravitelj GRA-MA d.o.o. u stečaju, P. Zrinskog 3, 42230 Ludbreg punomoćnik sudionika u postupku GRA - MA, društvo s ograničenom odgovornošću za trgovinu i usluge ˝u stečaju˝</item>
      <item>Dušan Kolarić, Nikole Tesle 8, 40000 Čakovec</item>
      <item>Županijsko državno odvjetništvo u Varaždinu</item>
      <item>Sanja Kraljek, odvjetnica, Kralja Tomislava 14, 40000 Čakovec</item>
      <item>NARODNE NOVINE, dioničko društvo za izdavanje i tiskanje Službenog lista Republike Hrvatske, službenih i drugih obrazaca te , Savski Gaj XIII. put 6, 10000 Zagreb</item>
      <item>Velimir Slamar, Zrinskih i Frankopana 2, 42000 Varaždin</item>
      <item>Sudski registar TS u Varaždinu, Braće Radić 2, 42000 Varaždin</item>
      <item>Tomo Božić zamjenik ŽDO</item>
      <item>Odvjetnik DAVOR IVANČIĆ punom. Privredne banke Zagreb d.d.</item>
      <item>TANJA PURIĆ-STAMENKOVIĆ, zamjenik ŽDO</item>
      <item>zam. punomoćnika DEJAN KLEPAČ, odvjetnik</item>
    </izvorni_sadrzaj>
    <derivirana_varijabla naziv="DomainObject.Predmet.OstaliListFormatedWithAdress_1">
      <item>Stanko Makar, stečajni upravitelj GRA-MA d.o.o. u stečaju, P. Zrinskog 3, 42230 Ludbreg punomoćnik sudionika u postupku GRA - MA, društvo s ograničenom odgovornošću za trgovinu i usluge ˝u stečaju˝</item>
      <item>Dušan Kolarić, Nikole Tesle 8, 40000 Čakovec</item>
      <item>Županijsko državno odvjetništvo u Varaždinu</item>
      <item>Sanja Kraljek, odvjetnica, Kralja Tomislava 14, 40000 Čakovec</item>
      <item>NARODNE NOVINE, dioničko društvo za izdavanje i tiskanje Službenog lista Republike Hrvatske, službenih i drugih obrazaca te , Savski Gaj XIII. put 6, 10000 Zagreb</item>
      <item>Velimir Slamar, Zrinskih i Frankopana 2, 42000 Varaždin</item>
      <item>Sudski registar TS u Varaždinu, Braće Radić 2, 42000 Varaždin</item>
      <item>Tomo Božić zamjenik ŽDO</item>
      <item>Odvjetnik DAVOR IVANČIĆ punom. Privredne banke Zagreb d.d.</item>
      <item>TANJA PURIĆ-STAMENKOVIĆ, zamjenik ŽDO</item>
      <item>zam. punomoćnika DEJAN KLEPAČ, odvjetnik</item>
    </derivirana_varijabla>
  </DomainObject.Predmet.OstaliListFormatedWithAdress>
  <DomainObject.Predmet.OstaliListFormatedWithAdressOIB>
    <izvorni_sadrzaj>
      <item>Stanko Makar, stečajni upravitelj GRA-MA d.o.o. u stečaju, P. Zrinskog 3, 42230 Ludbreg punomoćnik sudionika u postupku GRA - MA, društvo s ograničenom odgovornošću za trgovinu i usluge ˝u stečaju˝</item>
      <item>Dušan Kolarić, Nikole Tesle 8, 40000 Čakovec</item>
      <item>Županijsko državno odvjetništvo u Varaždinu</item>
      <item>Sanja Kraljek, odvjetnica, Kralja Tomislava 14, 40000 Čakovec</item>
      <item>NARODNE NOVINE, dioničko društvo za izdavanje i tiskanje Službenog lista Republike Hrvatske, službenih i drugih obrazaca te , OIB 64546066176, Savski Gaj XIII. put 6, 10000 Zagreb</item>
      <item>Velimir Slamar, OIB 69715502514, Zrinskih i Frankopana 2, 42000 Varaždin</item>
      <item>Sudski registar TS u Varaždinu, Braće Radić 2, 42000 Varaždin</item>
      <item>Tomo Božić zamjenik ŽDO</item>
      <item>Odvjetnik DAVOR IVANČIĆ punom. Privredne banke Zagreb d.d.</item>
      <item>TANJA PURIĆ-STAMENKOVIĆ, zamjenik ŽDO</item>
      <item>zam. punomoćnika DEJAN KLEPAČ, odvjetnik</item>
    </izvorni_sadrzaj>
    <derivirana_varijabla naziv="DomainObject.Predmet.OstaliListFormatedWithAdressOIB_1">
      <item>Stanko Makar, stečajni upravitelj GRA-MA d.o.o. u stečaju, P. Zrinskog 3, 42230 Ludbreg punomoćnik sudionika u postupku GRA - MA, društvo s ograničenom odgovornošću za trgovinu i usluge ˝u stečaju˝</item>
      <item>Dušan Kolarić, Nikole Tesle 8, 40000 Čakovec</item>
      <item>Županijsko državno odvjetništvo u Varaždinu</item>
      <item>Sanja Kraljek, odvjetnica, Kralja Tomislava 14, 40000 Čakovec</item>
      <item>NARODNE NOVINE, dioničko društvo za izdavanje i tiskanje Službenog lista Republike Hrvatske, službenih i drugih obrazaca te , OIB 64546066176, Savski Gaj XIII. put 6, 10000 Zagreb</item>
      <item>Velimir Slamar, OIB 69715502514, Zrinskih i Frankopana 2, 42000 Varaždin</item>
      <item>Sudski registar TS u Varaždinu, Braće Radić 2, 42000 Varaždin</item>
      <item>Tomo Božić zamjenik ŽDO</item>
      <item>Odvjetnik DAVOR IVANČIĆ punom. Privredne banke Zagreb d.d.</item>
      <item>TANJA PURIĆ-STAMENKOVIĆ, zamjenik ŽDO</item>
      <item>zam. punomoćnika DEJAN KLEPAČ, odvjetnik</item>
    </derivirana_varijabla>
  </DomainObject.Predmet.OstaliListFormatedWithAdressOIB>
  <DomainObject.Predmet.OstaliListNazivFormated>
    <izvorni_sadrzaj>
      <item>Stanko Makar, stečajni upravitelj GRA-MA d.o.o. u stečaju</item>
      <item>Dušan Kolarić</item>
      <item>Županijsko državno odvjetništvo u Varaždinu</item>
      <item>Sanja Kraljek, odvjetnica</item>
      <item>NARODNE NOVINE, dioničko društvo za izdavanje i tiskanje Službenog lista Republike Hrvatske, službenih i drugih obrazaca te </item>
      <item>Velimir Slamar</item>
      <item>Sudski registar TS u Varaždinu</item>
      <item>Tomo Božić zamjenik ŽDO</item>
      <item>Odvjetnik DAVOR IVANČIĆ punom. Privredne banke Zagreb d.d.</item>
      <item>TANJA PURIĆ-STAMENKOVIĆ, zamjenik ŽDO</item>
      <item>zam. punomoćnika DEJAN KLEPAČ, odvjetnik</item>
    </izvorni_sadrzaj>
    <derivirana_varijabla naziv="DomainObject.Predmet.OstaliListNazivFormated_1">
      <item>Stanko Makar, stečajni upravitelj GRA-MA d.o.o. u stečaju</item>
      <item>Dušan Kolarić</item>
      <item>Županijsko državno odvjetništvo u Varaždinu</item>
      <item>Sanja Kraljek, odvjetnica</item>
      <item>NARODNE NOVINE, dioničko društvo za izdavanje i tiskanje Službenog lista Republike Hrvatske, službenih i drugih obrazaca te </item>
      <item>Velimir Slamar</item>
      <item>Sudski registar TS u Varaždinu</item>
      <item>Tomo Božić zamjenik ŽDO</item>
      <item>Odvjetnik DAVOR IVANČIĆ punom. Privredne banke Zagreb d.d.</item>
      <item>TANJA PURIĆ-STAMENKOVIĆ, zamjenik ŽDO</item>
      <item>zam. punomoćnika DEJAN KLEPAČ, odvjetnik</item>
    </derivirana_varijabla>
  </DomainObject.Predmet.OstaliListNazivFormated>
  <DomainObject.Predmet.OstaliListNazivFormatedOIB>
    <izvorni_sadrzaj>
      <item>Stanko Makar, stečajni upravitelj GRA-MA d.o.o. u stečaju</item>
      <item>Dušan Kolarić</item>
      <item>Županijsko državno odvjetništvo u Varaždinu</item>
      <item>Sanja Kraljek, odvjetnica</item>
      <item>NARODNE NOVINE, dioničko društvo za izdavanje i tiskanje Službenog lista Republike Hrvatske, službenih i drugih obrazaca te , OIB 64546066176</item>
      <item>Velimir Slamar, OIB 69715502514</item>
      <item>Sudski registar TS u Varaždinu</item>
      <item>Tomo Božić zamjenik ŽDO</item>
      <item>Odvjetnik DAVOR IVANČIĆ punom. Privredne banke Zagreb d.d.</item>
      <item>TANJA PURIĆ-STAMENKOVIĆ, zamjenik ŽDO</item>
      <item>zam. punomoćnika DEJAN KLEPAČ, odvjetnik</item>
    </izvorni_sadrzaj>
    <derivirana_varijabla naziv="DomainObject.Predmet.OstaliListNazivFormatedOIB_1">
      <item>Stanko Makar, stečajni upravitelj GRA-MA d.o.o. u stečaju</item>
      <item>Dušan Kolarić</item>
      <item>Županijsko državno odvjetništvo u Varaždinu</item>
      <item>Sanja Kraljek, odvjetnica</item>
      <item>NARODNE NOVINE, dioničko društvo za izdavanje i tiskanje Službenog lista Republike Hrvatske, službenih i drugih obrazaca te , OIB 64546066176</item>
      <item>Velimir Slamar, OIB 69715502514</item>
      <item>Sudski registar TS u Varaždinu</item>
      <item>Tomo Božić zamjenik ŽDO</item>
      <item>Odvjetnik DAVOR IVANČIĆ punom. Privredne banke Zagreb d.d.</item>
      <item>TANJA PURIĆ-STAMENKOVIĆ, zamjenik ŽDO</item>
      <item>zam. punomoćnika DEJAN KLEPAČ,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2015.</izvorni_sadrzaj>
    <derivirana_varijabla naziv="DomainObject.Datum_1">13. listopada 2015.</derivirana_varijabla>
  </DomainObject.Datum>
  <DomainObject.PoslovniBrojDokumenta>
    <izvorni_sadrzaj>St-57/2008-51</izvorni_sadrzaj>
    <derivirana_varijabla naziv="DomainObject.PoslovniBrojDokumenta_1">St-57/2008-51</derivirana_varijabla>
  </DomainObject.PoslovniBrojDokumenta>
  <DomainObject.Predmet.StrankaIDrugi>
    <izvorni_sadrzaj>GRA - MA, društvo s ograničenom odgovornošću za trgovinu i usluge ˝u stečaju˝</izvorni_sadrzaj>
    <derivirana_varijabla naziv="DomainObject.Predmet.StrankaIDrugi_1">GRA - MA, društvo s ograničenom odgovornošću za trgovinu i usluge ˝u stečaju˝</derivirana_varijabla>
  </DomainObject.Predmet.StrankaIDrugi>
  <DomainObject.Predmet.ProtustrankaIDrugi>
    <izvorni_sadrzaj>YURA društvo s ograničenom odgovornošću za industrijsku proizvodnju, vanjsku i unutarnju trgovinu "u stečaju"</izvorni_sadrzaj>
    <derivirana_varijabla naziv="DomainObject.Predmet.ProtustrankaIDrugi_1">YURA društvo s ograničenom odgovornošću za industrijsku proizvodnju, vanjsku i unutarnju trgovinu "u stečaju"</derivirana_varijabla>
  </DomainObject.Predmet.ProtustrankaIDrugi>
  <DomainObject.Predmet.StrankaIDrugiAdressOIB>
    <izvorni_sadrzaj>GRA - MA, društvo s ograničenom odgovornošću za trgovinu i usluge ˝u stečaju˝, OIB 10185962108, Zrinsko-Frankopanska 15, Čakovec</izvorni_sadrzaj>
    <derivirana_varijabla naziv="DomainObject.Predmet.StrankaIDrugiAdressOIB_1">GRA - MA, društvo s ograničenom odgovornošću za trgovinu i usluge ˝u stečaju˝, OIB 10185962108, Zrinsko-Frankopanska 15, Čakovec</derivirana_varijabla>
  </DomainObject.Predmet.StrankaIDrugiAdressOIB>
  <DomainObject.Predmet.ProtustrankaIDrugiAdressOIB>
    <izvorni_sadrzaj>YURA društvo s ograničenom odgovornošću za industrijsku proizvodnju, vanjsku i unutarnju trgovinu "u stečaju", OIB 09929954459, Nikole Tesle 8, 40000 Čakovec</izvorni_sadrzaj>
    <derivirana_varijabla naziv="DomainObject.Predmet.ProtustrankaIDrugiAdressOIB_1">YURA društvo s ograničenom odgovornošću za industrijsku proizvodnju, vanjsku i unutarnju trgovinu "u stečaju", OIB 09929954459, Nikole Tesle 8,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Stanko Makar, stečajni upravitelj GRA-MA d.o.o. u stečaju</item>
      <item>YURA društvo s ograničenom odgovornošću za industrijsku proizvodnju, vanjsku i unutarnju trgovinu "u stečaju"</item>
      <item>GRA - MA, društvo s ograničenom odgovornošću za trgovinu i usluge ˝u stečaju˝</item>
      <item>Dušan Kolarić</item>
      <item>Županijsko državno odvjetništvo u Varaždinu</item>
      <item>Sanja Kraljek, odvjetnica</item>
      <item>NARODNE NOVINE, dioničko društvo za izdavanje i tiskanje Službenog lista Republike Hrvatske, službenih i drugih obrazaca te </item>
      <item>Velimir Slamar</item>
      <item>Sudski registar TS u Varaždinu</item>
      <item>Tomo Božić zamjenik ŽDO</item>
      <item>Odvjetnik DAVOR IVANČIĆ punom. Privredne banke Zagreb d.d.</item>
      <item>TANJA PURIĆ-STAMENKOVIĆ, zamjenik ŽDO</item>
      <item>zam. punomoćnika DEJAN KLEPAČ, odvjetnik</item>
    </izvorni_sadrzaj>
    <derivirana_varijabla naziv="DomainObject.Predmet.SudioniciListNaziv_1">
      <item>Stanko Makar, stečajni upravitelj GRA-MA d.o.o. u stečaju</item>
      <item>YURA društvo s ograničenom odgovornošću za industrijsku proizvodnju, vanjsku i unutarnju trgovinu "u stečaju"</item>
      <item>GRA - MA, društvo s ograničenom odgovornošću za trgovinu i usluge ˝u stečaju˝</item>
      <item>Dušan Kolarić</item>
      <item>Županijsko državno odvjetništvo u Varaždinu</item>
      <item>Sanja Kraljek, odvjetnica</item>
      <item>NARODNE NOVINE, dioničko društvo za izdavanje i tiskanje Službenog lista Republike Hrvatske, službenih i drugih obrazaca te </item>
      <item>Velimir Slamar</item>
      <item>Sudski registar TS u Varaždinu</item>
      <item>Tomo Božić zamjenik ŽDO</item>
      <item>Odvjetnik DAVOR IVANČIĆ punom. Privredne banke Zagreb d.d.</item>
      <item>TANJA PURIĆ-STAMENKOVIĆ, zamjenik ŽDO</item>
      <item>zam. punomoćnika DEJAN KLEPAČ, odvjetnik</item>
    </derivirana_varijabla>
  </DomainObject.Predmet.SudioniciListNaziv>
  <DomainObject.Predmet.SudioniciListAdressOIB>
    <izvorni_sadrzaj>
      <item>Stanko Makar, stečajni upravitelj GRA-MA d.o.o. u stečaju, P. Zrinskog 3,42230 Ludbreg</item>
      <item>YURA društvo s ograničenom odgovornošću za industrijsku proizvodnju, vanjsku i unutarnju trgovinu "u stečaju", OIB 09929954459, Nikole Tesle 8,40000 Čakovec</item>
      <item>GRA - MA, društvo s ograničenom odgovornošću za trgovinu i usluge ˝u stečaju˝, OIB 10185962108, Zrinsko-Frankopanska 15,Čakovec</item>
      <item>Dušan Kolarić, Nikole Tesle 8,40000 Čakovec</item>
      <item>Županijsko državno odvjetništvo u Varaždinu</item>
      <item>Sanja Kraljek, odvjetnica, Kralja Tomislava 14,40000 Čakovec</item>
      <item>NARODNE NOVINE, dioničko društvo za izdavanje i tiskanje Službenog lista Republike Hrvatske, službenih i drugih obrazaca te , OIB 64546066176, Savski Gaj XIII. put 6,10000 Zagreb</item>
      <item>Velimir Slamar, OIB 69715502514, Zrinskih i Frankopana 2,42000 Varaždin</item>
      <item>Sudski registar TS u Varaždinu, Braće Radić 2,42000 Varaždin</item>
      <item>Tomo Božić zamjenik ŽDO</item>
      <item>Odvjetnik DAVOR IVANČIĆ punom. Privredne banke Zagreb d.d.</item>
      <item>TANJA PURIĆ-STAMENKOVIĆ, zamjenik ŽDO</item>
      <item>zam. punomoćnika DEJAN KLEPAČ, odvjetnik</item>
    </izvorni_sadrzaj>
    <derivirana_varijabla naziv="DomainObject.Predmet.SudioniciListAdressOIB_1">
      <item>Stanko Makar, stečajni upravitelj GRA-MA d.o.o. u stečaju, P. Zrinskog 3,42230 Ludbreg</item>
      <item>YURA društvo s ograničenom odgovornošću za industrijsku proizvodnju, vanjsku i unutarnju trgovinu "u stečaju", OIB 09929954459, Nikole Tesle 8,40000 Čakovec</item>
      <item>GRA - MA, društvo s ograničenom odgovornošću za trgovinu i usluge ˝u stečaju˝, OIB 10185962108, Zrinsko-Frankopanska 15,Čakovec</item>
      <item>Dušan Kolarić, Nikole Tesle 8,40000 Čakovec</item>
      <item>Županijsko državno odvjetništvo u Varaždinu</item>
      <item>Sanja Kraljek, odvjetnica, Kralja Tomislava 14,40000 Čakovec</item>
      <item>NARODNE NOVINE, dioničko društvo za izdavanje i tiskanje Službenog lista Republike Hrvatske, službenih i drugih obrazaca te , OIB 64546066176, Savski Gaj XIII. put 6,10000 Zagreb</item>
      <item>Velimir Slamar, OIB 69715502514, Zrinskih i Frankopana 2,42000 Varaždin</item>
      <item>Sudski registar TS u Varaždinu, Braće Radić 2,42000 Varaždin</item>
      <item>Tomo Božić zamjenik ŽDO</item>
      <item>Odvjetnik DAVOR IVANČIĆ punom. Privredne banke Zagreb d.d.</item>
      <item>TANJA PURIĆ-STAMENKOVIĆ, zamjenik ŽDO</item>
      <item>zam. punomoćnika DEJAN KLEPAČ, odvjetnik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267285-307C-4FCC-86DF-B071DFAF85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555</properties:Words>
  <properties:Characters>2872</properties:Characters>
  <properties:Lines>91</properties:Lines>
  <properties:Paragraphs>30</properties:Paragraphs>
  <properties:TotalTime>69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2015-10-13T12:48:00Z</cp:lastPrinted>
  <dcterms:modified xmlns:xsi="http://www.w3.org/2001/XMLSchema-instance" xsi:type="dcterms:W3CDTF">2015-10-13T12:49:00Z</dcterms:modified>
  <cp:revision>16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St-57/2008-51 / Odluka - Rješenje - obustava i zaključenju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