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80ea" w14:paraId="3cd80e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St-2</w:t>
      </w:r>
      <w:r w:rsidR="00E450CF">
        <w:t>403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E450CF">
        <w:t>DRINK AND FOOD</w:t>
      </w:r>
      <w:r>
        <w:t xml:space="preserve"> d.o.o. za trgovinu i usluge </w:t>
      </w:r>
      <w:r w:rsidR="00E450CF">
        <w:t>Dugo selo, Zagrebačka 221</w:t>
      </w:r>
      <w:r>
        <w:t xml:space="preserve"> OIB </w:t>
      </w:r>
      <w:r w:rsidR="00E450CF">
        <w:t>97301850056</w:t>
      </w:r>
      <w:r>
        <w:t>, MBS 080</w:t>
      </w:r>
      <w:r w:rsidR="00E450CF">
        <w:t>947367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450CF">
        <w:t>DRINK AND FOOD d.o.o. za trgovinu i usluge Dugo selo, Zagrebačka 221 OIB 97301850056, MBS 080947367</w:t>
      </w:r>
      <w:r>
        <w:t xml:space="preserve"> iznosi 1</w:t>
      </w:r>
      <w:r w:rsidR="00E450CF">
        <w:t>8.428,25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E450CF">
        <w:t>403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50CF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5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St-2403/2016</izvorni_sadrzaj>
    <derivirana_varijabla naziv="DomainObject.Predmet.OznakaBroj_1">St-2403/2016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DRINK AND FOOD d.o.o.</izvorni_sadrzaj>
    <derivirana_varijabla naziv="DomainObject.Predmet.ProtustrankaFormated_1">  DRINK AND FOOD d.o.o.</derivirana_varijabla>
  </DomainObject.Predmet.ProtustrankaFormated>
  <DomainObject.Predmet.ProtustrankaFormatedOIB>
    <izvorni_sadrzaj>  DRINK AND FOOD d.o.o., OIB 97301850056</izvorni_sadrzaj>
    <derivirana_varijabla naziv="DomainObject.Predmet.ProtustrankaFormatedOIB_1">  DRINK AND FOOD d.o.o., OIB 97301850056</derivirana_varijabla>
  </DomainObject.Predmet.ProtustrankaFormatedOIB>
  <DomainObject.Predmet.ProtustrankaFormatedWithAdress>
    <izvorni_sadrzaj> DRINK AND FOOD d.o.o., Zagrebačka ulica 221, 10370 Dugo Selo</izvorni_sadrzaj>
    <derivirana_varijabla naziv="DomainObject.Predmet.ProtustrankaFormatedWithAdress_1"> DRINK AND FOOD d.o.o., Zagrebačka ulica 221, 10370 Dugo Selo</derivirana_varijabla>
  </DomainObject.Predmet.ProtustrankaFormatedWithAdress>
  <DomainObject.Predmet.ProtustrankaFormatedWithAdressOIB>
    <izvorni_sadrzaj> DRINK AND FOOD d.o.o., OIB 97301850056, Zagrebačka ulica 221, 10370 Dugo Selo</izvorni_sadrzaj>
    <derivirana_varijabla naziv="DomainObject.Predmet.ProtustrankaFormatedWithAdressOIB_1"> DRINK AND FOOD d.o.o., OIB 97301850056, Zagrebačka ulica 221, 10370 Dugo Selo</derivirana_varijabla>
  </DomainObject.Predmet.ProtustrankaFormatedWithAdressOIB>
  <DomainObject.Predmet.ProtustrankaWithAdress>
    <izvorni_sadrzaj>DRINK AND FOOD d.o.o. Zagrebačka ulica 221, 10370 Dugo Selo</izvorni_sadrzaj>
    <derivirana_varijabla naziv="DomainObject.Predmet.ProtustrankaWithAdress_1">DRINK AND FOOD d.o.o. Zagrebačka ulica 221, 10370 Dugo Selo</derivirana_varijabla>
  </DomainObject.Predmet.ProtustrankaWithAdress>
  <DomainObject.Predmet.ProtustrankaWithAdressOIB>
    <izvorni_sadrzaj>DRINK AND FOOD d.o.o., OIB 97301850056, Zagrebačka ulica 221, 10370 Dugo Selo</izvorni_sadrzaj>
    <derivirana_varijabla naziv="DomainObject.Predmet.ProtustrankaWithAdressOIB_1">DRINK AND FOOD d.o.o., OIB 97301850056, Zagrebačka ulica 221, 10370 Dugo Selo</derivirana_varijabla>
  </DomainObject.Predmet.ProtustrankaWithAdressOIB>
  <DomainObject.Predmet.ProtustrankaNazivFormated>
    <izvorni_sadrzaj>DRINK AND FOOD d.o.o.</izvorni_sadrzaj>
    <derivirana_varijabla naziv="DomainObject.Predmet.ProtustrankaNazivFormated_1">DRINK AND FOOD d.o.o.</derivirana_varijabla>
  </DomainObject.Predmet.ProtustrankaNazivFormated>
  <DomainObject.Predmet.ProtustrankaNazivFormatedOIB>
    <izvorni_sadrzaj>DRINK AND FOOD d.o.o., OIB 97301850056</izvorni_sadrzaj>
    <derivirana_varijabla naziv="DomainObject.Predmet.ProtustrankaNazivFormatedOIB_1">DRINK AND FOOD d.o.o., OIB 97301850056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DRINK AND FOOD d.o.o.</item>
    </izvorni_sadrzaj>
    <derivirana_varijabla naziv="DomainObject.Predmet.ProtuStrankaListFormated_1">
      <item>DRINK AND FOOD d.o.o.</item>
    </derivirana_varijabla>
  </DomainObject.Predmet.ProtuStrankaListFormated>
  <DomainObject.Predmet.ProtuStrankaListFormatedOIB>
    <izvorni_sadrzaj>
      <item>DRINK AND FOOD d.o.o., OIB 97301850056</item>
    </izvorni_sadrzaj>
    <derivirana_varijabla naziv="DomainObject.Predmet.ProtuStrankaListFormatedOIB_1">
      <item>DRINK AND FOOD d.o.o., OIB 97301850056</item>
    </derivirana_varijabla>
  </DomainObject.Predmet.ProtuStrankaListFormatedOIB>
  <DomainObject.Predmet.ProtuStrankaListFormatedWithAdress>
    <izvorni_sadrzaj>
      <item>DRINK AND FOOD d.o.o., Zagrebačka ulica 221, 10370 Dugo Selo</item>
    </izvorni_sadrzaj>
    <derivirana_varijabla naziv="DomainObject.Predmet.ProtuStrankaListFormatedWithAdress_1">
      <item>DRINK AND FOOD d.o.o., Zagrebačka ulica 221, 10370 Dugo Selo</item>
    </derivirana_varijabla>
  </DomainObject.Predmet.ProtuStrankaListFormatedWithAdress>
  <DomainObject.Predmet.ProtuStrankaListFormatedWithAdressOIB>
    <izvorni_sadrzaj>
      <item>DRINK AND FOOD d.o.o., OIB 97301850056, Zagrebačka ulica 221, 10370 Dugo Selo</item>
    </izvorni_sadrzaj>
    <derivirana_varijabla naziv="DomainObject.Predmet.ProtuStrankaListFormatedWithAdressOIB_1">
      <item>DRINK AND FOOD d.o.o., OIB 97301850056, Zagrebačka ulica 221, 10370 Dugo Selo</item>
    </derivirana_varijabla>
  </DomainObject.Predmet.ProtuStrankaListFormatedWithAdressOIB>
  <DomainObject.Predmet.ProtuStrankaListNazivFormated>
    <izvorni_sadrzaj>
      <item>DRINK AND FOOD d.o.o.</item>
    </izvorni_sadrzaj>
    <derivirana_varijabla naziv="DomainObject.Predmet.ProtuStrankaListNazivFormated_1">
      <item>DRINK AND FOOD d.o.o.</item>
    </derivirana_varijabla>
  </DomainObject.Predmet.ProtuStrankaListNazivFormated>
  <DomainObject.Predmet.ProtuStrankaListNazivFormatedOIB>
    <izvorni_sadrzaj>
      <item>DRINK AND FOOD d.o.o., OIB 97301850056</item>
    </izvorni_sadrzaj>
    <derivirana_varijabla naziv="DomainObject.Predmet.ProtuStrankaListNazivFormatedOIB_1">
      <item>DRINK AND FOOD d.o.o., OIB 97301850056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DRINK AND FOOD d.o.o.</izvorni_sadrzaj>
    <derivirana_varijabla naziv="DomainObject.Predmet.ProtustrankaIDrugi_1">DRINK AND FOOD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DRINK AND FOOD d.o.o., OIB 97301850056, Zagrebačka ulica 221, 10370 Dugo Selo</izvorni_sadrzaj>
    <derivirana_varijabla naziv="DomainObject.Predmet.ProtustrankaIDrugiAdressOIB_1">DRINK AND FOOD d.o.o., OIB 97301850056, Zagrebačka ulica 221,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DRINK AND FOOD d.o.o.</item>
      <item>FINA Regionalni centar Zagreb</item>
    </izvorni_sadrzaj>
    <derivirana_varijabla naziv="DomainObject.Predmet.SudioniciListNaziv_1">
      <item>DRINK AND FOOD d.o.o.</item>
      <item>FINA Regionalni centar Zagreb</item>
    </derivirana_varijabla>
  </DomainObject.Predmet.SudioniciListNaziv>
  <DomainObject.Predmet.SudioniciListAdressOIB>
    <izvorni_sadrzaj>
      <item>DRINK AND FOOD d.o.o., OIB 97301850056, Zagrebačka ulica 221,10370 Dugo Selo</item>
      <item>FINA Regionalni centar Zagreb, OIB 85821130368, Trg svibanjskih žrtava 1995. br. 1,10000 Zagreb</item>
    </izvorni_sadrzaj>
    <derivirana_varijabla naziv="DomainObject.Predmet.SudioniciListAdressOIB_1">
      <item>DRINK AND FOOD d.o.o., OIB 97301850056, Zagrebačka ulica 221,10370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97301850056</item>
      <item>, OIB 85821130368</item>
    </izvorni_sadrzaj>
    <derivirana_varijabla naziv="DomainObject.Predmet.SudioniciListNazivOIB_1">
      <item>, OIB 97301850056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90A5E-76BC-4E21-8471-86EA0B15B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1811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2016-10-31T08:28:00Z</cp:lastPrinted>
  <dcterms:modified xmlns:xsi="http://www.w3.org/2001/XMLSchema-instance" xsi:type="dcterms:W3CDTF">2016-10-31T08:28:00Z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