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6dd2" w14:paraId="6ae6d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462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622B" w:rsidP="00C4622B" w:rsidR="00C4622B">
      <w:pPr>
        <w:pStyle w:val="Bezproreda"/>
        <w:ind w:firstLine="708" w:left="5664"/>
      </w:pPr>
      <w:r>
        <w:t>1 St-199/2016-5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  <w:jc w:val="center"/>
      </w:pPr>
    </w:p>
    <w:p w:rsidRDefault="00C4622B" w:rsidP="00C4622B" w:rsidR="00C4622B">
      <w:pPr>
        <w:pStyle w:val="Bezproreda"/>
        <w:jc w:val="center"/>
      </w:pPr>
    </w:p>
    <w:p w:rsidRDefault="00C4622B" w:rsidP="00C4622B" w:rsidR="00C4622B">
      <w:pPr>
        <w:pStyle w:val="Bezproreda"/>
        <w:jc w:val="center"/>
      </w:pPr>
      <w:r>
        <w:t>R E P U B L I K A       H R V A T S K A</w:t>
      </w:r>
    </w:p>
    <w:p w:rsidRDefault="00C4622B" w:rsidP="00C4622B" w:rsidR="00C4622B">
      <w:pPr>
        <w:pStyle w:val="Bezproreda"/>
        <w:jc w:val="center"/>
      </w:pPr>
    </w:p>
    <w:p w:rsidRDefault="00C4622B" w:rsidP="00C4622B" w:rsidR="00C4622B">
      <w:pPr>
        <w:pStyle w:val="Bezproreda"/>
        <w:jc w:val="center"/>
      </w:pPr>
      <w:r>
        <w:t>R J E Š E N J E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>TRGOVAČKI SUD U BJELOVARU, po  stečajnom sucu Branki Pleskalt,  u stečajnom predmetu nad trgovačkim društvom JANDA PROMET  d.o.o. za proizvodnju, trgovinu i usluge ČEMERNICA, Zagrebačka 20, Virovitica, OIB: 22395817362, dana  18.  travnja  2016. godine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  <w:jc w:val="center"/>
      </w:pPr>
      <w:r>
        <w:t>r i j e š i o     j e</w:t>
      </w:r>
    </w:p>
    <w:p w:rsidRDefault="00C4622B" w:rsidP="00C4622B" w:rsidR="00C4622B">
      <w:pPr>
        <w:pStyle w:val="Bezproreda"/>
        <w:jc w:val="center"/>
      </w:pPr>
    </w:p>
    <w:p w:rsidRDefault="00C4622B" w:rsidP="00C4622B" w:rsidR="00C4622B">
      <w:pPr>
        <w:pStyle w:val="Bezproreda"/>
      </w:pPr>
      <w:r>
        <w:t>I  Otvara se  stečajni postupak nad trgovačkim društvom  JANDA PROMET  d.o.o. za proizvodnju, trgovinu i usluge ČEMERNICA, Zagrebačka 20, Virovitica, OIB: 22395817362.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 xml:space="preserve">II Za stečajnog upravitelja imenuje se  Darko </w:t>
      </w:r>
      <w:proofErr w:type="spellStart"/>
      <w:r>
        <w:t>Šket</w:t>
      </w:r>
      <w:proofErr w:type="spellEnd"/>
      <w:r>
        <w:t xml:space="preserve"> iz Križevaca, M. </w:t>
      </w:r>
      <w:proofErr w:type="spellStart"/>
      <w:r>
        <w:t>Kiepacha</w:t>
      </w:r>
      <w:proofErr w:type="spellEnd"/>
      <w:r>
        <w:t xml:space="preserve"> 51, OIB: 06128975111.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>III Zaključuje se stečajni postupak nad trgovačkim društvom JANDA PROMET  d.o.o. za proizvodnju, trgovinu i usluge ČEMERNICA, Zagrebačka 20, Virovitica, OIB: 22395817362.</w:t>
      </w:r>
    </w:p>
    <w:p w:rsidRDefault="00C4622B" w:rsidP="00C4622B" w:rsidR="00C4622B">
      <w:pPr>
        <w:pStyle w:val="Bezproreda"/>
      </w:pPr>
      <w:r>
        <w:t xml:space="preserve"> </w:t>
      </w:r>
    </w:p>
    <w:p w:rsidRDefault="00C4622B" w:rsidP="00C4622B" w:rsidR="00C4622B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  <w:jc w:val="center"/>
      </w:pPr>
      <w:r>
        <w:t>Obrazloženje</w:t>
      </w:r>
    </w:p>
    <w:p w:rsidRDefault="00C4622B" w:rsidP="00C4622B" w:rsidR="00C4622B">
      <w:pPr>
        <w:pStyle w:val="Bezproreda"/>
        <w:jc w:val="center"/>
      </w:pPr>
    </w:p>
    <w:p w:rsidRDefault="00C4622B" w:rsidP="00C4622B" w:rsidR="00C4622B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16. ožujka 2016. godine prijedlog za otvaranje stečajnog postupka nad dužnikom  JANDA PROMET  d.o.o. za proizvodnju, trgovinu i usluge ČEMERNICA, Zagrebačka 20, Virovitica, OIB: 22395817362. U svom prijedlogu navodi da na dan 1. rujna 2015. godine dužnik u očevidniku redoslijeda osnova za plaćanje ima evidentirane neizvršene osnove za plaćanje u neprekidnom razdoblju od 1994 dana, u ukupnom iznosu od 917.635,88 kuna. Dužnik ima jednog zaposlenika.  Ne raspolaže drugim podacima o imovini dužnika.  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 xml:space="preserve">Podneskom od  12.  travnja  2016. godine </w:t>
      </w:r>
      <w:proofErr w:type="spellStart"/>
      <w:r>
        <w:t>predlagateljica</w:t>
      </w:r>
      <w:proofErr w:type="spellEnd"/>
      <w:r>
        <w:t xml:space="preserve"> navodi da  ostaje kod svog prijedloga radi otvaranja stečajnog postupka nad dužnikom  JANDA PROMET  d.o.o. za proizvodnju, trgovinu i usluge ČEMERNICA, Zagrebačka 20, Virovitica, OIB: 22395817362.  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>Sudac je izvršio  uvid u izvod iz sudskog registra (list 2-4 spisa), u podnesak FINE od 12. travnja  2016. godine (list 7 spisa).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>Temeljem iznijetog valjalo je riješiti kao u izreci.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>Bjelovar,  18. travnja  2016.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  <w:ind w:firstLine="708" w:left="3540"/>
      </w:pPr>
      <w:r>
        <w:t xml:space="preserve">      </w:t>
      </w:r>
      <w:r>
        <w:t xml:space="preserve">              </w:t>
      </w:r>
      <w:r>
        <w:t xml:space="preserve"> S U D A C</w:t>
      </w:r>
    </w:p>
    <w:p w:rsidRDefault="00C4622B" w:rsidP="00C4622B" w:rsidR="00C4622B">
      <w:pPr>
        <w:pStyle w:val="Bezproreda"/>
        <w:ind w:firstLine="708" w:left="3540"/>
      </w:pPr>
    </w:p>
    <w:p w:rsidRDefault="00C4622B" w:rsidP="00C4622B" w:rsidR="00C4622B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</w:p>
    <w:p w:rsidRDefault="00C4622B" w:rsidP="00C4622B" w:rsidR="00C4622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4622B" w:rsidP="00C4622B" w:rsidR="00C4622B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C4622B" w:rsidP="00C4622B" w:rsidR="00C4622B">
      <w:pPr>
        <w:pStyle w:val="Bezproreda"/>
      </w:pPr>
      <w:r>
        <w:t xml:space="preserve">        Stečajnom dužniku-putem e-oglasne ploče </w:t>
      </w:r>
    </w:p>
    <w:p w:rsidRDefault="00C4622B" w:rsidP="00C4622B" w:rsidR="00C4622B">
      <w:pPr>
        <w:pStyle w:val="Bezproreda"/>
      </w:pPr>
      <w:r>
        <w:t xml:space="preserve">        Stečajnom upravitelju-putem pošte</w:t>
      </w:r>
    </w:p>
    <w:p w:rsidRDefault="00C4622B" w:rsidP="00C4622B" w:rsidR="00C4622B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C4622B" w:rsidP="00C4622B" w:rsidR="00C4622B">
      <w:pPr>
        <w:pStyle w:val="Bezproreda"/>
      </w:pPr>
      <w:r>
        <w:t xml:space="preserve">        Sudskom registru – ovdje, nakon pravomoćnosti</w:t>
      </w:r>
    </w:p>
    <w:p w:rsidRDefault="00C4622B" w:rsidP="00C4622B" w:rsidR="00C4622B">
      <w:pPr>
        <w:pStyle w:val="Bezproreda"/>
      </w:pPr>
      <w:r>
        <w:t xml:space="preserve">        ŽDO-u putem e-oglasne ploče</w:t>
      </w:r>
    </w:p>
    <w:p w:rsidRDefault="00C4622B" w:rsidP="00C4622B" w:rsidR="00C4622B">
      <w:pPr>
        <w:pStyle w:val="Bezproreda"/>
      </w:pPr>
      <w:r>
        <w:t xml:space="preserve">        Poreznoj upravi – putem e-oglasne ploče</w:t>
      </w:r>
    </w:p>
    <w:p w:rsidRDefault="00C4622B" w:rsidP="00C4622B" w:rsidR="00C4622B">
      <w:pPr>
        <w:pStyle w:val="Bezproreda"/>
      </w:pPr>
      <w:r>
        <w:t xml:space="preserve">        e-Oglasna ploča </w:t>
      </w:r>
    </w:p>
    <w:p w:rsidRDefault="00C4622B" w:rsidP="00C4622B" w:rsidR="00C4622B">
      <w:pPr>
        <w:pStyle w:val="Bezproreda"/>
      </w:pPr>
      <w:r>
        <w:t xml:space="preserve">        Sc. pravomoćnost</w:t>
      </w:r>
    </w:p>
    <w:p w:rsidRDefault="00C4622B" w:rsidP="00C4622B" w:rsidR="00CB0EA4">
      <w:r>
        <w:t>Bjelovar, 18. 04. 2016.</w:t>
      </w:r>
    </w:p>
    <w:p w:rsidRDefault="0071688E" w:rsidP="00A21F0D" w:rsidR="0071688E">
      <w:pPr>
        <w:pStyle w:val="Poetniodjeljak"/>
      </w:pPr>
    </w:p>
    <w:p w:rsidRDefault="00DA0242" w:rsidP="00C4622B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22B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St-199/2016-5</izvorni_sadrzaj>
    <derivirana_varijabla naziv="DomainObject.Oznaka_1">St-199/2016-5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</izvorni_sadrzaj>
    <derivirana_varijabla naziv="DomainObject.Predmet.OstaliListFormated_1">
      <item>Mirko Krznarić</item>
    </derivirana_varijabla>
  </DomainObject.Predmet.OstaliListFormated>
  <DomainObject.Predmet.OstaliListFormatedOIB>
    <izvorni_sadrzaj>
      <item>Mirko Krznarić, OIB 66415152840</item>
    </izvorni_sadrzaj>
    <derivirana_varijabla naziv="DomainObject.Predmet.OstaliListFormatedOIB_1">
      <item>Mirko Krznarić, OIB 66415152840</item>
    </derivirana_varijabla>
  </DomainObject.Predmet.OstaliListFormatedOIB>
  <DomainObject.Predmet.OstaliListFormatedWithAdress>
    <izvorni_sadrzaj>
      <item>Mirko Krznarić, Zagrebačka 20., 33000 Čemernica</item>
    </izvorni_sadrzaj>
    <derivirana_varijabla naziv="DomainObject.Predmet.OstaliListFormatedWithAdress_1">
      <item>Mirko Krznarić, Zagrebačka 20., 33000 Čemernica</item>
    </derivirana_varijabla>
  </DomainObject.Predmet.OstaliListFormatedWithAdress>
  <DomainObject.Predmet.OstaliListFormatedWithAdressOIB>
    <izvorni_sadrzaj>
      <item>Mirko Krznarić, OIB 66415152840, Zagrebačka 20., 33000 Čemernica</item>
    </izvorni_sadrzaj>
    <derivirana_varijabla naziv="DomainObject.Predmet.OstaliListFormatedWithAdressOIB_1">
      <item>Mirko Krznarić, OIB 66415152840, Zagrebačka 20., 33000 Čemernica</item>
    </derivirana_varijabla>
  </DomainObject.Predmet.OstaliListFormatedWithAdressOIB>
  <DomainObject.Predmet.OstaliListNazivFormated>
    <izvorni_sadrzaj>
      <item>Mirko Krznarić</item>
    </izvorni_sadrzaj>
    <derivirana_varijabla naziv="DomainObject.Predmet.OstaliListNazivFormated_1">
      <item>Mirko Krznarić</item>
    </derivirana_varijabla>
  </DomainObject.Predmet.OstaliListNazivFormated>
  <DomainObject.Predmet.OstaliListNazivFormatedOIB>
    <izvorni_sadrzaj>
      <item>Mirko Krznarić, OIB 66415152840</item>
    </izvorni_sadrzaj>
    <derivirana_varijabla naziv="DomainObject.Predmet.OstaliListNazivFormatedOIB_1">
      <item>Mirko Krznarić, OIB 66415152840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St-199/2016-5</izvorni_sadrzaj>
    <derivirana_varijabla naziv="DomainObject.PoslovniBrojDokumenta_1">St-199/2016-5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JANDA PROMET društvo s ograničenom odgovornošću za proizvodnju, trgovinu i usluge, Čemernica</item>
      <item>Mirko Krznarić</item>
    </izvorni_sadrzaj>
    <derivirana_varijabla naziv="DomainObject.Predmet.SudioniciListNaziv_1">
      <item>FINA, RC ZAGREB, Podružnica Bjelovar</item>
      <item>JANDA PROMET društvo s ograničenom odgovornošću za proizvodnju, trgovinu i usluge, Čemernica</item>
      <item>Mirko Krznarić</item>
    </derivirana_varijabla>
  </DomainObject.Predmet.SudioniciListNaziv>
  <DomainObject.Predmet.SudioniciListAdressOIB>
    <izvorni_sadrzaj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izvorni_sadrzaj>
    <derivirana_varijabla naziv="DomainObject.Predmet.SudioniciListAdressOIB_1"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90756-D07F-4217-9D3B-AD0E10CEF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2833</properties:Characters>
  <properties:Lines>91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2016-04-18T08:48:00Z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