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b681" w14:paraId="29eb681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CE72CB">
        <w:t>828</w:t>
      </w:r>
      <w:r w:rsidR="00E94D82">
        <w:t>/16-</w:t>
      </w:r>
      <w:r w:rsidR="00CE72CB">
        <w:t>19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CE72CB" w:rsidRPr="00CE72CB">
        <w:t>FILIP TRUCKS j.d.o.o. za trgovinu i usluge, Jelisavac, Ivana Brnjika Slovaka 4/a, MBS: 030137697, OIB: 65189708976</w:t>
      </w:r>
      <w:r w:rsidRPr="005F32B9">
        <w:t xml:space="preserve">, </w:t>
      </w:r>
      <w:r w:rsidR="008D6901" w:rsidRPr="005D1548">
        <w:t>dana</w:t>
      </w:r>
      <w:r w:rsidR="00E94D82">
        <w:t xml:space="preserve"> </w:t>
      </w:r>
      <w:r w:rsidR="00CE72CB">
        <w:t>28</w:t>
      </w:r>
      <w:r w:rsidR="00E94D82">
        <w:t xml:space="preserve">. </w:t>
      </w:r>
      <w:r w:rsidR="00CE72CB">
        <w:t>rujna</w:t>
      </w:r>
      <w:r w:rsidR="008D6901">
        <w:t xml:space="preserve">  </w:t>
      </w:r>
      <w:r w:rsidR="008D6901" w:rsidRPr="005D1548">
        <w:t xml:space="preserve">2016.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CE72CB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CE72CB" w:rsidRPr="00CE72CB">
        <w:t>Lidij</w:t>
      </w:r>
      <w:r w:rsidR="00CE72CB">
        <w:t>i</w:t>
      </w:r>
      <w:r w:rsidR="00CE72CB" w:rsidRPr="00CE72CB">
        <w:t xml:space="preserve"> Balog, Bilje, Vinogradska 17, OIB: 90656042786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CE72CB" w:rsidRPr="00CE72CB">
        <w:t>FILIP TRUCKS j.d.o.o. za trgovinu i usluge, Jelisavac, Ivana Brnjika Slovaka 4/a, MBS: 030137697, OIB: 65189708976</w:t>
      </w:r>
      <w:r w:rsidR="007C7A75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stečajnog </w:t>
      </w:r>
      <w:r w:rsidR="00CE72CB">
        <w:t xml:space="preserve">dužnika </w:t>
      </w:r>
      <w:r w:rsidR="00CE72CB" w:rsidRPr="00CE72CB">
        <w:t>Lidij</w:t>
      </w:r>
      <w:r w:rsidR="00CE72CB">
        <w:t>e</w:t>
      </w:r>
      <w:r w:rsidR="00CE72CB" w:rsidRPr="00CE72CB">
        <w:t xml:space="preserve"> Balog, </w:t>
      </w:r>
      <w:r w:rsidR="00CE72CB">
        <w:t xml:space="preserve">iz </w:t>
      </w:r>
      <w:r w:rsidR="00CE72CB" w:rsidRPr="00CE72CB">
        <w:t>Bilj</w:t>
      </w:r>
      <w:r w:rsidR="00CE72CB">
        <w:t>a</w:t>
      </w:r>
      <w:r w:rsidR="00747DCE">
        <w:t>, IBAN : HR</w:t>
      </w:r>
      <w:r w:rsidR="00A04BF9">
        <w:t>3224840083113582500</w:t>
      </w:r>
      <w:r w:rsidR="00747DCE">
        <w:t>, sa kontovnika broj 272-</w:t>
      </w:r>
      <w:r w:rsidR="00CE72CB">
        <w:t>828</w:t>
      </w:r>
      <w:r w:rsidR="00747DCE">
        <w:t xml:space="preserve">-2016, </w:t>
      </w:r>
      <w:r w:rsidR="00CE72CB">
        <w:t xml:space="preserve">a razliku s kontovnika 8500, </w:t>
      </w:r>
      <w:r w:rsidR="00747DCE">
        <w:t>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CE72CB">
        <w:rPr>
          <w:bCs/>
        </w:rPr>
        <w:t>828</w:t>
      </w:r>
      <w:r>
        <w:rPr>
          <w:bCs/>
        </w:rPr>
        <w:t>/16-</w:t>
      </w:r>
      <w:r w:rsidR="00CE72CB">
        <w:rPr>
          <w:bCs/>
        </w:rPr>
        <w:t>8</w:t>
      </w:r>
      <w:r>
        <w:rPr>
          <w:bCs/>
        </w:rPr>
        <w:t xml:space="preserve"> od </w:t>
      </w:r>
      <w:r w:rsidR="007C7A75">
        <w:rPr>
          <w:bCs/>
        </w:rPr>
        <w:t>04</w:t>
      </w:r>
      <w:r>
        <w:rPr>
          <w:bCs/>
        </w:rPr>
        <w:t xml:space="preserve">. </w:t>
      </w:r>
      <w:r w:rsidR="007C7A75">
        <w:rPr>
          <w:bCs/>
        </w:rPr>
        <w:t>svibnja</w:t>
      </w:r>
      <w:r>
        <w:rPr>
          <w:bCs/>
        </w:rPr>
        <w:t xml:space="preserve"> 2016. godine pokrenut je prethodni postupak nad dužnikom </w:t>
      </w:r>
      <w:r w:rsidR="00CE72CB" w:rsidRPr="00CE72CB">
        <w:t>FILIP TRUCKS j.d.o.o. za trgovinu i usluge, Jelisavac, Ivana Brnjika Slovaka 4/a, MBS: 030137697, OIB: 65189708976</w:t>
      </w:r>
      <w:r>
        <w:rPr>
          <w:bCs/>
        </w:rPr>
        <w:t xml:space="preserve">. Istim rješenjem imenovan je privremeni stečajni upravitelj </w:t>
      </w:r>
      <w:r w:rsidR="00CE72CB" w:rsidRPr="00CE72CB">
        <w:t>Lidij</w:t>
      </w:r>
      <w:r w:rsidR="00CE72CB">
        <w:t>a</w:t>
      </w:r>
      <w:r w:rsidR="00CE72CB" w:rsidRPr="00CE72CB">
        <w:t xml:space="preserve"> Balog, Bilje, Vinogradska 17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lastRenderedPageBreak/>
        <w:t xml:space="preserve"> </w:t>
      </w:r>
      <w:r w:rsidR="00CE72CB">
        <w:rPr>
          <w:bCs/>
        </w:rPr>
        <w:t xml:space="preserve"> </w:t>
      </w:r>
    </w:p>
    <w:p w:rsidRDefault="00BF1A8F" w:rsidP="00916CB5" w:rsidR="00BF1A8F">
      <w:pPr>
        <w:pStyle w:val="Tijeloteksta"/>
        <w:ind w:firstLine="708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7C7A75" w:rsidP="007C7A75" w:rsidR="007C7A75">
      <w:pPr>
        <w:jc w:val="right"/>
      </w:pPr>
      <w:r>
        <w:t>13 St-</w:t>
      </w:r>
      <w:r w:rsidR="00CE72CB">
        <w:t>828</w:t>
      </w:r>
      <w:r>
        <w:t>/16-</w:t>
      </w:r>
      <w:r w:rsidR="00CE72CB">
        <w:t>19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nazočio ročištu radi izjašnjenja o prijedlogu i raspravi o pretpostavkama  za otvaranje stečajnog postupka održanog dana </w:t>
      </w:r>
      <w:r w:rsidR="00CE72CB">
        <w:rPr>
          <w:bCs/>
        </w:rPr>
        <w:t>09</w:t>
      </w:r>
      <w:r>
        <w:rPr>
          <w:bCs/>
        </w:rPr>
        <w:t xml:space="preserve">. </w:t>
      </w:r>
      <w:r w:rsidR="007C7A75">
        <w:rPr>
          <w:bCs/>
        </w:rPr>
        <w:t>lipnja</w:t>
      </w:r>
      <w:r>
        <w:rPr>
          <w:bCs/>
        </w:rPr>
        <w:t xml:space="preserve"> 2016.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916CB5" w:rsidR="007E4D9D" w:rsidRPr="004029DE">
      <w:pPr>
        <w:pStyle w:val="Tijeloteksta"/>
        <w:ind w:firstLine="708"/>
        <w:rPr>
          <w:bCs/>
        </w:rPr>
      </w:pPr>
      <w:r>
        <w:rPr>
          <w:bCs/>
        </w:rPr>
        <w:t xml:space="preserve">Dana </w:t>
      </w:r>
      <w:r w:rsidR="00CE72CB">
        <w:rPr>
          <w:bCs/>
        </w:rPr>
        <w:t>23</w:t>
      </w:r>
      <w:r>
        <w:rPr>
          <w:bCs/>
        </w:rPr>
        <w:t xml:space="preserve">. </w:t>
      </w:r>
      <w:r w:rsidR="00CE72CB">
        <w:rPr>
          <w:bCs/>
        </w:rPr>
        <w:t>rujna</w:t>
      </w:r>
      <w:r>
        <w:rPr>
          <w:bCs/>
        </w:rPr>
        <w:t xml:space="preserve"> 2016. godine privremeni stečajni upravitelj u spis je dostavio zahtjev za određivanje nagrade za obavljene poslove privremenog stečajnog upravitelja. </w:t>
      </w:r>
    </w:p>
    <w:p w:rsidRDefault="00BB13AD" w:rsidP="00BB13AD" w:rsidR="00BB13AD">
      <w:pPr>
        <w:ind w:firstLine="708"/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CE72CB">
        <w:t>28</w:t>
      </w:r>
      <w:r>
        <w:t xml:space="preserve">. </w:t>
      </w:r>
      <w:r w:rsidR="00CE72CB">
        <w:t>rujna</w:t>
      </w:r>
      <w:r w:rsidR="009A6857">
        <w:t xml:space="preserve">  2016.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C7A75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CE72CB" w:rsidRPr="00CE72CB">
        <w:t>Lidij</w:t>
      </w:r>
      <w:r w:rsidR="00CE72CB">
        <w:t>i</w:t>
      </w:r>
      <w:r w:rsidR="00CE72CB" w:rsidRPr="00CE72CB">
        <w:t xml:space="preserve"> Balog, Bilje, Vinogradska 17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CE72CB">
        <w:t>28</w:t>
      </w:r>
      <w:r w:rsidR="007C7A75">
        <w:t>/</w:t>
      </w:r>
      <w:r w:rsidR="00CE72CB">
        <w:t>10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3E32" w:rsidR="00C93E32">
      <w:r>
        <w:separator/>
      </w:r>
    </w:p>
  </w:endnote>
  <w:endnote w:id="0" w:type="continuationSeparator">
    <w:p w:rsidRDefault="00C93E32" w:rsidR="00C93E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3E32" w:rsidR="00C93E32">
      <w:r>
        <w:separator/>
      </w:r>
    </w:p>
  </w:footnote>
  <w:footnote w:id="0" w:type="continuationSeparator">
    <w:p w:rsidRDefault="00C93E32" w:rsidR="00C93E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93E32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228CD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28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28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8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8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8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28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28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8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8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8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St-828/2016</izvorni_sadrzaj>
    <derivirana_varijabla naziv="DomainObject.Predmet.OznakaBroj_1">St-828/2016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 TRUCKS jednostavno društvo s ograničenom odgovornošću za trgovinu i usluge</izvorni_sadrzaj>
    <derivirana_varijabla naziv="DomainObject.Predmet.ProtustrankaFormated_1">  FILIP TRUCKS jednostavno društvo s ograničenom odgovornošću za trgovinu i usluge</derivirana_varijabla>
  </DomainObject.Predmet.ProtustrankaFormated>
  <DomainObject.Predmet.ProtustrankaFormatedOIB>
    <izvorni_sadrzaj>  FILIP TRUCKS jednostavno društvo s ograničenom odgovornošću za trgovinu i usluge, OIB 65189708976</izvorni_sadrzaj>
    <derivirana_varijabla naziv="DomainObject.Predmet.ProtustrankaFormatedOIB_1">  FILIP TRUCKS jednostavno društvo s ograničenom odgovornošću za trgovinu i usluge, OIB 65189708976</derivirana_varijabla>
  </DomainObject.Predmet.ProtustrankaFormatedOIB>
  <DomainObject.Predmet.ProtustrankaFormatedWithAdress>
    <izvorni_sadrzaj> FILIP TRUCKS jednostavno društvo s ograničenom odgovornošću za trgovinu i usluge, Ivana Brnjika Slovaka 4/a, 31500 Jelisavac</izvorni_sadrzaj>
    <derivirana_varijabla naziv="DomainObject.Predmet.ProtustrankaFormatedWithAdress_1"> FILIP TRUCKS jednostavno društvo s ograničenom odgovornošću za trgovinu i usluge, Ivana Brnjika Slovaka 4/a, 31500 Jelisavac</derivirana_varijabla>
  </DomainObject.Predmet.ProtustrankaFormatedWithAdress>
  <DomainObject.Predmet.ProtustrankaFormatedWithAdressOIB>
    <izvorni_sadrzaj> FILIP TRUCKS jednostavno društvo s ograničenom odgovornošću za trgovinu i usluge, OIB 65189708976, Ivana Brnjika Slovaka 4/a, 31500 Jelisavac</izvorni_sadrzaj>
    <derivirana_varijabla naziv="DomainObject.Predmet.ProtustrankaFormatedWithAdressOIB_1"> FILIP TRUCKS jednostavno društvo s ograničenom odgovornošću za trgovinu i usluge, OIB 65189708976, Ivana Brnjika Slovaka 4/a, 31500 Jelisavac</derivirana_varijabla>
  </DomainObject.Predmet.ProtustrankaFormatedWithAdressOIB>
  <DomainObject.Predmet.ProtustrankaWithAdress>
    <izvorni_sadrzaj>FILIP TRUCKS jednostavno društvo s ograničenom odgovornošću za trgovinu i usluge Ivana Brnjika Slovaka 4/a, 31500 Jelisavac</izvorni_sadrzaj>
    <derivirana_varijabla naziv="DomainObject.Predmet.ProtustrankaWithAdress_1">FILIP TRUCKS jednostavno društvo s ograničenom odgovornošću za trgovinu i usluge Ivana Brnjika Slovaka 4/a, 31500 Jelisavac</derivirana_varijabla>
  </DomainObject.Predmet.ProtustrankaWithAdress>
  <DomainObject.Predmet.ProtustrankaWithAdressOIB>
    <izvorni_sadrzaj>FILIP TRUCKS jednostavno društvo s ograničenom odgovornošću za trgovinu i usluge, OIB 65189708976, Ivana Brnjika Slovaka 4/a, 31500 Jelisavac</izvorni_sadrzaj>
    <derivirana_varijabla naziv="DomainObject.Predmet.ProtustrankaWithAdressOIB_1">FILIP TRUCKS jednostavno društvo s ograničenom odgovornošću za trgovinu i usluge, OIB 65189708976, Ivana Brnjika Slovaka 4/a, 31500 Jelisavac</derivirana_varijabla>
  </DomainObject.Predmet.ProtustrankaWithAdressOIB>
  <DomainObject.Predmet.ProtustrankaNazivFormated>
    <izvorni_sadrzaj>FILIP TRUCKS jednostavno društvo s ograničenom odgovornošću za trgovinu i usluge</izvorni_sadrzaj>
    <derivirana_varijabla naziv="DomainObject.Predmet.ProtustrankaNazivFormated_1">FILIP TRUCKS jednostavno društvo s ograničenom odgovornošću za trgovinu i usluge</derivirana_varijabla>
  </DomainObject.Predmet.ProtustrankaNazivFormated>
  <DomainObject.Predmet.ProtustrankaNazivFormatedOIB>
    <izvorni_sadrzaj>FILIP TRUCKS jednostavno društvo s ograničenom odgovornošću za trgovinu i usluge, OIB 65189708976</izvorni_sadrzaj>
    <derivirana_varijabla naziv="DomainObject.Predmet.ProtustrankaNazivFormatedOIB_1">FILIP TRUCKS jednostavno društvo s ograničenom odgovornošću za trgovinu i usluge, OIB 65189708976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FILIP TRUCKS jednostavno društvo s ograničenom odgovornošću za trgovinu i usluge</item>
    </izvorni_sadrzaj>
    <derivirana_varijabla naziv="DomainObject.Predmet.ProtuStrankaListFormated_1">
      <item>FILIP TRUCKS jednostavno društvo s ograničenom odgovornošću za trgovinu i usluge</item>
    </derivirana_varijabla>
  </DomainObject.Predmet.ProtuStrankaListFormated>
  <DomainObject.Predmet.ProtuStrankaListFormatedOIB>
    <izvorni_sadrzaj>
      <item>FILIP TRUCKS jednostavno društvo s ograničenom odgovornošću za trgovinu i usluge, OIB 65189708976</item>
    </izvorni_sadrzaj>
    <derivirana_varijabla naziv="DomainObject.Predmet.ProtuStrankaListFormatedOIB_1">
      <item>FILIP TRUCKS jednostavno društvo s ograničenom odgovornošću za trgovinu i usluge, OIB 65189708976</item>
    </derivirana_varijabla>
  </DomainObject.Predmet.ProtuStrankaListFormatedOIB>
  <DomainObject.Predmet.ProtuStrankaListFormatedWithAdress>
    <izvorni_sadrzaj>
      <item>FILIP TRUCKS jednostavno društvo s ograničenom odgovornošću za trgovinu i usluge, Ivana Brnjika Slovaka 4/a, 31500 Jelisavac</item>
    </izvorni_sadrzaj>
    <derivirana_varijabla naziv="DomainObject.Predmet.ProtuStrankaListFormatedWithAdress_1">
      <item>FILIP TRUCKS jednostavno društvo s ograničenom odgovornošću za trgovinu i usluge, Ivana Brnjika Slovaka 4/a, 31500 Jelisavac</item>
    </derivirana_varijabla>
  </DomainObject.Predmet.ProtuStrankaListFormatedWithAdress>
  <DomainObject.Predmet.ProtuStrankaListFormatedWithAdressOIB>
    <izvorni_sadrzaj>
      <item>FILIP TRUCKS jednostavno društvo s ograničenom odgovornošću za trgovinu i usluge, OIB 65189708976, Ivana Brnjika Slovaka 4/a, 31500 Jelisavac</item>
    </izvorni_sadrzaj>
    <derivirana_varijabla naziv="DomainObject.Predmet.ProtuStrankaListFormatedWithAdressOIB_1">
      <item>FILIP TRUCKS jednostavno društvo s ograničenom odgovornošću za trgovinu i usluge, OIB 65189708976, Ivana Brnjika Slovaka 4/a, 31500 Jelisavac</item>
    </derivirana_varijabla>
  </DomainObject.Predmet.ProtuStrankaListFormatedWithAdressOIB>
  <DomainObject.Predmet.ProtuStrankaListNazivFormated>
    <izvorni_sadrzaj>
      <item>FILIP TRUCKS jednostavno društvo s ograničenom odgovornošću za trgovinu i usluge</item>
    </izvorni_sadrzaj>
    <derivirana_varijabla naziv="DomainObject.Predmet.ProtuStrankaListNazivFormated_1">
      <item>FILIP TRUCKS jednostavno društvo s ograničenom odgovornošću za trgovinu i usluge</item>
    </derivirana_varijabla>
  </DomainObject.Predmet.ProtuStrankaListNazivFormated>
  <DomainObject.Predmet.ProtuStrankaListNazivFormatedOIB>
    <izvorni_sadrzaj>
      <item>FILIP TRUCKS jednostavno društvo s ograničenom odgovornošću za trgovinu i usluge, OIB 65189708976</item>
    </izvorni_sadrzaj>
    <derivirana_varijabla naziv="DomainObject.Predmet.ProtuStrankaListNazivFormatedOIB_1">
      <item>FILIP TRUCKS jednostavno društvo s ograničenom odgovornošću za trgovinu i usluge, OIB 65189708976</item>
    </derivirana_varijabla>
  </DomainObject.Predmet.ProtuStrankaListNazivFormatedOIB>
  <DomainObject.Predmet.OstaliListFormated>
    <izvorni_sadrzaj>
      <item>Lidija Balog</item>
    </izvorni_sadrzaj>
    <derivirana_varijabla naziv="DomainObject.Predmet.OstaliListFormated_1">
      <item>Lidija Balog</item>
    </derivirana_varijabla>
  </DomainObject.Predmet.OstaliListFormated>
  <DomainObject.Predmet.OstaliListFormatedOIB>
    <izvorni_sadrzaj>
      <item>Lidija Balog, OIB 90656042786</item>
    </izvorni_sadrzaj>
    <derivirana_varijabla naziv="DomainObject.Predmet.OstaliListFormatedOIB_1">
      <item>Lidija Balog, OIB 90656042786</item>
    </derivirana_varijabla>
  </DomainObject.Predmet.OstaliListFormatedOIB>
  <DomainObject.Predmet.OstaliListFormatedWithAdress>
    <izvorni_sadrzaj>
      <item>Lidija Balog, Vinogradska 17, 31327 Bilje</item>
    </izvorni_sadrzaj>
    <derivirana_varijabla naziv="DomainObject.Predmet.OstaliListFormatedWithAdress_1">
      <item>Lidija Balog, Vinogradska 17, 31327 Bilje</item>
    </derivirana_varijabla>
  </DomainObject.Predmet.OstaliListFormatedWithAdress>
  <DomainObject.Predmet.OstaliListFormatedWithAdressOIB>
    <izvorni_sadrzaj>
      <item>Lidija Balog, OIB 90656042786, Vinogradska 17, 31327 Bilje</item>
    </izvorni_sadrzaj>
    <derivirana_varijabla naziv="DomainObject.Predmet.OstaliListFormatedWithAdressOIB_1">
      <item>Lidija Balog, OIB 90656042786, Vinogradska 17, 31327 Bilje</item>
    </derivirana_varijabla>
  </DomainObject.Predmet.OstaliListFormatedWithAdressOIB>
  <DomainObject.Predmet.OstaliListNazivFormated>
    <izvorni_sadrzaj>
      <item>Lidija Balog</item>
    </izvorni_sadrzaj>
    <derivirana_varijabla naziv="DomainObject.Predmet.OstaliListNazivFormated_1">
      <item>Lidija Balog</item>
    </derivirana_varijabla>
  </DomainObject.Predmet.OstaliListNazivFormated>
  <DomainObject.Predmet.OstaliListNazivFormatedOIB>
    <izvorni_sadrzaj>
      <item>Lidija Balog, OIB 90656042786</item>
    </izvorni_sadrzaj>
    <derivirana_varijabla naziv="DomainObject.Predmet.OstaliListNazivFormatedOIB_1">
      <item>Lidija Balog, OIB 90656042786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FILIP TRUCKS jednostavno društvo s ograničenom odgovornošću za trgovinu i usluge</izvorni_sadrzaj>
    <derivirana_varijabla naziv="DomainObject.Predmet.ProtustrankaIDrugi_1">FILIP TRUCKS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FILIP TRUCKS jednostavno društvo s ograničenom odgovornošću za trgovinu i usluge, OIB 65189708976, Ivana Brnjika Slovaka 4/a, 31500 Jelisavac</izvorni_sadrzaj>
    <derivirana_varijabla naziv="DomainObject.Predmet.ProtustrankaIDrugiAdressOIB_1">FILIP TRUCKS jednostavno društvo s ograničenom odgovornošću za trgovinu i usluge, OIB 65189708976, Ivana Brnjika Slovaka 4/a, 31500 Jelisavac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FILIP TRUCKS jednostavno društvo s ograničenom odgovornošću za trgovinu i usluge</item>
      <item>Lidija Balog</item>
    </izvorni_sadrzaj>
    <derivirana_varijabla naziv="DomainObject.Predmet.SudioniciListNaziv_1">
      <item>FINA RC OSIJEK</item>
      <item>FILIP TRUCKS jednostavno društvo s ograničenom odgovornošću za trgovinu i usluge</item>
      <item>Lidija Balog</item>
    </derivirana_varijabla>
  </DomainObject.Predmet.SudioniciListNaziv>
  <DomainObject.Predmet.SudioniciListAdressOIB>
    <izvorni_sadrzaj>
      <item>FINA RC OSIJEK, OIB 85821130368</item>
      <item>FILIP TRUCKS jednostavno društvo s ograničenom odgovornošću za trgovinu i usluge, OIB 65189708976, Ivana Brnjika Slovaka 4/a,31500 Jelisavac</item>
      <item>Lidija Balog, OIB 90656042786, Vinogradska 17,31327 Bilje</item>
    </izvorni_sadrzaj>
    <derivirana_varijabla naziv="DomainObject.Predmet.SudioniciListAdressOIB_1">
      <item>FINA RC OSIJEK, OIB 85821130368</item>
      <item>FILIP TRUCKS jednostavno društvo s ograničenom odgovornošću za trgovinu i usluge, OIB 65189708976, Ivana Brnjika Slovaka 4/a,31500 Jelisavac</item>
      <item>Lidija Balog, OIB 90656042786, Vinogradska 17,31327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65189708976</item>
      <item>, OIB 90656042786</item>
    </izvorni_sadrzaj>
    <derivirana_varijabla naziv="DomainObject.Predmet.SudioniciListNazivOIB_1">
      <item>, OIB 85821130368</item>
      <item>, OIB 65189708976</item>
      <item>, OIB 90656042786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  <item>Lidija Balog, OIB 90656042786, Vinogradska 17 Bilje</item>
    </izvorni_sadrzaj>
    <derivirana_varijabla naziv="DomainObject.Predmet.StecajniUpraviteljiListAddressOIB_1">
      <item>Lidija Balog, OIB 90656042786, Vinogradska 17 Bilje</item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5201F7-3F34-4241-8437-6C7DA3DCC3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2489</properties:Characters>
  <properties:Lines>91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2016-09-28T10:11:00Z</dcterms:created>
  <dc:creator>hermanj</dc:creator>
  <cp:lastModifiedBy>Snježana Markotić Jurić</cp:lastModifiedBy>
  <cp:lastPrinted>2016-09-28T10:03:00Z</cp:lastPrinted>
  <dcterms:modified xmlns:xsi="http://www.w3.org/2001/XMLSchema-instance" xsi:type="dcterms:W3CDTF">2016-09-28T10:19:00Z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