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7f78" w14:paraId="0b27f78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4A45B3">
        <w:rPr>
          <w:rFonts w:cs="Times New Roman" w:hAnsi="Times New Roman" w:ascii="Times New Roman"/>
          <w:sz w:val="24"/>
        </w:rPr>
        <w:t>4199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CA7AA4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4A45B3" w:rsidRPr="004A45B3">
        <w:rPr>
          <w:sz w:val="24"/>
          <w:szCs w:val="24"/>
        </w:rPr>
        <w:t>nakon obustavljenog skraćenog stečajnog postupka nad dužnikom LIN SPORT d.o.o. za trgovinu i usluge, Zagreb (Grad Zagreb), Podolnička 7, OIB 67769206696, povodom prijedloga vjerovnika RH, Ministarstvo financija, Porezna uprava, Područni ured Zagreb, OIB 18683136487, zastupano po Županijskom državnom odvjetništvu u Zagrebu, za otvaranje stečajnog postupka nad dužnikom LIN SPORT d.o.o. za trgovinu i usluge, Zagreb (Grad Zagreb)</w:t>
      </w:r>
      <w:r w:rsidR="004A45B3">
        <w:rPr>
          <w:sz w:val="24"/>
          <w:szCs w:val="24"/>
        </w:rPr>
        <w:t>, Podolnička 7, OIB 67769206696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A45B3">
        <w:rPr>
          <w:sz w:val="24"/>
          <w:szCs w:val="24"/>
        </w:rPr>
        <w:t>dana 24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4A45B3" w:rsidRPr="004A45B3">
        <w:rPr>
          <w:sz w:val="24"/>
          <w:szCs w:val="24"/>
        </w:rPr>
        <w:t>Nikolina Golubić, Zagreb,</w:t>
      </w:r>
      <w:r w:rsidR="004A45B3">
        <w:rPr>
          <w:sz w:val="24"/>
          <w:szCs w:val="24"/>
        </w:rPr>
        <w:t xml:space="preserve"> Podolnička 7, OIB: 54189588217</w:t>
      </w:r>
      <w:r w:rsidRPr="008201EF">
        <w:rPr>
          <w:sz w:val="24"/>
          <w:szCs w:val="24"/>
        </w:rPr>
        <w:t xml:space="preserve">, dužnika </w:t>
      </w:r>
      <w:r w:rsidR="004A45B3" w:rsidRPr="004A45B3">
        <w:rPr>
          <w:sz w:val="24"/>
          <w:szCs w:val="24"/>
        </w:rPr>
        <w:t>LIN SPORT d.o.o. za trgovinu i usluge, Zagreb (Grad Zagreb)</w:t>
      </w:r>
      <w:r w:rsidR="004A45B3">
        <w:rPr>
          <w:sz w:val="24"/>
          <w:szCs w:val="24"/>
        </w:rPr>
        <w:t>, Podolnička 7, OIB 67769206696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4A45B3">
        <w:rPr>
          <w:sz w:val="24"/>
          <w:szCs w:val="24"/>
        </w:rPr>
        <w:t>419916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4A45B3">
        <w:rPr>
          <w:sz w:val="24"/>
          <w:szCs w:val="24"/>
        </w:rPr>
        <w:t>419916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4A45B3" w:rsidRPr="004A45B3">
        <w:rPr>
          <w:sz w:val="24"/>
          <w:szCs w:val="24"/>
        </w:rPr>
        <w:t>LIN SPORT d.o.o. za trgovinu i usluge, Zagreb (Grad Zagreb)</w:t>
      </w:r>
      <w:r w:rsidR="004A45B3">
        <w:rPr>
          <w:sz w:val="24"/>
          <w:szCs w:val="24"/>
        </w:rPr>
        <w:t>, Podolnička 7, OIB 67769206696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540E95" w:rsidRPr="004A45B3">
        <w:rPr>
          <w:sz w:val="24"/>
          <w:szCs w:val="24"/>
        </w:rPr>
        <w:t>LIN SPORT d.o.o. za trgovinu i usluge, Zagreb (Grad Zagreb), Podolnička 7, OIB 67769206696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</w:t>
      </w:r>
      <w:r>
        <w:rPr>
          <w:sz w:val="24"/>
          <w:szCs w:val="24"/>
        </w:rPr>
        <w:lastRenderedPageBreak/>
        <w:t xml:space="preserve">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540E95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CA7AA4">
        <w:rPr>
          <w:sz w:val="24"/>
          <w:szCs w:val="24"/>
        </w:rPr>
        <w:t xml:space="preserve">. </w:t>
      </w:r>
      <w:r w:rsidR="000F6013"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A01C9E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A01C9E" w:rsidP="00F557F9" w:rsidR="00A01C9E" w:rsidRPr="00A01C9E">
      <w:pPr>
        <w:ind w:left="4956"/>
        <w:rPr>
          <w:sz w:val="24"/>
          <w:szCs w:val="24"/>
        </w:rPr>
      </w:pPr>
      <w:r w:rsidRPr="00A01C9E">
        <w:rPr>
          <w:sz w:val="24"/>
          <w:szCs w:val="24"/>
        </w:rPr>
        <w:t>Za točnost otpravka-ovlašteni službenik</w:t>
      </w:r>
    </w:p>
    <w:p w:rsidRDefault="00A01C9E" w:rsidP="00F557F9" w:rsidR="00A01C9E" w:rsidRPr="00A01C9E">
      <w:pPr>
        <w:ind w:left="4956"/>
        <w:rPr>
          <w:sz w:val="24"/>
          <w:szCs w:val="24"/>
        </w:rPr>
      </w:pPr>
      <w:r w:rsidRPr="00A01C9E">
        <w:rPr>
          <w:sz w:val="24"/>
          <w:szCs w:val="24"/>
        </w:rPr>
        <w:tab/>
        <w:t xml:space="preserve">   Monika Grbac</w:t>
      </w:r>
    </w:p>
    <w:p w:rsidRDefault="000F6013" w:rsidP="00A01C9E" w:rsidR="000F6013" w:rsidRPr="000F6013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7F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4A45B3">
          <w:rPr>
            <w:sz w:val="24"/>
          </w:rPr>
          <w:t>4199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F6013"/>
    <w:rsid w:val="001608BA"/>
    <w:rsid w:val="002B4A0D"/>
    <w:rsid w:val="004A45B3"/>
    <w:rsid w:val="00540E95"/>
    <w:rsid w:val="00A01C9E"/>
    <w:rsid w:val="00B70107"/>
    <w:rsid w:val="00CA7AA4"/>
    <w:rsid w:val="00F5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C9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C9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St-4199/2016-17</izvorni_sadrzaj>
    <derivirana_varijabla naziv="DomainObject.Oznaka_1">St-4199/2016-17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4199</izvorni_sadrzaj>
    <derivirana_varijabla naziv="DomainObject.Predmet.Broj_1">4199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St-4199/2016</izvorni_sadrzaj>
    <derivirana_varijabla naziv="DomainObject.Predmet.OznakaBroj_1">St-4199/2016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 SPORT d.o.o. zastupanog po punomoćniku Nikolina Golubić</izvorni_sadrzaj>
    <derivirana_varijabla naziv="DomainObject.Predmet.ProtustrankaFormated_1">  LIN SPORT d.o.o. zastupanog po punomoćniku Nikolina Golubić</derivirana_varijabla>
  </DomainObject.Predmet.ProtustrankaFormated>
  <DomainObject.Predmet.ProtustrankaFormatedOIB>
    <izvorni_sadrzaj>  LIN SPORT d.o.o., OIB 67769206696 zastupanog po punomoćniku Nikolina Golubić</izvorni_sadrzaj>
    <derivirana_varijabla naziv="DomainObject.Predmet.ProtustrankaFormatedOIB_1">  LIN SPORT d.o.o., OIB 67769206696 zastupanog po punomoćniku Nikolina Golubić</derivirana_varijabla>
  </DomainObject.Predmet.ProtustrankaFormatedOIB>
  <DomainObject.Predmet.ProtustrankaFormatedWithAdress>
    <izvorni_sadrzaj> LIN SPORT d.o.o., Podolnička 7, 10000 Zagreb zastupanog po punomoćniku Nikolina Golubić</izvorni_sadrzaj>
    <derivirana_varijabla naziv="DomainObject.Predmet.ProtustrankaFormatedWithAdress_1"> LIN SPORT d.o.o., Podolnička 7, 10000 Zagreb zastupanog po punomoćniku Nikolina Golubić</derivirana_varijabla>
  </DomainObject.Predmet.ProtustrankaFormatedWithAdress>
  <DomainObject.Predmet.ProtustrankaFormatedWithAdressOIB>
    <izvorni_sadrzaj> LIN SPORT d.o.o., OIB 67769206696, Podolnička 7, 10000 Zagreb zastupanog po punomoćniku Nikolina Golubić</izvorni_sadrzaj>
    <derivirana_varijabla naziv="DomainObject.Predmet.ProtustrankaFormatedWithAdressOIB_1"> LIN SPORT d.o.o., OIB 67769206696, Podolnička 7, 10000 Zagreb zastupanog po punomoćniku Nikolina Golubić</derivirana_varijabla>
  </DomainObject.Predmet.ProtustrankaFormatedWithAdressOIB>
  <DomainObject.Predmet.ProtustrankaWithAdress>
    <izvorni_sadrzaj>LIN SPORT d.o.o. Podolnička 7, 10000 Zagreb</izvorni_sadrzaj>
    <derivirana_varijabla naziv="DomainObject.Predmet.ProtustrankaWithAdress_1">LIN SPORT d.o.o. Podolnička 7, 10000 Zagreb</derivirana_varijabla>
  </DomainObject.Predmet.ProtustrankaWithAdress>
  <DomainObject.Predmet.ProtustrankaWithAdressOIB>
    <izvorni_sadrzaj>LIN SPORT d.o.o., OIB 67769206696, Podolnička 7, 10000 Zagreb</izvorni_sadrzaj>
    <derivirana_varijabla naziv="DomainObject.Predmet.ProtustrankaWithAdressOIB_1">LIN SPORT d.o.o., OIB 67769206696, Podolnička 7, 10000 Zagreb</derivirana_varijabla>
  </DomainObject.Predmet.ProtustrankaWithAdressOIB>
  <DomainObject.Predmet.ProtustrankaNazivFormated>
    <izvorni_sadrzaj>LIN SPORT d.o.o.</izvorni_sadrzaj>
    <derivirana_varijabla naziv="DomainObject.Predmet.ProtustrankaNazivFormated_1">LIN SPORT d.o.o.</derivirana_varijabla>
  </DomainObject.Predmet.ProtustrankaNazivFormated>
  <DomainObject.Predmet.ProtustrankaNazivFormatedOIB>
    <izvorni_sadrzaj>LIN SPORT d.o.o., OIB 67769206696</izvorni_sadrzaj>
    <derivirana_varijabla naziv="DomainObject.Predmet.ProtustrankaNazivFormatedOIB_1">LIN SPORT d.o.o., OIB 67769206696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SPORT d.o.o. zastupanog po punomoćniku Nikolina Golubić</item>
    </izvorni_sadrzaj>
    <derivirana_varijabla naziv="DomainObject.Predmet.ProtuStrankaListFormated_1">
      <item>LIN SPORT d.o.o. zastupanog po punomoćniku Nikolina Golubić</item>
    </derivirana_varijabla>
  </DomainObject.Predmet.ProtuStrankaListFormated>
  <DomainObject.Predmet.ProtuStrankaListFormatedOIB>
    <izvorni_sadrzaj>
      <item>LIN SPORT d.o.o., OIB 67769206696 zastupanog po punomoćniku Nikolina Golubić</item>
    </izvorni_sadrzaj>
    <derivirana_varijabla naziv="DomainObject.Predmet.ProtuStrankaListFormatedOIB_1">
      <item>LIN SPORT d.o.o., OIB 67769206696 zastupanog po punomoćniku Nikolina Golubić</item>
    </derivirana_varijabla>
  </DomainObject.Predmet.ProtuStrankaListFormatedOIB>
  <DomainObject.Predmet.ProtuStrankaListFormatedWithAdress>
    <izvorni_sadrzaj>
      <item>LIN SPORT d.o.o., Podolnička 7, 10000 Zagreb zastupanog po punomoćniku Nikolina Golubić</item>
    </izvorni_sadrzaj>
    <derivirana_varijabla naziv="DomainObject.Predmet.ProtuStrankaListFormatedWithAdress_1">
      <item>LIN SPORT d.o.o., Podolnička 7, 10000 Zagreb zastupanog po punomoćniku Nikolina Golubić</item>
    </derivirana_varijabla>
  </DomainObject.Predmet.ProtuStrankaListFormatedWithAdress>
  <DomainObject.Predmet.ProtuStrankaListFormatedWithAdressOIB>
    <izvorni_sadrzaj>
      <item>LIN SPORT d.o.o., OIB 67769206696, Podolnička 7, 10000 Zagreb zastupanog po punomoćniku Nikolina Golubić</item>
    </izvorni_sadrzaj>
    <derivirana_varijabla naziv="DomainObject.Predmet.ProtuStrankaListFormatedWithAdressOIB_1">
      <item>LIN SPORT d.o.o., OIB 67769206696, Podolnička 7, 10000 Zagreb zastupanog po punomoćniku Nikolina Golubić</item>
    </derivirana_varijabla>
  </DomainObject.Predmet.ProtuStrankaListFormatedWithAdressOIB>
  <DomainObject.Predmet.ProtuStrankaListNazivFormated>
    <izvorni_sadrzaj>
      <item>LIN SPORT d.o.o.</item>
    </izvorni_sadrzaj>
    <derivirana_varijabla naziv="DomainObject.Predmet.ProtuStrankaListNazivFormated_1">
      <item>LIN SPORT d.o.o.</item>
    </derivirana_varijabla>
  </DomainObject.Predmet.ProtuStrankaListNazivFormated>
  <DomainObject.Predmet.ProtuStrankaListNazivFormatedOIB>
    <izvorni_sadrzaj>
      <item>LIN SPORT d.o.o., OIB 67769206696</item>
    </izvorni_sadrzaj>
    <derivirana_varijabla naziv="DomainObject.Predmet.ProtuStrankaListNazivFormatedOIB_1">
      <item>LIN SPORT d.o.o., OIB 67769206696</item>
    </derivirana_varijabla>
  </DomainObject.Predmet.ProtuStrankaListNazivFormatedOIB>
  <DomainObject.Predmet.OstaliListFormated>
    <izvorni_sadrzaj>
      <item>Nikolina Golubić punomoćnik sudionika u postupku LIN SPORT d.o.o.</item>
    </izvorni_sadrzaj>
    <derivirana_varijabla naziv="DomainObject.Predmet.OstaliListFormated_1">
      <item>Nikolina Golubić punomoćnik sudionika u postupku LIN SPORT d.o.o.</item>
    </derivirana_varijabla>
  </DomainObject.Predmet.OstaliListFormated>
  <DomainObject.Predmet.OstaliListFormatedOIB>
    <izvorni_sadrzaj>
      <item>Nikolina Golubić, OIB 54189588217 punomoćnik sudionika u postupku LIN SPORT d.o.o.</item>
    </izvorni_sadrzaj>
    <derivirana_varijabla naziv="DomainObject.Predmet.OstaliListFormatedOIB_1">
      <item>Nikolina Golubić, OIB 54189588217 punomoćnik sudionika u postupku LIN SPORT d.o.o.</item>
    </derivirana_varijabla>
  </DomainObject.Predmet.OstaliListFormatedOIB>
  <DomainObject.Predmet.OstaliListFormatedWithAdress>
    <izvorni_sadrzaj>
      <item>Nikolina Golubić, Podolnička 7, 10000 Zagreb punomoćnik sudionika u postupku LIN SPORT d.o.o.</item>
    </izvorni_sadrzaj>
    <derivirana_varijabla naziv="DomainObject.Predmet.OstaliListFormatedWithAdress_1">
      <item>Nikolina Golubić, Podolnička 7, 10000 Zagreb punomoćnik sudionika u postupku LIN SPORT d.o.o.</item>
    </derivirana_varijabla>
  </DomainObject.Predmet.OstaliListFormatedWithAdress>
  <DomainObject.Predmet.OstaliListFormatedWithAdressOIB>
    <izvorni_sadrzaj>
      <item>Nikolina Golubić, OIB 54189588217, Podolnička 7, 10000 Zagreb punomoćnik sudionika u postupku LIN SPORT d.o.o.</item>
    </izvorni_sadrzaj>
    <derivirana_varijabla naziv="DomainObject.Predmet.OstaliListFormatedWithAdressOIB_1">
      <item>Nikolina Golubić, OIB 54189588217, Podolnička 7, 10000 Zagreb punomoćnik sudionika u postupku LIN SPORT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Golubić, OIB 54189588217</item>
    </izvorni_sadrzaj>
    <derivirana_varijabla naziv="DomainObject.Predmet.OstaliListNazivFormatedOIB_1">
      <item>Nikolina Golubić, OIB 54189588217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St-4199/2016-17</izvorni_sadrzaj>
    <derivirana_varijabla naziv="DomainObject.PoslovniBrojDokumenta_1">St-4199/2016-17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SPORT d.o.o.</izvorni_sadrzaj>
    <derivirana_varijabla naziv="DomainObject.Predmet.ProtustrankaIDrugi_1">LIN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 SPORT d.o.o., OIB 67769206696, Podolnička 7, 10000 Zagreb</izvorni_sadrzaj>
    <derivirana_varijabla naziv="DomainObject.Predmet.ProtustrankaIDrugiAdressOIB_1">LIN SPORT d.o.o., OIB 67769206696, Podolnička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SPORT d.o.o.</item>
      <item>FINA Regionalni centar Zagreb</item>
      <item>Nikolina Golubić</item>
    </izvorni_sadrzaj>
    <derivirana_varijabla naziv="DomainObject.Predmet.SudioniciListNaziv_1">
      <item>LIN SPORT d.o.o.</item>
      <item>FINA Regionalni centar Zagreb</item>
      <item>Nikolina Golubić</item>
    </derivirana_varijabla>
  </DomainObject.Predmet.SudioniciListNaziv>
  <DomainObject.Predmet.SudioniciListAdressOIB>
    <izvorni_sadrzaj>
      <item>LIN SPORT d.o.o., OIB 67769206696, Podolnička 7,10000 Zagreb</item>
      <item>FINA Regionalni centar Zagreb, OIB 85821130368, Trg svibanjskih žrtava 1995. 1,10000 Zagreb</item>
      <item>Nikolina Golubić, OIB 54189588217, Podolnička 7,10000 Zagreb</item>
    </izvorni_sadrzaj>
    <derivirana_varijabla naziv="DomainObject.Predmet.SudioniciListAdressOIB_1">
      <item>LIN SPORT d.o.o., OIB 67769206696, Podolnička 7,10000 Zagreb</item>
      <item>FINA Regionalni centar Zagreb, OIB 85821130368, Trg svibanjskih žrtava 1995. 1,10000 Zagreb</item>
      <item>Nikolina Golubić, OIB 54189588217, Podolnička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67769206696</item>
      <item>, OIB 85821130368</item>
      <item>, OIB 54189588217</item>
    </izvorni_sadrzaj>
    <derivirana_varijabla naziv="DomainObject.Predmet.SudioniciListNazivOIB_1">
      <item>, OIB 67769206696</item>
      <item>, OIB 85821130368</item>
      <item>, OIB 54189588217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5719</properties:Characters>
  <properties:Lines>133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2018-01-24T12:38:00Z</dcterms:created>
  <dc:creator>Monika Grbac</dc:creator>
  <cp:lastModifiedBy>Monika Grbac</cp:lastModifiedBy>
  <cp:lastPrinted>2018-01-25T08:26:00Z</cp:lastPrinted>
  <dcterms:modified xmlns:xsi="http://www.w3.org/2001/XMLSchema-instance" xsi:type="dcterms:W3CDTF">2018-01-25T08:26:00Z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St-4199/2016-17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