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1913" w14:paraId="2e91913" w:rsidRDefault="001C28D4" w:rsidP="001C28D4" w:rsidR="001C28D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28D4" w:rsidP="001C28D4" w:rsidR="001C28D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C28D4" w:rsidP="001C28D4" w:rsidR="001C28D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C28D4" w:rsidP="001C28D4" w:rsidR="001C28D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C28D4" w:rsidP="001C28D4" w:rsidR="001C28D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C28D4" w:rsidP="001C28D4" w:rsidR="001C28D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C28D4" w:rsidP="001C28D4" w:rsidR="001C28D4" w:rsidRPr="005D578C">
      <w:pPr>
        <w:jc w:val="center"/>
        <w:rPr>
          <w:rFonts w:cs="Times New Roman" w:eastAsia="Times New Roman"/>
          <w:szCs w:val="24"/>
        </w:rPr>
      </w:pPr>
    </w:p>
    <w:p w:rsidRDefault="001C28D4" w:rsidP="001C28D4" w:rsidR="001C28D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C28D4" w:rsidP="001C28D4" w:rsidR="001C28D4" w:rsidRPr="005D578C">
      <w:pPr>
        <w:rPr>
          <w:rFonts w:cs="Times New Roman" w:eastAsia="Times New Roman"/>
          <w:szCs w:val="24"/>
        </w:rPr>
      </w:pPr>
    </w:p>
    <w:p w:rsidRDefault="001C28D4" w:rsidP="001C28D4" w:rsidR="001C28D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032173" w:rsidRPr="00032173">
        <w:rPr>
          <w:iCs/>
        </w:rPr>
        <w:t>na temelju prijedloga sudske savjetnice Mihaele Kaligari,</w:t>
      </w:r>
      <w:r w:rsidR="00032173">
        <w:rPr>
          <w:iCs/>
        </w:rPr>
        <w:t xml:space="preserve"> </w:t>
      </w:r>
      <w:r w:rsidRPr="00032173">
        <w:rPr>
          <w:rFonts w:cs="Times New Roman" w:eastAsia="Times New Roman"/>
          <w:szCs w:val="24"/>
        </w:rPr>
        <w:t>u postupku provedbe skraćenog stečajnog postupka nad pravnom</w:t>
      </w:r>
      <w:r w:rsidRPr="005D578C">
        <w:rPr>
          <w:rFonts w:cs="Times New Roman" w:eastAsia="Times New Roman"/>
          <w:szCs w:val="24"/>
        </w:rPr>
        <w:t xml:space="preserve"> osobom (dužnikom)</w:t>
      </w:r>
      <w:r>
        <w:rPr>
          <w:rFonts w:cs="Times New Roman" w:eastAsia="Times New Roman"/>
          <w:szCs w:val="24"/>
        </w:rPr>
        <w:t xml:space="preserve"> 4 PLUS IDEJE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Zadarska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97888789263, MBS 040305274,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032173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</w:t>
      </w:r>
      <w:r w:rsidR="00032173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1C28D4" w:rsidP="001C28D4" w:rsidR="001C28D4" w:rsidRPr="005D578C">
      <w:pPr>
        <w:rPr>
          <w:rFonts w:cs="Times New Roman" w:eastAsia="Times New Roman"/>
          <w:szCs w:val="24"/>
        </w:rPr>
      </w:pPr>
    </w:p>
    <w:p w:rsidRDefault="001C28D4" w:rsidP="001C28D4" w:rsidR="001C28D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C28D4" w:rsidP="001C28D4" w:rsidR="001C28D4" w:rsidRPr="005D578C">
      <w:pPr>
        <w:rPr>
          <w:rFonts w:cs="Times New Roman" w:eastAsia="Times New Roman"/>
          <w:szCs w:val="24"/>
        </w:rPr>
      </w:pPr>
    </w:p>
    <w:p w:rsidRDefault="001C28D4" w:rsidP="001C28D4" w:rsidR="001C28D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4 PLUS IDEJE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Zadarska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97888789263, MBS 040305274</w:t>
      </w:r>
      <w:r w:rsidR="00032173">
        <w:rPr>
          <w:rFonts w:cs="Times New Roman" w:eastAsia="Times New Roman"/>
          <w:szCs w:val="24"/>
        </w:rPr>
        <w:t>.</w:t>
      </w:r>
    </w:p>
    <w:p w:rsidRDefault="001C28D4" w:rsidP="001C28D4" w:rsidR="001C28D4" w:rsidRPr="005D578C">
      <w:pPr>
        <w:rPr>
          <w:rFonts w:cs="Times New Roman" w:eastAsia="Times New Roman"/>
          <w:szCs w:val="24"/>
        </w:rPr>
      </w:pPr>
    </w:p>
    <w:p w:rsidRDefault="001C28D4" w:rsidP="001C28D4" w:rsidR="001C28D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2028CE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1C28D4" w:rsidP="001C28D4" w:rsidR="001C28D4">
      <w:pPr>
        <w:rPr>
          <w:rFonts w:cs="Times New Roman" w:eastAsia="Times New Roman"/>
          <w:szCs w:val="20"/>
        </w:rPr>
      </w:pPr>
    </w:p>
    <w:p w:rsidRDefault="001C28D4" w:rsidP="001C28D4" w:rsidR="001C28D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4 PLUS IDEJE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Zadarska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97888789263, MBS 040305274.</w:t>
      </w:r>
    </w:p>
    <w:p w:rsidRDefault="001C28D4" w:rsidP="001C28D4" w:rsidR="001C28D4">
      <w:pPr>
        <w:ind w:firstLine="709"/>
        <w:rPr>
          <w:rFonts w:cs="Times New Roman" w:eastAsia="Times New Roman"/>
          <w:szCs w:val="24"/>
        </w:rPr>
      </w:pPr>
    </w:p>
    <w:p w:rsidRDefault="001C28D4" w:rsidP="001C28D4" w:rsidR="001C28D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4 PLUS IDEJE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Zadarska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97888789263, MBS 040305274.</w:t>
      </w:r>
    </w:p>
    <w:p w:rsidRDefault="001C28D4" w:rsidP="001C28D4" w:rsidR="001C28D4">
      <w:pPr>
        <w:rPr>
          <w:rFonts w:cs="Times New Roman" w:eastAsia="Times New Roman"/>
          <w:szCs w:val="24"/>
        </w:rPr>
      </w:pPr>
    </w:p>
    <w:p w:rsidRDefault="001C28D4" w:rsidP="001C28D4" w:rsidR="001C28D4" w:rsidRPr="005D578C">
      <w:pPr>
        <w:rPr>
          <w:rFonts w:cs="Times New Roman" w:eastAsia="Times New Roman"/>
          <w:szCs w:val="24"/>
        </w:rPr>
      </w:pPr>
    </w:p>
    <w:p w:rsidRDefault="001C28D4" w:rsidP="001C28D4" w:rsidR="001C28D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C28D4" w:rsidP="001C28D4" w:rsidR="001C28D4">
      <w:pPr>
        <w:ind w:firstLine="708"/>
        <w:rPr>
          <w:rFonts w:cs="Times New Roman" w:eastAsia="Times New Roman"/>
          <w:szCs w:val="24"/>
        </w:rPr>
      </w:pPr>
    </w:p>
    <w:p w:rsidRDefault="001C28D4" w:rsidP="001C28D4" w:rsidR="001C28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4 PLUS IDEJE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C28D4" w:rsidP="001C28D4" w:rsidR="001C28D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1C28D4" w:rsidP="001C28D4" w:rsidR="001C28D4" w:rsidRPr="005D578C">
      <w:pPr>
        <w:rPr>
          <w:rFonts w:cs="Times New Roman" w:eastAsia="Times New Roman"/>
          <w:szCs w:val="24"/>
        </w:rPr>
      </w:pPr>
    </w:p>
    <w:p w:rsidRDefault="001C28D4" w:rsidP="001C28D4" w:rsidR="001C28D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32173">
        <w:rPr>
          <w:rFonts w:cs="Times New Roman" w:eastAsia="Times New Roman"/>
          <w:szCs w:val="24"/>
        </w:rPr>
        <w:t>22.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C28D4" w:rsidP="001C28D4" w:rsidR="001C28D4">
      <w:pPr>
        <w:rPr>
          <w:rFonts w:cs="Times New Roman" w:eastAsia="Times New Roman"/>
          <w:szCs w:val="24"/>
        </w:rPr>
      </w:pPr>
    </w:p>
    <w:p w:rsidRDefault="001C28D4" w:rsidP="001C28D4" w:rsidR="001C28D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C28D4" w:rsidP="001C28D4" w:rsidR="001C28D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1C28D4" w:rsidP="001C28D4" w:rsidR="001C28D4">
      <w:pPr>
        <w:jc w:val="left"/>
        <w:rPr>
          <w:rFonts w:cs="Times New Roman" w:eastAsia="Times New Roman"/>
          <w:szCs w:val="24"/>
        </w:rPr>
      </w:pPr>
    </w:p>
    <w:p w:rsidRDefault="001C28D4" w:rsidP="001C28D4" w:rsidR="001C28D4" w:rsidRPr="005D578C">
      <w:pPr>
        <w:jc w:val="left"/>
        <w:rPr>
          <w:rFonts w:cs="Times New Roman" w:eastAsia="Times New Roman"/>
          <w:szCs w:val="24"/>
        </w:rPr>
      </w:pPr>
    </w:p>
    <w:p w:rsidRDefault="001C28D4" w:rsidP="001C28D4" w:rsidR="001C28D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32173" w:rsidP="00032173" w:rsidR="00032173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032173" w:rsidP="00032173" w:rsidR="00032173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1C28D4" w:rsidP="001C28D4" w:rsidR="001C28D4">
      <w:pPr>
        <w:rPr>
          <w:rFonts w:cs="Times New Roman" w:eastAsia="Times New Roman"/>
          <w:szCs w:val="24"/>
        </w:rPr>
      </w:pPr>
    </w:p>
    <w:p w:rsidRDefault="001C28D4" w:rsidP="001C28D4" w:rsidR="001C28D4" w:rsidRPr="005D578C">
      <w:pPr>
        <w:rPr>
          <w:rFonts w:cs="Times New Roman" w:eastAsia="Times New Roman"/>
          <w:szCs w:val="24"/>
        </w:rPr>
      </w:pPr>
    </w:p>
    <w:p w:rsidRDefault="001C28D4" w:rsidP="001C28D4" w:rsidR="001C28D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C28D4" w:rsidP="001C28D4" w:rsidR="001C28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C28D4" w:rsidP="001C28D4" w:rsidR="001C28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4 PLUS IDEJE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Pula, Zadarska 8, </w:t>
      </w:r>
    </w:p>
    <w:p w:rsidRDefault="001C28D4" w:rsidP="001C28D4" w:rsidR="001C28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Jelena Klinec, Orehovica, Zrinskih 63/A,</w:t>
      </w:r>
    </w:p>
    <w:p w:rsidRDefault="001C28D4" w:rsidP="001C28D4" w:rsidR="001C28D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C28D4" w:rsidP="001C28D4" w:rsidR="001C28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C28D4" w:rsidP="001C28D4" w:rsidR="001C28D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1C28D4" w:rsidP="001C28D4" w:rsidR="001C28D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C28D4" w:rsidP="001C28D4" w:rsidR="001C28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C28D4" w:rsidP="001C28D4" w:rsidR="001C28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C28D4" w:rsidP="001C28D4" w:rsidR="001C28D4"/>
    <w:p w:rsidRDefault="001C28D4" w:rsidP="001C28D4" w:rsidR="001C28D4"/>
    <w:p w:rsidRDefault="001C28D4" w:rsidP="001C28D4" w:rsidR="001C28D4"/>
    <w:p w:rsidRDefault="001C28D4" w:rsidP="001C28D4" w:rsidR="001C28D4"/>
    <w:p w:rsidRDefault="001C28D4" w:rsidP="001C28D4" w:rsidR="001C28D4"/>
    <w:p w:rsidRDefault="001C28D4" w:rsidP="001C28D4" w:rsidR="001C28D4"/>
    <w:p w:rsidRDefault="001C28D4" w:rsidP="001C28D4" w:rsidR="001C28D4"/>
    <w:p w:rsidRDefault="001C28D4" w:rsidP="001C28D4" w:rsidR="001C28D4"/>
    <w:p w:rsidRDefault="001C28D4" w:rsidP="001C28D4" w:rsidR="001C28D4"/>
    <w:p w:rsidRDefault="001C28D4" w:rsidP="001C28D4" w:rsidR="001C28D4"/>
    <w:p w:rsidRDefault="001C28D4" w:rsidP="001C28D4" w:rsidR="001C28D4"/>
    <w:p w:rsidRDefault="001C28D4" w:rsidP="001C28D4" w:rsidR="001C28D4"/>
    <w:p w:rsidRDefault="001C28D4" w:rsidP="001C28D4" w:rsidR="001C28D4"/>
    <w:p w:rsidRDefault="001C28D4" w:rsidP="001C28D4" w:rsidR="001C28D4"/>
    <w:p w:rsidRDefault="001C28D4" w:rsidP="001C28D4" w:rsidR="001C28D4"/>
    <w:p w:rsidRDefault="001C28D4" w:rsidP="001C28D4" w:rsidR="001C28D4"/>
    <w:p w:rsidRDefault="001C28D4" w:rsidP="001C28D4" w:rsidR="001C28D4"/>
    <w:p w:rsidRDefault="004F5027" w:rsidR="004F5027"/>
    <w:sectPr w:rsidSect="009B09D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8D4" w:rsidP="001C28D4" w:rsidR="001C28D4">
      <w:r>
        <w:separator/>
      </w:r>
    </w:p>
  </w:endnote>
  <w:endnote w:id="0" w:type="continuationSeparator">
    <w:p w:rsidRDefault="001C28D4" w:rsidP="001C28D4" w:rsidR="001C2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8D4" w:rsidP="001C28D4" w:rsidR="001C28D4">
      <w:r>
        <w:separator/>
      </w:r>
    </w:p>
  </w:footnote>
  <w:footnote w:id="0" w:type="continuationSeparator">
    <w:p w:rsidRDefault="001C28D4" w:rsidP="001C28D4" w:rsidR="001C28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8D4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02CC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St-26/2016-5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8D4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St-26/2016-5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593D"/>
    <w:rsid w:val="00032173"/>
    <w:rsid w:val="000D7662"/>
    <w:rsid w:val="001C28D4"/>
    <w:rsid w:val="00211E22"/>
    <w:rsid w:val="00302CCF"/>
    <w:rsid w:val="004F5027"/>
    <w:rsid w:val="00AD593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28D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28D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28D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28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28D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28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28D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CC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02CC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02C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02CC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28D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28D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28D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28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28D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28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28D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CC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02CC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02C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02CC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27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0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St-26/2016</izvorni_sadrzaj>
    <derivirana_varijabla naziv="DomainObject.Predmet.OznakaBroj_1">St-26/2016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 PLUS IDEJE j.d.o.o. PULA</izvorni_sadrzaj>
    <derivirana_varijabla naziv="DomainObject.Predmet.ProtustrankaFormated_1">  4 PLUS IDEJE j.d.o.o. PULA</derivirana_varijabla>
  </DomainObject.Predmet.ProtustrankaFormated>
  <DomainObject.Predmet.ProtustrankaFormatedOIB>
    <izvorni_sadrzaj>  4 PLUS IDEJE j.d.o.o. PULA, OIB 97888789263</izvorni_sadrzaj>
    <derivirana_varijabla naziv="DomainObject.Predmet.ProtustrankaFormatedOIB_1">  4 PLUS IDEJE j.d.o.o. PULA, OIB 97888789263</derivirana_varijabla>
  </DomainObject.Predmet.ProtustrankaFormatedOIB>
  <DomainObject.Predmet.ProtustrankaFormatedWithAdress>
    <izvorni_sadrzaj> 4 PLUS IDEJE j.d.o.o. PULA, Zadarska 8, 52100 Pula</izvorni_sadrzaj>
    <derivirana_varijabla naziv="DomainObject.Predmet.ProtustrankaFormatedWithAdress_1"> 4 PLUS IDEJE j.d.o.o. PULA, Zadarska 8, 52100 Pula</derivirana_varijabla>
  </DomainObject.Predmet.ProtustrankaFormatedWithAdress>
  <DomainObject.Predmet.ProtustrankaFormatedWithAdressOIB>
    <izvorni_sadrzaj> 4 PLUS IDEJE j.d.o.o. PULA, OIB 97888789263, Zadarska 8, 52100 Pula</izvorni_sadrzaj>
    <derivirana_varijabla naziv="DomainObject.Predmet.ProtustrankaFormatedWithAdressOIB_1"> 4 PLUS IDEJE j.d.o.o. PULA, OIB 97888789263, Zadarska 8, 52100 Pula</derivirana_varijabla>
  </DomainObject.Predmet.ProtustrankaFormatedWithAdressOIB>
  <DomainObject.Predmet.ProtustrankaWithAdress>
    <izvorni_sadrzaj>4 PLUS IDEJE j.d.o.o. PULA Zadarska 8, 52100 Pula</izvorni_sadrzaj>
    <derivirana_varijabla naziv="DomainObject.Predmet.ProtustrankaWithAdress_1">4 PLUS IDEJE j.d.o.o. PULA Zadarska 8, 52100 Pula</derivirana_varijabla>
  </DomainObject.Predmet.ProtustrankaWithAdress>
  <DomainObject.Predmet.ProtustrankaWithAdressOIB>
    <izvorni_sadrzaj>4 PLUS IDEJE j.d.o.o. PULA, OIB 97888789263, Zadarska 8, 52100 Pula</izvorni_sadrzaj>
    <derivirana_varijabla naziv="DomainObject.Predmet.ProtustrankaWithAdressOIB_1">4 PLUS IDEJE j.d.o.o. PULA, OIB 97888789263, Zadarska 8, 52100 Pula</derivirana_varijabla>
  </DomainObject.Predmet.ProtustrankaWithAdressOIB>
  <DomainObject.Predmet.ProtustrankaNazivFormated>
    <izvorni_sadrzaj>4 PLUS IDEJE j.d.o.o. PULA</izvorni_sadrzaj>
    <derivirana_varijabla naziv="DomainObject.Predmet.ProtustrankaNazivFormated_1">4 PLUS IDEJE j.d.o.o. PULA</derivirana_varijabla>
  </DomainObject.Predmet.ProtustrankaNazivFormated>
  <DomainObject.Predmet.ProtustrankaNazivFormatedOIB>
    <izvorni_sadrzaj>4 PLUS IDEJE j.d.o.o. PULA, OIB 97888789263</izvorni_sadrzaj>
    <derivirana_varijabla naziv="DomainObject.Predmet.ProtustrankaNazivFormatedOIB_1">4 PLUS IDEJE j.d.o.o. PULA, OIB 97888789263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20227.93</izvorni_sadrzaj>
    <derivirana_varijabla naziv="DomainObject.Predmet.TrenutnaVrijednost_1">20227.93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4 PLUS IDEJE j.d.o.o. PULA</item>
    </izvorni_sadrzaj>
    <derivirana_varijabla naziv="DomainObject.Predmet.ProtuStrankaListFormated_1">
      <item>4 PLUS IDEJE j.d.o.o. PULA</item>
    </derivirana_varijabla>
  </DomainObject.Predmet.ProtuStrankaListFormated>
  <DomainObject.Predmet.ProtuStrankaListFormatedOIB>
    <izvorni_sadrzaj>
      <item>4 PLUS IDEJE j.d.o.o. PULA, OIB 97888789263</item>
    </izvorni_sadrzaj>
    <derivirana_varijabla naziv="DomainObject.Predmet.ProtuStrankaListFormatedOIB_1">
      <item>4 PLUS IDEJE j.d.o.o. PULA, OIB 97888789263</item>
    </derivirana_varijabla>
  </DomainObject.Predmet.ProtuStrankaListFormatedOIB>
  <DomainObject.Predmet.ProtuStrankaListFormatedWithAdress>
    <izvorni_sadrzaj>
      <item>4 PLUS IDEJE j.d.o.o. PULA, Zadarska 8, 52100 Pula</item>
    </izvorni_sadrzaj>
    <derivirana_varijabla naziv="DomainObject.Predmet.ProtuStrankaListFormatedWithAdress_1">
      <item>4 PLUS IDEJE j.d.o.o. PULA, Zadarska 8, 52100 Pula</item>
    </derivirana_varijabla>
  </DomainObject.Predmet.ProtuStrankaListFormatedWithAdress>
  <DomainObject.Predmet.ProtuStrankaListFormatedWithAdressOIB>
    <izvorni_sadrzaj>
      <item>4 PLUS IDEJE j.d.o.o. PULA, OIB 97888789263, Zadarska 8, 52100 Pula</item>
    </izvorni_sadrzaj>
    <derivirana_varijabla naziv="DomainObject.Predmet.ProtuStrankaListFormatedWithAdressOIB_1">
      <item>4 PLUS IDEJE j.d.o.o. PULA, OIB 97888789263, Zadarska 8, 52100 Pula</item>
    </derivirana_varijabla>
  </DomainObject.Predmet.ProtuStrankaListFormatedWithAdressOIB>
  <DomainObject.Predmet.ProtuStrankaListNazivFormated>
    <izvorni_sadrzaj>
      <item>4 PLUS IDEJE j.d.o.o. PULA</item>
    </izvorni_sadrzaj>
    <derivirana_varijabla naziv="DomainObject.Predmet.ProtuStrankaListNazivFormated_1">
      <item>4 PLUS IDEJE j.d.o.o. PULA</item>
    </derivirana_varijabla>
  </DomainObject.Predmet.ProtuStrankaListNazivFormated>
  <DomainObject.Predmet.ProtuStrankaListNazivFormatedOIB>
    <izvorni_sadrzaj>
      <item>4 PLUS IDEJE j.d.o.o. PULA, OIB 97888789263</item>
    </izvorni_sadrzaj>
    <derivirana_varijabla naziv="DomainObject.Predmet.ProtuStrankaListNazivFormatedOIB_1">
      <item>4 PLUS IDEJE j.d.o.o. PULA, OIB 97888789263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4 PLUS IDEJE j.d.o.o. PULA</izvorni_sadrzaj>
    <derivirana_varijabla naziv="DomainObject.Predmet.ProtustrankaIDrugi_1">4 PLUS IDEJE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4 PLUS IDEJE j.d.o.o. PULA, OIB 97888789263, Zadarska 8, 52100 Pula</izvorni_sadrzaj>
    <derivirana_varijabla naziv="DomainObject.Predmet.ProtustrankaIDrugiAdressOIB_1">4 PLUS IDEJE j.d.o.o. PULA, OIB 97888789263,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4 PLUS IDEJE j.d.o.o. PULA</item>
    </izvorni_sadrzaj>
    <derivirana_varijabla naziv="DomainObject.Predmet.SudioniciListNaziv_1">
      <item>FINANCIJSKA AGENCIJA, RC RIJEKA, PODRUŽNICA PULA, PULA</item>
      <item>4 PLUS IDEJE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4 PLUS IDEJE j.d.o.o. PULA, OIB 97888789263, Zadarska 8,52100 Pula</item>
    </izvorni_sadrzaj>
    <derivirana_varijabla naziv="DomainObject.Predmet.SudioniciListAdressOIB_1">
      <item>FINANCIJSKA AGENCIJA, RC RIJEKA, PODRUŽNICA PULA, PULA, OIB 85821130368, Ulica grada Vukovara 70,10000 Zagreb</item>
      <item>4 PLUS IDEJE j.d.o.o. PULA, OIB 97888789263, Zadarska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97888789263</item>
    </izvorni_sadrzaj>
    <derivirana_varijabla naziv="DomainObject.Predmet.SudioniciListNazivOIB_1">
      <item>, OIB 85821130368</item>
      <item>, OIB 97888789263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3213</properties:Characters>
  <properties:Lines>96</properties:Lines>
  <properties:Paragraphs>30</properties:Paragraphs>
  <properties:TotalTime>7</properties:TotalTime>
  <properties:ScaleCrop>false</properties:ScaleCrop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2016-03-24T12:18:00Z</dcterms:created>
  <dc:creator>Mihaela Kaligari</dc:creator>
  <dc:description/>
  <cp:keywords/>
  <cp:lastModifiedBy>Lorena Paris Aničić</cp:lastModifiedBy>
  <dcterms:modified xmlns:xsi="http://www.w3.org/2001/XMLSchema-instance" xsi:type="dcterms:W3CDTF">2016-04-22T06:29:00Z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