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bc67" w14:paraId="a0ebc67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St-2</w:t>
      </w:r>
      <w:r w:rsidR="00E52970">
        <w:t>31</w:t>
      </w:r>
      <w:r>
        <w:t>/1</w:t>
      </w:r>
      <w:r w:rsidR="00E52970">
        <w:t>5</w:t>
      </w:r>
      <w:r>
        <w:t>-</w:t>
      </w:r>
      <w:r w:rsidR="00D14BAC">
        <w:t>100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FD2BB6" w:rsidP="00D52E2B" w:rsidR="00FD2BB6">
      <w:pPr>
        <w:ind w:firstLine="711"/>
        <w:jc w:val="both"/>
      </w:pPr>
      <w:r>
        <w:t xml:space="preserve">Trgovački sud u Osijeku, po sucu mr. sc. Tihomiru Kovačević, kao stečajnom sucu, </w:t>
      </w:r>
      <w:r w:rsidR="003210D9">
        <w:t>u stečajnom postupku nad stečajnim dužnikom</w:t>
      </w:r>
      <w:r>
        <w:t xml:space="preserve"> </w:t>
      </w:r>
      <w:r w:rsidR="00B52C27" w:rsidRPr="008D5B09">
        <w:rPr>
          <w:bCs/>
        </w:rPr>
        <w:t>KAMENOLOM GRADAC, dioničko društvo za proizvodnju kamena u stečaju, Gradac Našički, N. Tesle 33, MBS 050017265, OIB 31674999329</w:t>
      </w:r>
      <w:r>
        <w:t xml:space="preserve">, dana </w:t>
      </w:r>
      <w:r w:rsidR="00D14BAC">
        <w:t>31</w:t>
      </w:r>
      <w:r>
        <w:t xml:space="preserve">. </w:t>
      </w:r>
      <w:r w:rsidR="00D14BAC">
        <w:t>listopad</w:t>
      </w:r>
      <w:r w:rsidR="00BB217D">
        <w:t>a</w:t>
      </w:r>
      <w:r>
        <w:t xml:space="preserve"> 201</w:t>
      </w:r>
      <w:r w:rsidR="00D14BAC">
        <w:t>6</w:t>
      </w:r>
      <w:r>
        <w:t xml:space="preserve">. </w:t>
      </w: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935080" w:rsidP="00D52E2B" w:rsidR="00935080">
      <w:pPr>
        <w:ind w:left="1428"/>
        <w:jc w:val="both"/>
      </w:pPr>
      <w:r>
        <w:t xml:space="preserve">Odobrava se stečajnoj upraviteljici </w:t>
      </w:r>
      <w:r w:rsidR="00B52C27">
        <w:t>Snježana Sudarević, Osijek, Trg bana J. Jelačića 27</w:t>
      </w:r>
      <w:r w:rsidR="00B52C27" w:rsidRPr="00A15442">
        <w:rPr>
          <w:b/>
        </w:rPr>
        <w:t xml:space="preserve">, </w:t>
      </w:r>
      <w:r w:rsidR="00B52C27" w:rsidRPr="00A15442">
        <w:t xml:space="preserve">OIB </w:t>
      </w:r>
      <w:r w:rsidR="00B52C27">
        <w:t>83030278680</w:t>
      </w:r>
      <w:r w:rsidR="00EE6A03">
        <w:t xml:space="preserve"> </w:t>
      </w:r>
      <w:r>
        <w:t xml:space="preserve">naknada stvarnih troškova za period od </w:t>
      </w:r>
      <w:r w:rsidR="00D14BAC">
        <w:t>1</w:t>
      </w:r>
      <w:r>
        <w:t xml:space="preserve">. </w:t>
      </w:r>
      <w:r w:rsidR="00D14BAC">
        <w:t>prosinc</w:t>
      </w:r>
      <w:r w:rsidR="00FD2BB6">
        <w:t>a</w:t>
      </w:r>
      <w:r w:rsidR="00D52E2B">
        <w:t xml:space="preserve"> </w:t>
      </w:r>
      <w:r w:rsidR="00D14BAC">
        <w:t>2015.</w:t>
      </w:r>
      <w:r w:rsidR="00860E56">
        <w:t xml:space="preserve"> </w:t>
      </w:r>
      <w:r>
        <w:t xml:space="preserve">do </w:t>
      </w:r>
      <w:r w:rsidR="006E41C6">
        <w:t>3</w:t>
      </w:r>
      <w:r w:rsidR="00D14BAC">
        <w:t>1</w:t>
      </w:r>
      <w:r>
        <w:t xml:space="preserve">. </w:t>
      </w:r>
      <w:r w:rsidR="00D14BAC">
        <w:t>kolovoza</w:t>
      </w:r>
      <w:r>
        <w:t xml:space="preserve"> 201</w:t>
      </w:r>
      <w:r w:rsidR="00D14BAC">
        <w:t>6</w:t>
      </w:r>
      <w:r>
        <w:t xml:space="preserve">. godine u ukupnom iznosu od </w:t>
      </w:r>
      <w:r w:rsidR="002D4A6E">
        <w:t>12.480</w:t>
      </w:r>
      <w:r w:rsidR="00EE6A03">
        <w:t>,00</w:t>
      </w:r>
      <w:r w:rsidR="001B5916">
        <w:t xml:space="preserve"> kn i to </w:t>
      </w:r>
      <w:r w:rsidR="00EE6A03">
        <w:t>troškovi</w:t>
      </w:r>
      <w:r w:rsidR="001B5916">
        <w:t xml:space="preserve"> prijevoza</w:t>
      </w:r>
      <w:r w:rsidR="002D4A6E">
        <w:t xml:space="preserve"> i službenih putovanja</w:t>
      </w:r>
      <w:r w:rsidR="001B5916">
        <w:t>.</w:t>
      </w:r>
    </w:p>
    <w:p w:rsidRDefault="00935080" w:rsidP="004E2B3F" w:rsidR="00935080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D466DA" w:rsidRPr="008D5B09">
        <w:rPr>
          <w:bCs/>
        </w:rPr>
        <w:t>KAMENOLOM GRADAC</w:t>
      </w:r>
      <w:r>
        <w:t xml:space="preserve"> d.</w:t>
      </w:r>
      <w:r w:rsidR="00D466DA">
        <w:t>d</w:t>
      </w:r>
      <w:r>
        <w:t xml:space="preserve">. </w:t>
      </w:r>
      <w:r w:rsidR="00D466DA" w:rsidRPr="008D5B09">
        <w:rPr>
          <w:bCs/>
        </w:rPr>
        <w:t>Gradac Našički</w:t>
      </w:r>
      <w:r>
        <w:t xml:space="preserve"> podnesen je ovome sudu 2</w:t>
      </w:r>
      <w:r w:rsidR="00D466DA">
        <w:t>8</w:t>
      </w:r>
      <w:r>
        <w:t>.</w:t>
      </w:r>
      <w:r w:rsidR="00FD2BB6">
        <w:t>0</w:t>
      </w:r>
      <w:r w:rsidR="00D466DA">
        <w:t>8</w:t>
      </w:r>
      <w:r>
        <w:t>.201</w:t>
      </w:r>
      <w:r w:rsidR="00D466DA">
        <w:t>5</w:t>
      </w:r>
      <w:r>
        <w:t xml:space="preserve">. godine, a stečajni postupak je otvoren dana </w:t>
      </w:r>
      <w:r w:rsidR="0091400F">
        <w:t>3</w:t>
      </w:r>
      <w:r>
        <w:t>.0</w:t>
      </w:r>
      <w:r w:rsidR="0091400F">
        <w:t>9</w:t>
      </w:r>
      <w:r>
        <w:t>.201</w:t>
      </w:r>
      <w:r w:rsidR="0091400F">
        <w:t>5</w:t>
      </w:r>
      <w:r>
        <w:t>. godine.</w:t>
      </w:r>
    </w:p>
    <w:p w:rsidRDefault="00935080" w:rsidP="00935080" w:rsidR="00935080">
      <w:pPr>
        <w:jc w:val="both"/>
      </w:pPr>
    </w:p>
    <w:p w:rsidRDefault="00935080" w:rsidP="00D52E2B" w:rsidR="00935080">
      <w:pPr>
        <w:jc w:val="both"/>
      </w:pPr>
      <w:r>
        <w:tab/>
        <w:t xml:space="preserve">Stečajna upraviteljica je dana </w:t>
      </w:r>
      <w:r w:rsidR="002D4A6E">
        <w:t>8</w:t>
      </w:r>
      <w:r w:rsidR="002B4331">
        <w:t xml:space="preserve">. i </w:t>
      </w:r>
      <w:r w:rsidR="00D52E2B">
        <w:t>1</w:t>
      </w:r>
      <w:r w:rsidR="002D4A6E">
        <w:t>9</w:t>
      </w:r>
      <w:r w:rsidR="002B4331">
        <w:t>.</w:t>
      </w:r>
      <w:r w:rsidR="002D4A6E">
        <w:t>09</w:t>
      </w:r>
      <w:r w:rsidR="00BB217D">
        <w:t>.</w:t>
      </w:r>
      <w:r>
        <w:t>201</w:t>
      </w:r>
      <w:r w:rsidR="002D4A6E">
        <w:t>6</w:t>
      </w:r>
      <w:r>
        <w:t xml:space="preserve">. godine podnijela obrazloženi </w:t>
      </w:r>
      <w:r w:rsidR="00D52E2B">
        <w:t xml:space="preserve">i dokumentirani </w:t>
      </w:r>
      <w:r>
        <w:t xml:space="preserve">zahtjev za odobrenje troškova za period od </w:t>
      </w:r>
      <w:r w:rsidR="002D4A6E">
        <w:t>1</w:t>
      </w:r>
      <w:r w:rsidR="00BB217D">
        <w:t>.</w:t>
      </w:r>
      <w:r w:rsidR="002D4A6E">
        <w:t>12</w:t>
      </w:r>
      <w:r w:rsidR="00BB217D">
        <w:t>.</w:t>
      </w:r>
      <w:r w:rsidR="00D52E2B">
        <w:t>201</w:t>
      </w:r>
      <w:r w:rsidR="002D4A6E">
        <w:t>5</w:t>
      </w:r>
      <w:r w:rsidR="00D52E2B">
        <w:t>.</w:t>
      </w:r>
      <w:r w:rsidR="00BB217D">
        <w:t xml:space="preserve"> </w:t>
      </w:r>
      <w:r w:rsidR="00CA5197" w:rsidRPr="00CA5197">
        <w:t>do 3</w:t>
      </w:r>
      <w:r w:rsidR="002D4A6E">
        <w:t>1</w:t>
      </w:r>
      <w:r w:rsidR="00BB217D">
        <w:t>.</w:t>
      </w:r>
      <w:r w:rsidR="002D4A6E">
        <w:t>08</w:t>
      </w:r>
      <w:r w:rsidR="00BB217D">
        <w:t>.</w:t>
      </w:r>
      <w:r w:rsidR="00FD2BB6">
        <w:t>201</w:t>
      </w:r>
      <w:r w:rsidR="002D4A6E">
        <w:t>6</w:t>
      </w:r>
      <w:r w:rsidR="00FD2BB6">
        <w:t>.</w:t>
      </w:r>
      <w:r>
        <w:t xml:space="preserve"> godine</w:t>
      </w:r>
      <w:r w:rsidR="004E2B3F">
        <w:t>.</w:t>
      </w:r>
    </w:p>
    <w:p w:rsidRDefault="00935080" w:rsidP="00935080" w:rsidR="00935080">
      <w:pPr>
        <w:jc w:val="both"/>
      </w:pPr>
    </w:p>
    <w:p w:rsidRDefault="00935080" w:rsidP="00935080" w:rsidR="00935080" w:rsidRPr="0014455C">
      <w:pPr>
        <w:jc w:val="both"/>
      </w:pPr>
      <w:r>
        <w:tab/>
        <w:t>Budući su predmetni troškovi bili nužni, a pisano izvješće – zahtjev stečajne upraviteljice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71/15)</w:t>
      </w:r>
      <w:r>
        <w:t>.</w:t>
      </w:r>
    </w:p>
    <w:p w:rsidRDefault="00935080" w:rsidP="00D52E2B" w:rsidR="00935080" w:rsidRPr="00D52E2B">
      <w:pPr>
        <w:pStyle w:val="Naslov2"/>
        <w:jc w:val="center"/>
        <w:rPr>
          <w:b w:val="false"/>
          <w:i w:val="false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2D4A6E">
        <w:rPr>
          <w:rFonts w:cs="Times New Roman" w:hAnsi="Times New Roman" w:ascii="Times New Roman"/>
          <w:b w:val="false"/>
          <w:i w:val="false"/>
          <w:sz w:val="24"/>
          <w:szCs w:val="24"/>
        </w:rPr>
        <w:t>3</w:t>
      </w:r>
      <w:r w:rsidR="006116A1">
        <w:rPr>
          <w:rFonts w:cs="Times New Roman" w:hAnsi="Times New Roman" w:ascii="Times New Roman"/>
          <w:b w:val="false"/>
          <w:i w:val="false"/>
          <w:sz w:val="24"/>
          <w:szCs w:val="24"/>
        </w:rPr>
        <w:t>1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2D4A6E">
        <w:rPr>
          <w:rFonts w:cs="Times New Roman" w:hAnsi="Times New Roman" w:ascii="Times New Roman"/>
          <w:b w:val="false"/>
          <w:i w:val="false"/>
          <w:sz w:val="24"/>
          <w:szCs w:val="24"/>
        </w:rPr>
        <w:t>listopad</w:t>
      </w:r>
      <w:r w:rsidR="00BB217D">
        <w:rPr>
          <w:rFonts w:cs="Times New Roman" w:hAnsi="Times New Roman" w:ascii="Times New Roman"/>
          <w:b w:val="false"/>
          <w:i w:val="false"/>
          <w:sz w:val="24"/>
          <w:szCs w:val="24"/>
        </w:rPr>
        <w:t>a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2D4A6E">
        <w:rPr>
          <w:rFonts w:cs="Times New Roman" w:hAnsi="Times New Roman" w:ascii="Times New Roman"/>
          <w:b w:val="false"/>
          <w:i w:val="false"/>
          <w:sz w:val="24"/>
          <w:szCs w:val="24"/>
        </w:rPr>
        <w:t>6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D52E2B" w:rsidR="00935080" w:rsidRPr="00D52E2B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D52E2B" w:rsidP="00935080" w:rsidR="00D52E2B">
      <w:pPr>
        <w:jc w:val="both"/>
      </w:pPr>
    </w:p>
    <w:p w:rsidRDefault="001359A4" w:rsidP="00935080" w:rsidR="001359A4">
      <w:pPr>
        <w:jc w:val="both"/>
      </w:pPr>
    </w:p>
    <w:p w:rsidRDefault="001359A4" w:rsidP="00935080" w:rsidR="001359A4">
      <w:pPr>
        <w:jc w:val="both"/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935080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Stečajna upraviteljica</w:t>
      </w:r>
    </w:p>
    <w:p w:rsidRDefault="001B5916" w:rsidP="00935080" w:rsidR="001B5916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Članovi odbora vjerovnika</w:t>
      </w:r>
    </w:p>
    <w:p w:rsidRDefault="006116A1" w:rsidP="006116A1" w:rsidR="006116A1" w:rsidRPr="001359A4">
      <w:pPr>
        <w:numPr>
          <w:ilvl w:val="0"/>
          <w:numId w:val="4"/>
        </w:numPr>
        <w:jc w:val="both"/>
        <w:rPr>
          <w:bCs/>
        </w:rPr>
      </w:pPr>
      <w:r>
        <w:t xml:space="preserve">OTP BANKA d.d. Zadar </w:t>
      </w:r>
      <w:r w:rsidR="00E86169">
        <w:t>– Gergely Gyula Kovacs direktor Sektora naplate i oporavka</w:t>
      </w:r>
    </w:p>
    <w:p w:rsidRDefault="001359A4" w:rsidP="001359A4" w:rsidR="001359A4">
      <w:pPr>
        <w:numPr>
          <w:ilvl w:val="0"/>
          <w:numId w:val="4"/>
        </w:numPr>
        <w:jc w:val="both"/>
      </w:pPr>
      <w:r>
        <w:t>Osječko-baranjska županija Osijek</w:t>
      </w:r>
      <w:r w:rsidR="00E86169">
        <w:t xml:space="preserve"> – Marijana Schonfeld</w:t>
      </w:r>
    </w:p>
    <w:p w:rsidRDefault="00E86169" w:rsidP="001359A4" w:rsidR="001359A4">
      <w:pPr>
        <w:numPr>
          <w:ilvl w:val="0"/>
          <w:numId w:val="4"/>
        </w:numPr>
        <w:jc w:val="both"/>
        <w:rPr>
          <w:bCs/>
        </w:rPr>
      </w:pPr>
      <w:r>
        <w:t>predstavnik radnika – Krešimir Budiša, Našice, Z. Balokovića 24</w:t>
      </w:r>
    </w:p>
    <w:sectPr w:rsidR="001359A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77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59A4" w:rsidP="00DE53C6" w:rsidR="006E41C6">
    <w:pPr>
      <w:pStyle w:val="Zaglavlje"/>
      <w:jc w:val="right"/>
    </w:pPr>
    <w:r w:rsidRPr="001359A4">
      <w:t>14 St-231/15-</w:t>
    </w:r>
    <w:r w:rsidR="00D14BAC">
      <w:t>100</w:t>
    </w:r>
  </w:p>
  <w:p w:rsidRDefault="006E41C6" w:rsidP="00CF024C" w:rsidR="006E41C6">
    <w:pPr>
      <w:pStyle w:val="Zaglavlje"/>
      <w:jc w:val="right"/>
    </w:pP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4674A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A2B69"/>
    <w:rsid w:val="001B5916"/>
    <w:rsid w:val="001E3C3E"/>
    <w:rsid w:val="002120F8"/>
    <w:rsid w:val="0022493B"/>
    <w:rsid w:val="00257080"/>
    <w:rsid w:val="00257F37"/>
    <w:rsid w:val="0027717E"/>
    <w:rsid w:val="00282387"/>
    <w:rsid w:val="002B4331"/>
    <w:rsid w:val="002C2CDE"/>
    <w:rsid w:val="002C4521"/>
    <w:rsid w:val="002D4A6E"/>
    <w:rsid w:val="002E4642"/>
    <w:rsid w:val="002E52D6"/>
    <w:rsid w:val="002F7679"/>
    <w:rsid w:val="003210D9"/>
    <w:rsid w:val="00361758"/>
    <w:rsid w:val="003B010F"/>
    <w:rsid w:val="003C1E2F"/>
    <w:rsid w:val="003D3368"/>
    <w:rsid w:val="003D5822"/>
    <w:rsid w:val="003E6318"/>
    <w:rsid w:val="0040049C"/>
    <w:rsid w:val="00417DFD"/>
    <w:rsid w:val="0044388A"/>
    <w:rsid w:val="00445CA2"/>
    <w:rsid w:val="00452631"/>
    <w:rsid w:val="004761A5"/>
    <w:rsid w:val="00481157"/>
    <w:rsid w:val="004868A7"/>
    <w:rsid w:val="00487089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A1517"/>
    <w:rsid w:val="005C72BB"/>
    <w:rsid w:val="005C7B02"/>
    <w:rsid w:val="005D2747"/>
    <w:rsid w:val="005E0DA8"/>
    <w:rsid w:val="005F0872"/>
    <w:rsid w:val="005F4DFA"/>
    <w:rsid w:val="006116A1"/>
    <w:rsid w:val="006E41C6"/>
    <w:rsid w:val="0071666D"/>
    <w:rsid w:val="00724A43"/>
    <w:rsid w:val="00725EE2"/>
    <w:rsid w:val="00766FD3"/>
    <w:rsid w:val="00774720"/>
    <w:rsid w:val="007747D7"/>
    <w:rsid w:val="00791BF5"/>
    <w:rsid w:val="007E652C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C78FC"/>
    <w:rsid w:val="00AD62E2"/>
    <w:rsid w:val="00AE693D"/>
    <w:rsid w:val="00B501F4"/>
    <w:rsid w:val="00B52C27"/>
    <w:rsid w:val="00BA2235"/>
    <w:rsid w:val="00BB217D"/>
    <w:rsid w:val="00BB6648"/>
    <w:rsid w:val="00BC5EF2"/>
    <w:rsid w:val="00BD718E"/>
    <w:rsid w:val="00C6476A"/>
    <w:rsid w:val="00C841DF"/>
    <w:rsid w:val="00C84F09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A0B76"/>
    <w:rsid w:val="00DE1877"/>
    <w:rsid w:val="00DE53C6"/>
    <w:rsid w:val="00DF5C40"/>
    <w:rsid w:val="00E0325E"/>
    <w:rsid w:val="00E0774A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E6A03"/>
    <w:rsid w:val="00F14D32"/>
    <w:rsid w:val="00F430B8"/>
    <w:rsid w:val="00F570A8"/>
    <w:rsid w:val="00F570C0"/>
    <w:rsid w:val="00F601A2"/>
    <w:rsid w:val="00F62E0F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7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74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74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74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74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7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74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74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74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74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KAMENOLOM GRADAC, dioničko društvo za proizvodnju kamena</izvorni_sadrzaj>
    <derivirana_varijabla naziv="DomainObject.Predmet.ProtustrankaFormated_1">  KAMENOLOM GRADAC, dioničko društvo za proizvodnju kamena</derivirana_varijabla>
  </DomainObject.Predmet.ProtustrankaFormated>
  <DomainObject.Predmet.ProtustrankaFormatedOIB>
    <izvorni_sadrzaj>  KAMENOLOM GRADAC, dioničko društvo za proizvodnju kamena, OIB 31674999329</izvorni_sadrzaj>
    <derivirana_varijabla naziv="DomainObject.Predmet.ProtustrankaFormatedOIB_1">  KAMENOLOM GRADAC, dioničko društvo za proizvodnju kamena, OIB 31674999329</derivirana_varijabla>
  </DomainObject.Predmet.ProtustrankaFormatedOIB>
  <DomainObject.Predmet.ProtustrankaFormatedWithAdress>
    <izvorni_sadrzaj> KAMENOLOM GRADAC, dioničko društvo za proizvodnju kamena, N.Tesle 33, 31500 Gradac Našički</izvorni_sadrzaj>
    <derivirana_varijabla naziv="DomainObject.Predmet.ProtustrankaFormatedWithAdress_1"> KAMENOLOM GRADAC, dioničko društvo za proizvodnju kamena, N.Tesle 33, 31500 Gradac Našički</derivirana_varijabla>
  </DomainObject.Predmet.ProtustrankaFormatedWithAdress>
  <DomainObject.Predmet.ProtustrankaFormatedWithAdressOIB>
    <izvorni_sadrzaj> KAMENOLOM GRADAC, dioničko društvo za proizvodnju kamena, OIB 31674999329, N.Tesle 33, 31500 Gradac Našički</izvorni_sadrzaj>
    <derivirana_varijabla naziv="DomainObject.Predmet.ProtustrankaFormatedWithAdressOIB_1"> KAMENOLOM GRADAC, dioničko društvo za proizvodnju kamena, OIB 31674999329, N.Tesle 33, 31500 Gradac Našički</derivirana_varijabla>
  </DomainObject.Predmet.ProtustrankaFormatedWithAdressOIB>
  <DomainObject.Predmet.ProtustrankaWithAdress>
    <izvorni_sadrzaj>KAMENOLOM GRADAC, dioničko društvo za proizvodnju kamena N.Tesle 33, 31500 Gradac Našički</izvorni_sadrzaj>
    <derivirana_varijabla naziv="DomainObject.Predmet.ProtustrankaWithAdress_1">KAMENOLOM GRADAC, dioničko društvo za proizvodnju kamena N.Tesle 33, 31500 Gradac Našički</derivirana_varijabla>
  </DomainObject.Predmet.ProtustrankaWithAdress>
  <DomainObject.Predmet.ProtustrankaWithAdressOIB>
    <izvorni_sadrzaj>KAMENOLOM GRADAC, dioničko društvo za proizvodnju kamena, OIB 31674999329, N.Tesle 33, 31500 Gradac Našički</izvorni_sadrzaj>
    <derivirana_varijabla naziv="DomainObject.Predmet.ProtustrankaWithAdressOIB_1">KAMENOLOM GRADAC, dioničko društvo za proizvodnju kamena, OIB 31674999329, N.Tesle 33, 31500 Gradac Našički</derivirana_varijabla>
  </DomainObject.Predmet.ProtustrankaWithAdressOIB>
  <DomainObject.Predmet.ProtustrankaNazivFormated>
    <izvorni_sadrzaj>KAMENOLOM GRADAC, dioničko društvo za proizvodnju kamena</izvorni_sadrzaj>
    <derivirana_varijabla naziv="DomainObject.Predmet.ProtustrankaNazivFormated_1">KAMENOLOM GRADAC, dioničko društvo za proizvodnju kamena</derivirana_varijabla>
  </DomainObject.Predmet.ProtustrankaNazivFormated>
  <DomainObject.Predmet.ProtustrankaNazivFormatedOIB>
    <izvorni_sadrzaj>KAMENOLOM GRADAC, dioničko društvo za proizvodnju kamena, OIB 31674999329</izvorni_sadrzaj>
    <derivirana_varijabla naziv="DomainObject.Predmet.ProtustrankaNazivFormatedOIB_1">KAMENOLOM GRADAC, dioničko društvo za proizvodnju kamena, OIB 31674999329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GRADAC, dioničko društvo za proizvodnju kamena</izvorni_sadrzaj>
    <derivirana_varijabla naziv="DomainObject.Predmet.StrankaFormated_1">  KAMENOLOM GRADAC, dioničko društvo za proizvodnju kamena</derivirana_varijabla>
  </DomainObject.Predmet.StrankaFormated>
  <DomainObject.Predmet.StrankaFormatedOIB>
    <izvorni_sadrzaj>  KAMENOLOM GRADAC, dioničko društvo za proizvodnju kamena, OIB 31674999329</izvorni_sadrzaj>
    <derivirana_varijabla naziv="DomainObject.Predmet.StrankaFormatedOIB_1">  KAMENOLOM GRADAC, dioničko društvo za proizvodnju kamena, OIB 31674999329</derivirana_varijabla>
  </DomainObject.Predmet.StrankaFormatedOIB>
  <DomainObject.Predmet.StrankaFormatedWithAdress>
    <izvorni_sadrzaj> KAMENOLOM GRADAC, dioničko društvo za proizvodnju kamena, N.Tesle 33, 31500 Gradac Našički</izvorni_sadrzaj>
    <derivirana_varijabla naziv="DomainObject.Predmet.StrankaFormatedWithAdress_1"> KAMENOLOM GRADAC, dioničko društvo za proizvodnju kamena, N.Tesle 33, 31500 Gradac Našički</derivirana_varijabla>
  </DomainObject.Predmet.StrankaFormatedWithAdress>
  <DomainObject.Predmet.StrankaFormatedWithAdressOIB>
    <izvorni_sadrzaj> KAMENOLOM GRADAC, dioničko društvo za proizvodnju kamena, OIB 31674999329, N.Tesle 33, 31500 Gradac Našički</izvorni_sadrzaj>
    <derivirana_varijabla naziv="DomainObject.Predmet.StrankaFormatedWithAdressOIB_1"> KAMENOLOM GRADAC, dioničko društvo za proizvodnju kamena, OIB 31674999329, N.Tesle 33, 31500 Gradac Našički</derivirana_varijabla>
  </DomainObject.Predmet.StrankaFormatedWithAdressOIB>
  <DomainObject.Predmet.StrankaWithAdress>
    <izvorni_sadrzaj>KAMENOLOM GRADAC, dioničko društvo za proizvodnju kamena N.Tesle 33,31500 Gradac Našički</izvorni_sadrzaj>
    <derivirana_varijabla naziv="DomainObject.Predmet.StrankaWithAdress_1">KAMENOLOM GRADAC, dioničko društvo za proizvodnju kamena N.Tesle 33,31500 Gradac Našički</derivirana_varijabla>
  </DomainObject.Predmet.StrankaWithAdress>
  <DomainObject.Predmet.StrankaWithAdressOIB>
    <izvorni_sadrzaj>KAMENOLOM GRADAC, dioničko društvo za proizvodnju kamena, OIB 31674999329, N.Tesle 33,31500 Gradac Našički</izvorni_sadrzaj>
    <derivirana_varijabla naziv="DomainObject.Predmet.StrankaWithAdressOIB_1">KAMENOLOM GRADAC, dioničko društvo za proizvodnju kamena, OIB 31674999329, N.Tesle 33,31500 Gradac Našički</derivirana_varijabla>
  </DomainObject.Predmet.StrankaWithAdressOIB>
  <DomainObject.Predmet.StrankaNazivFormated>
    <izvorni_sadrzaj>KAMENOLOM GRADAC, dioničko društvo za proizvodnju kamena</izvorni_sadrzaj>
    <derivirana_varijabla naziv="DomainObject.Predmet.StrankaNazivFormated_1">KAMENOLOM GRADAC, dioničko društvo za proizvodnju kamena</derivirana_varijabla>
  </DomainObject.Predmet.StrankaNazivFormated>
  <DomainObject.Predmet.StrankaNazivFormatedOIB>
    <izvorni_sadrzaj>KAMENOLOM GRADAC, dioničko društvo za proizvodnju kamena, OIB 31674999329</izvorni_sadrzaj>
    <derivirana_varijabla naziv="DomainObject.Predmet.StrankaNazivFormatedOIB_1">KAMENOLOM GRADAC, dioničko društvo za proizvodnju kamena, OIB 31674999329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3936448.92</izvorni_sadrzaj>
    <derivirana_varijabla naziv="DomainObject.Predmet.TrenutnaVrijednost_1">3936448.92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KAMENOLOM GRADAC, dioničko društvo za proizvodnju kamena</item>
    </izvorni_sadrzaj>
    <derivirana_varijabla naziv="DomainObject.Predmet.StrankaListFormated_1">
      <item>KAMENOLOM GRADAC, dioničko društvo za proizvodnju kamena</item>
    </derivirana_varijabla>
  </DomainObject.Predmet.StrankaListFormated>
  <DomainObject.Predmet.StrankaListFormatedOIB>
    <izvorni_sadrzaj>
      <item>KAMENOLOM GRADAC, dioničko društvo za proizvodnju kamena, OIB 31674999329</item>
    </izvorni_sadrzaj>
    <derivirana_varijabla naziv="DomainObject.Predmet.StrankaListFormatedOIB_1">
      <item>KAMENOLOM GRADAC, dioničko društvo za proizvodnju kamena, OIB 31674999329</item>
    </derivirana_varijabla>
  </DomainObject.Predmet.StrankaListFormatedOIB>
  <DomainObject.Predmet.StrankaListFormatedWithAdress>
    <izvorni_sadrzaj>
      <item>KAMENOLOM GRADAC, dioničko društvo za proizvodnju kamena, N.Tesle 33, 31500 Gradac Našički</item>
    </izvorni_sadrzaj>
    <derivirana_varijabla naziv="DomainObject.Predmet.StrankaListFormatedWithAdress_1">
      <item>KAMENOLOM GRADAC, dioničko društvo za proizvodnju kamena, N.Tesle 33, 31500 Gradac Našički</item>
    </derivirana_varijabla>
  </DomainObject.Predmet.StrankaListFormatedWithAdress>
  <DomainObject.Predmet.StrankaListFormatedWithAdressOIB>
    <izvorni_sadrzaj>
      <item>KAMENOLOM GRADAC, dioničko društvo za proizvodnju kamena, OIB 31674999329, N.Tesle 33, 31500 Gradac Našički</item>
    </izvorni_sadrzaj>
    <derivirana_varijabla naziv="DomainObject.Predmet.StrankaListFormatedWithAdressOIB_1">
      <item>KAMENOLOM GRADAC, dioničko društvo za proizvodnju kamena, OIB 31674999329, N.Tesle 33, 31500 Gradac Našički</item>
    </derivirana_varijabla>
  </DomainObject.Predmet.StrankaListFormatedWithAdressOIB>
  <DomainObject.Predmet.StrankaListNazivFormated>
    <izvorni_sadrzaj>
      <item>KAMENOLOM GRADAC, dioničko društvo za proizvodnju kamena</item>
    </izvorni_sadrzaj>
    <derivirana_varijabla naziv="DomainObject.Predmet.StrankaListNazivFormated_1">
      <item>KAMENOLOM GRADAC, dioničko društvo za proizvodnju kamena</item>
    </derivirana_varijabla>
  </DomainObject.Predmet.StrankaListNazivFormated>
  <DomainObject.Predmet.StrankaListNazivFormatedOIB>
    <izvorni_sadrzaj>
      <item>KAMENOLOM GRADAC, dioničko društvo za proizvodnju kamena, OIB 31674999329</item>
    </izvorni_sadrzaj>
    <derivirana_varijabla naziv="DomainObject.Predmet.StrankaListNazivFormatedOIB_1">
      <item>KAMENOLOM GRADAC, dioničko društvo za proizvodnju kamena, OIB 31674999329</item>
    </derivirana_varijabla>
  </DomainObject.Predmet.StrankaListNazivFormatedOIB>
  <DomainObject.Predmet.ProtuStrankaListFormated>
    <izvorni_sadrzaj>
      <item>KAMENOLOM GRADAC, dioničko društvo za proizvodnju kamena</item>
    </izvorni_sadrzaj>
    <derivirana_varijabla naziv="DomainObject.Predmet.ProtuStrankaListFormated_1">
      <item>KAMENOLOM GRADAC, dioničko društvo za proizvodnju kamena</item>
    </derivirana_varijabla>
  </DomainObject.Predmet.ProtuStrankaListFormated>
  <DomainObject.Predmet.ProtuStrankaListFormatedOIB>
    <izvorni_sadrzaj>
      <item>KAMENOLOM GRADAC, dioničko društvo za proizvodnju kamena, OIB 31674999329</item>
    </izvorni_sadrzaj>
    <derivirana_varijabla naziv="DomainObject.Predmet.ProtuStrankaListFormatedOIB_1">
      <item>KAMENOLOM GRADAC, dioničko društvo za proizvodnju kamena, OIB 31674999329</item>
    </derivirana_varijabla>
  </DomainObject.Predmet.ProtuStrankaListFormatedOIB>
  <DomainObject.Predmet.ProtuStrankaListFormatedWithAdress>
    <izvorni_sadrzaj>
      <item>KAMENOLOM GRADAC, dioničko društvo za proizvodnju kamena, N.Tesle 33, 31500 Gradac Našički</item>
    </izvorni_sadrzaj>
    <derivirana_varijabla naziv="DomainObject.Predmet.ProtuStrankaListFormatedWithAdress_1">
      <item>KAMENOLOM GRADAC, dioničko društvo za proizvodnju kamena, N.Tesle 33, 31500 Gradac Našički</item>
    </derivirana_varijabla>
  </DomainObject.Predmet.ProtuStrankaListFormatedWithAdress>
  <DomainObject.Predmet.ProtuStrankaListFormatedWithAdressOIB>
    <izvorni_sadrzaj>
      <item>KAMENOLOM GRADAC, dioničko društvo za proizvodnju kamena, OIB 31674999329, N.Tesle 33, 31500 Gradac Našički</item>
    </izvorni_sadrzaj>
    <derivirana_varijabla naziv="DomainObject.Predmet.ProtuStrankaListFormatedWithAdressOIB_1">
      <item>KAMENOLOM GRADAC, dioničko društvo za proizvodnju kamena, OIB 31674999329, N.Tesle 33, 31500 Gradac Našički</item>
    </derivirana_varijabla>
  </DomainObject.Predmet.ProtuStrankaListFormatedWithAdressOIB>
  <DomainObject.Predmet.ProtuStrankaListNazivFormated>
    <izvorni_sadrzaj>
      <item>KAMENOLOM GRADAC, dioničko društvo za proizvodnju kamena</item>
    </izvorni_sadrzaj>
    <derivirana_varijabla naziv="DomainObject.Predmet.ProtuStrankaListNazivFormated_1">
      <item>KAMENOLOM GRADAC, dioničko društvo za proizvodnju kamena</item>
    </derivirana_varijabla>
  </DomainObject.Predmet.ProtuStrankaListNazivFormated>
  <DomainObject.Predmet.ProtuStrankaListNazivFormatedOIB>
    <izvorni_sadrzaj>
      <item>KAMENOLOM GRADAC, dioničko društvo za proizvodnju kamena, OIB 31674999329</item>
    </izvorni_sadrzaj>
    <derivirana_varijabla naziv="DomainObject.Predmet.ProtuStrankaListNazivFormatedOIB_1">
      <item>KAMENOLOM GRADAC, dioničko društvo za proizvodnju kamena, OIB 31674999329</item>
    </derivirana_varijabla>
  </DomainObject.Predmet.ProtuStrankaListNazivFormatedOIB>
  <DomainObject.Predmet.OstaliListFormated>
    <izvorni_sadrzaj>
      <item>Slavko Vukšić</item>
      <item>ŽDO GUO OSIJEK</item>
      <item>Snježana Sudarević</item>
      <item>OTP BANKA d.d. Zadar</item>
    </izvorni_sadrzaj>
    <derivirana_varijabla naziv="DomainObject.Predmet.OstaliListFormated_1">
      <item>Slavko Vukšić</item>
      <item>ŽDO GUO OSIJEK</item>
      <item>Snježana Sudarević</item>
      <item>OTP BANKA d.d. Zadar</item>
    </derivirana_varijabla>
  </DomainObject.Predmet.OstaliListFormated>
  <DomainObject.Predmet.OstaliList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FormatedOIB>
  <DomainObject.Predmet.OstaliListFormatedWithAdress>
    <izvorni_sadrzaj>
      <item>Slavko Vukšić, Z. Balokovića 2, 31500 Našice</item>
      <item>ŽDO GUO OSIJEK</item>
      <item>Snježana Sudarević, Trg Bana Josipa Jelačića 27, 31000 Osijek</item>
      <item>OTP BANKA d.d. Zadar, Domovinskog rata 3, 23000 Zadar</item>
    </izvorni_sadrzaj>
    <derivirana_varijabla naziv="DomainObject.Predmet.OstaliListFormatedWithAdress_1">
      <item>Slavko Vukšić, Z. Balokovića 2, 31500 Našice</item>
      <item>ŽDO GUO OSIJEK</item>
      <item>Snježana Sudarević, Trg Bana Josipa Jelačića 27, 31000 Osijek</item>
      <item>OTP BANKA d.d. Zadar, Domovinskog rata 3, 23000 Zadar</item>
    </derivirana_varijabla>
  </DomainObject.Predmet.OstaliListFormatedWithAdress>
  <DomainObject.Predmet.OstaliListFormatedWithAdressOIB>
    <izvorni_sadrzaj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izvorni_sadrzaj>
    <derivirana_varijabla naziv="DomainObject.Predmet.OstaliListFormatedWithAdressOIB_1"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derivirana_varijabla>
  </DomainObject.Predmet.OstaliListFormatedWithAdressOIB>
  <DomainObject.Predmet.OstaliListNazivFormated>
    <izvorni_sadrzaj>
      <item>Slavko Vukšić</item>
      <item>ŽDO GUO OSIJEK</item>
      <item>Snježana Sudarević</item>
      <item>OTP BANKA d.d. Zadar</item>
    </izvorni_sadrzaj>
    <derivirana_varijabla naziv="DomainObject.Predmet.OstaliListNazivFormated_1">
      <item>Slavko Vukšić</item>
      <item>ŽDO GUO OSIJEK</item>
      <item>Snježana Sudarević</item>
      <item>OTP BANKA d.d. Zadar</item>
    </derivirana_varijabla>
  </DomainObject.Predmet.OstaliListNazivFormated>
  <DomainObject.Predmet.OstaliListNaziv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Naziv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KAMENOLOM GRADAC, dioničko društvo za proizvodnju kamena</izvorni_sadrzaj>
    <derivirana_varijabla naziv="DomainObject.Predmet.StrankaIDrugi_1">KAMENOLOM GRADAC, dioničko društvo za proizvodnju kamena</derivirana_varijabla>
  </DomainObject.Predmet.StrankaIDrugi>
  <DomainObject.Predmet.ProtustrankaIDrugi>
    <izvorni_sadrzaj>KAMENOLOM GRADAC, dioničko društvo za proizvodnju kamena</izvorni_sadrzaj>
    <derivirana_varijabla naziv="DomainObject.Predmet.ProtustrankaIDrugi_1">KAMENOLOM GRADAC, dioničko društvo za proizvodnju kamena</derivirana_varijabla>
  </DomainObject.Predmet.ProtustrankaIDrugi>
  <DomainObject.Predmet.StrankaIDrugiAdressOIB>
    <izvorni_sadrzaj>KAMENOLOM GRADAC, dioničko društvo za proizvodnju kamena, OIB 31674999329, N.Tesle 33, 31500 Gradac Našički</izvorni_sadrzaj>
    <derivirana_varijabla naziv="DomainObject.Predmet.StrankaIDrugiAdressOIB_1">KAMENOLOM GRADAC, dioničko društvo za proizvodnju kamena, OIB 31674999329, N.Tesle 33, 31500 Gradac Našički</derivirana_varijabla>
  </DomainObject.Predmet.StrankaIDrugiAdressOIB>
  <DomainObject.Predmet.ProtustrankaIDrugiAdressOIB>
    <izvorni_sadrzaj>KAMENOLOM GRADAC, dioničko društvo za proizvodnju kamena, OIB 31674999329, N.Tesle 33, 31500 Gradac Našički</izvorni_sadrzaj>
    <derivirana_varijabla naziv="DomainObject.Predmet.ProtustrankaIDrugiAdressOIB_1">KAMENOLOM GRADAC, dioničko društvo za proizvodnju kamena, OIB 31674999329, N.Tesle 33, 31500 Gradac Našički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izvorni_sadrzaj>
    <derivirana_varijabla naziv="DomainObject.Predmet.SudioniciListNaziv_1"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derivirana_varijabla>
  </DomainObject.Predmet.SudioniciListNaziv>
  <DomainObject.Predmet.SudioniciListAdressOIB>
    <izvorni_sadrzaj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izvorni_sadrzaj>
    <derivirana_varijabla naziv="DomainObject.Predmet.SudioniciListAdressOIB_1"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31674999329</item>
      <item>, OIB 31674999329</item>
      <item>, OIB 54401871948</item>
      <item>, OIB null</item>
      <item>, OIB 83030278680</item>
      <item>, OIB 52508873833</item>
    </izvorni_sadrzaj>
    <derivirana_varijabla naziv="DomainObject.Predmet.SudioniciListNazivOIB_1">
      <item>, OIB 31674999329</item>
      <item>, OIB 31674999329</item>
      <item>, OIB 54401871948</item>
      <item>, OIB null</item>
      <item>, OIB 83030278680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271</properties:Words>
  <properties:Characters>1512</properties:Characters>
  <properties:Lines>52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</vt:lpstr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2016-10-31T07:43:00Z</cp:lastPrinted>
  <dcterms:modified xmlns:xsi="http://www.w3.org/2001/XMLSchema-instance" xsi:type="dcterms:W3CDTF">2016-10-31T08:38:00Z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