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5a51" w14:paraId="1955a5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465979">
        <w:t>St-2550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587DE9">
        <w:t>6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497098" w:rsidR="00903185">
      <w:pPr>
        <w:pStyle w:val="Odlomakpopisa"/>
        <w:numPr>
          <w:ilvl w:val="0"/>
          <w:numId w:val="6"/>
        </w:numPr>
      </w:pPr>
      <w:r>
        <w:t xml:space="preserve">Za dužnika  </w:t>
      </w:r>
      <w:r w:rsidR="00465979">
        <w:t>FACTUM RAČUNOVODSTVO d.o.o., Vladimira Nazora 18, Krapina, (OIB:88718340588)</w:t>
      </w:r>
    </w:p>
    <w:p w:rsidRDefault="00903185" w:rsidP="00903185" w:rsidR="00903185">
      <w:pPr>
        <w:pStyle w:val="Odlomakpopisa"/>
        <w:ind w:left="1428"/>
      </w:pPr>
      <w:r>
        <w:t xml:space="preserve"> </w:t>
      </w: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65979">
        <w:t>8.600,83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BD2EC6">
        <w:t>6.studenog</w:t>
      </w:r>
      <w:r w:rsidR="008155EE">
        <w:t>a</w:t>
      </w:r>
      <w:r w:rsidR="00590AEF">
        <w:t xml:space="preserve"> 2015.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E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6933"/>
    <w:rsid w:val="00230A63"/>
    <w:rsid w:val="00263D6D"/>
    <w:rsid w:val="00264D19"/>
    <w:rsid w:val="00297E94"/>
    <w:rsid w:val="002E4C6E"/>
    <w:rsid w:val="002F271E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C0E32"/>
    <w:rsid w:val="008F02CD"/>
    <w:rsid w:val="00902E3C"/>
    <w:rsid w:val="00903185"/>
    <w:rsid w:val="009055CA"/>
    <w:rsid w:val="00920CA0"/>
    <w:rsid w:val="009419D8"/>
    <w:rsid w:val="009519BC"/>
    <w:rsid w:val="00A15265"/>
    <w:rsid w:val="00A37A72"/>
    <w:rsid w:val="00A71431"/>
    <w:rsid w:val="00A82922"/>
    <w:rsid w:val="00AC4528"/>
    <w:rsid w:val="00AC7E42"/>
    <w:rsid w:val="00AD027A"/>
    <w:rsid w:val="00B30C38"/>
    <w:rsid w:val="00B82F18"/>
    <w:rsid w:val="00B91784"/>
    <w:rsid w:val="00BD2EC6"/>
    <w:rsid w:val="00C836B9"/>
    <w:rsid w:val="00C958E9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2550</izvorni_sadrzaj>
    <derivirana_varijabla naziv="DomainObject.Predmet.Broj_1">2550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St-2550/2015</izvorni_sadrzaj>
    <derivirana_varijabla naziv="DomainObject.Predmet.OznakaBroj_1">St-2550/2015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FACTUM RAČUNOVODSTVO d.o.o. zastupanog po punomoćniku Sandra Podgajski</izvorni_sadrzaj>
    <derivirana_varijabla naziv="DomainObject.Predmet.ProtustrankaFormated_1">  FACTUM RAČUNOVODSTVO d.o.o. zastupanog po punomoćniku Sandra Podgajski</derivirana_varijabla>
  </DomainObject.Predmet.ProtustrankaFormated>
  <DomainObject.Predmet.ProtustrankaFormatedOIB>
    <izvorni_sadrzaj>  FACTUM RAČUNOVODSTVO d.o.o., OIB 88718340588 zastupanog po punomoćniku Sandra Podgajski</izvorni_sadrzaj>
    <derivirana_varijabla naziv="DomainObject.Predmet.ProtustrankaFormatedOIB_1">  FACTUM RAČUNOVODSTVO d.o.o., OIB 88718340588 zastupanog po punomoćniku Sandra Podgajski</derivirana_varijabla>
  </DomainObject.Predmet.ProtustrankaFormatedOIB>
  <DomainObject.Predmet.ProtustrankaFormatedWithAdress>
    <izvorni_sadrzaj> FACTUM RAČUNOVODSTVO d.o.o., Vladimira Nazora 18, 49000 Krapina zastupanog po punomoćniku Sandra Podgajski</izvorni_sadrzaj>
    <derivirana_varijabla naziv="DomainObject.Predmet.ProtustrankaFormatedWithAdress_1"> FACTUM RAČUNOVODSTVO d.o.o., Vladimira Nazora 18, 49000 Krapina zastupanog po punomoćniku Sandra Podgajski</derivirana_varijabla>
  </DomainObject.Predmet.ProtustrankaFormatedWithAdress>
  <DomainObject.Predmet.ProtustrankaFormatedWithAdressOIB>
    <izvorni_sadrzaj> FACTUM RAČUNOVODSTVO d.o.o., OIB 88718340588, Vladimira Nazora 18, 49000 Krapina zastupanog po punomoćniku Sandra Podgajski</izvorni_sadrzaj>
    <derivirana_varijabla naziv="DomainObject.Predmet.ProtustrankaFormatedWithAdressOIB_1"> FACTUM RAČUNOVODSTVO d.o.o., OIB 88718340588, Vladimira Nazora 18, 49000 Krapina zastupanog po punomoćniku Sandra Podgajski</derivirana_varijabla>
  </DomainObject.Predmet.ProtustrankaFormatedWithAdressOIB>
  <DomainObject.Predmet.ProtustrankaWithAdress>
    <izvorni_sadrzaj>FACTUM RAČUNOVODSTVO d.o.o. Vladimira Nazora 18, 49000 Krapina</izvorni_sadrzaj>
    <derivirana_varijabla naziv="DomainObject.Predmet.ProtustrankaWithAdress_1">FACTUM RAČUNOVODSTVO d.o.o. Vladimira Nazora 18, 49000 Krapina</derivirana_varijabla>
  </DomainObject.Predmet.ProtustrankaWithAdress>
  <DomainObject.Predmet.ProtustrankaWithAdressOIB>
    <izvorni_sadrzaj>FACTUM RAČUNOVODSTVO d.o.o., OIB 88718340588, Vladimira Nazora 18, 49000 Krapina</izvorni_sadrzaj>
    <derivirana_varijabla naziv="DomainObject.Predmet.ProtustrankaWithAdressOIB_1">FACTUM RAČUNOVODSTVO d.o.o., OIB 88718340588, Vladimira Nazora 18, 49000 Krapina</derivirana_varijabla>
  </DomainObject.Predmet.ProtustrankaWithAdressOIB>
  <DomainObject.Predmet.ProtustrankaNazivFormated>
    <izvorni_sadrzaj>FACTUM RAČUNOVODSTVO d.o.o.</izvorni_sadrzaj>
    <derivirana_varijabla naziv="DomainObject.Predmet.ProtustrankaNazivFormated_1">FACTUM RAČUNOVODSTVO d.o.o.</derivirana_varijabla>
  </DomainObject.Predmet.ProtustrankaNazivFormated>
  <DomainObject.Predmet.ProtustrankaNazivFormatedOIB>
    <izvorni_sadrzaj>FACTUM RAČUNOVODSTVO d.o.o., OIB 88718340588</izvorni_sadrzaj>
    <derivirana_varijabla naziv="DomainObject.Predmet.ProtustrankaNazivFormatedOIB_1">FACTUM RAČUNOVODSTVO d.o.o., OIB 88718340588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FACTUM RAČUNOVODSTVO d.o.o. zastupanog po punomoćniku Sandra Podgajski</item>
    </izvorni_sadrzaj>
    <derivirana_varijabla naziv="DomainObject.Predmet.ProtuStrankaListFormated_1">
      <item>FACTUM RAČUNOVODSTVO d.o.o. zastupanog po punomoćniku Sandra Podgajski</item>
    </derivirana_varijabla>
  </DomainObject.Predmet.ProtuStrankaListFormated>
  <DomainObject.Predmet.ProtuStrankaListFormatedOIB>
    <izvorni_sadrzaj>
      <item>FACTUM RAČUNOVODSTVO d.o.o., OIB 88718340588 zastupanog po punomoćniku Sandra Podgajski</item>
    </izvorni_sadrzaj>
    <derivirana_varijabla naziv="DomainObject.Predmet.ProtuStrankaListFormatedOIB_1">
      <item>FACTUM RAČUNOVODSTVO d.o.o., OIB 88718340588 zastupanog po punomoćniku Sandra Podgajski</item>
    </derivirana_varijabla>
  </DomainObject.Predmet.ProtuStrankaListFormatedOIB>
  <DomainObject.Predmet.ProtuStrankaListFormatedWithAdress>
    <izvorni_sadrzaj>
      <item>FACTUM RAČUNOVODSTVO d.o.o., Vladimira Nazora 18, 49000 Krapina zastupanog po punomoćniku Sandra Podgajski</item>
    </izvorni_sadrzaj>
    <derivirana_varijabla naziv="DomainObject.Predmet.ProtuStrankaListFormatedWithAdress_1">
      <item>FACTUM RAČUNOVODSTVO d.o.o., Vladimira Nazora 18, 49000 Krapina zastupanog po punomoćniku Sandra Podgajski</item>
    </derivirana_varijabla>
  </DomainObject.Predmet.ProtuStrankaListFormatedWithAdress>
  <DomainObject.Predmet.ProtuStrankaListFormatedWithAdressOIB>
    <izvorni_sadrzaj>
      <item>FACTUM RAČUNOVODSTVO d.o.o., OIB 88718340588, Vladimira Nazora 18, 49000 Krapina zastupanog po punomoćniku Sandra Podgajski</item>
    </izvorni_sadrzaj>
    <derivirana_varijabla naziv="DomainObject.Predmet.ProtuStrankaListFormatedWithAdressOIB_1">
      <item>FACTUM RAČUNOVODSTVO d.o.o., OIB 88718340588, Vladimira Nazora 18, 49000 Krapina zastupanog po punomoćniku Sandra Podgajski</item>
    </derivirana_varijabla>
  </DomainObject.Predmet.ProtuStrankaListFormatedWithAdressOIB>
  <DomainObject.Predmet.ProtuStrankaListNazivFormated>
    <izvorni_sadrzaj>
      <item>FACTUM RAČUNOVODSTVO d.o.o.</item>
    </izvorni_sadrzaj>
    <derivirana_varijabla naziv="DomainObject.Predmet.ProtuStrankaListNazivFormated_1">
      <item>FACTUM RAČUNOVODSTVO d.o.o.</item>
    </derivirana_varijabla>
  </DomainObject.Predmet.ProtuStrankaListNazivFormated>
  <DomainObject.Predmet.ProtuStrankaListNazivFormatedOIB>
    <izvorni_sadrzaj>
      <item>FACTUM RAČUNOVODSTVO d.o.o., OIB 88718340588</item>
    </izvorni_sadrzaj>
    <derivirana_varijabla naziv="DomainObject.Predmet.ProtuStrankaListNazivFormatedOIB_1">
      <item>FACTUM RAČUNOVODSTVO d.o.o., OIB 88718340588</item>
    </derivirana_varijabla>
  </DomainObject.Predmet.ProtuStrankaListNazivFormatedOIB>
  <DomainObject.Predmet.OstaliListFormated>
    <izvorni_sadrzaj>
      <item>Sandra Podgajski punomoćnik sudionika u postupku FACTUM RAČUNOVODSTVO d.o.o.</item>
    </izvorni_sadrzaj>
    <derivirana_varijabla naziv="DomainObject.Predmet.OstaliListFormated_1">
      <item>Sandra Podgajski punomoćnik sudionika u postupku FACTUM RAČUNOVODSTVO d.o.o.</item>
    </derivirana_varijabla>
  </DomainObject.Predmet.OstaliListFormated>
  <DomainObject.Predmet.OstaliListFormatedOIB>
    <izvorni_sadrzaj>
      <item>Sandra Podgajski, OIB 30966394796 punomoćnik sudionika u postupku FACTUM RAČUNOVODSTVO d.o.o.</item>
    </izvorni_sadrzaj>
    <derivirana_varijabla naziv="DomainObject.Predmet.OstaliListFormatedOIB_1">
      <item>Sandra Podgajski, OIB 30966394796 punomoćnik sudionika u postupku FACTUM RAČUNOVODSTVO d.o.o.</item>
    </derivirana_varijabla>
  </DomainObject.Predmet.OstaliListFormatedOIB>
  <DomainObject.Predmet.OstaliListFormatedWithAdress>
    <izvorni_sadrzaj>
      <item>Sandra Podgajski, Vladimira Nazora 18, 49000 Krapina punomoćnik sudionika u postupku FACTUM RAČUNOVODSTVO d.o.o.</item>
    </izvorni_sadrzaj>
    <derivirana_varijabla naziv="DomainObject.Predmet.OstaliListFormatedWithAdress_1">
      <item>Sandra Podgajski, Vladimira Nazora 18, 49000 Krapina punomoćnik sudionika u postupku FACTUM RAČUNOVODSTVO d.o.o.</item>
    </derivirana_varijabla>
  </DomainObject.Predmet.OstaliListFormatedWithAdress>
  <DomainObject.Predmet.OstaliListFormatedWithAdressOIB>
    <izvorni_sadrzaj>
      <item>Sandra Podgajski, OIB 30966394796, Vladimira Nazora 18, 49000 Krapina punomoćnik sudionika u postupku FACTUM RAČUNOVODSTVO d.o.o.</item>
    </izvorni_sadrzaj>
    <derivirana_varijabla naziv="DomainObject.Predmet.OstaliListFormatedWithAdressOIB_1">
      <item>Sandra Podgajski, OIB 30966394796, Vladimira Nazora 18, 49000 Krapina punomoćnik sudionika u postupku FACTUM RAČUNOVODSTVO d.o.o.</item>
    </derivirana_varijabla>
  </DomainObject.Predmet.OstaliListFormatedWithAdressOIB>
  <DomainObject.Predmet.OstaliListNazivFormated>
    <izvorni_sadrzaj>
      <item>Sandra Podgajski</item>
    </izvorni_sadrzaj>
    <derivirana_varijabla naziv="DomainObject.Predmet.OstaliListNazivFormated_1">
      <item>Sandra Podgajski</item>
    </derivirana_varijabla>
  </DomainObject.Predmet.OstaliListNazivFormated>
  <DomainObject.Predmet.OstaliListNazivFormatedOIB>
    <izvorni_sadrzaj>
      <item>Sandra Podgajski, OIB 30966394796</item>
    </izvorni_sadrzaj>
    <derivirana_varijabla naziv="DomainObject.Predmet.OstaliListNazivFormatedOIB_1">
      <item>Sandra Podgajski, OIB 30966394796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FACTUM RAČUNOVODSTVO d.o.o.</izvorni_sadrzaj>
    <derivirana_varijabla naziv="DomainObject.Predmet.ProtustrankaIDrugi_1">FACTUM RAČUNOVODSTVO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FACTUM RAČUNOVODSTVO d.o.o., OIB 88718340588, Vladimira Nazora 18, 49000 Krapina</izvorni_sadrzaj>
    <derivirana_varijabla naziv="DomainObject.Predmet.ProtustrankaIDrugiAdressOIB_1">FACTUM RAČUNOVODSTVO d.o.o., OIB 88718340588, Vladimira Nazora 18,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FACTUM RAČUNOVODSTVO d.o.o.</item>
      <item>Sandra Podgajski</item>
    </izvorni_sadrzaj>
    <derivirana_varijabla naziv="DomainObject.Predmet.SudioniciListNaziv_1">
      <item>FINA Regionalni centar Zagreb</item>
      <item>FACTUM RAČUNOVODSTVO d.o.o.</item>
      <item>Sandra Podgajski</item>
    </derivirana_varijabla>
  </DomainObject.Predmet.SudioniciListNaziv>
  <DomainObject.Predmet.SudioniciListAdressOIB>
    <izvorni_sadrzaj>
      <item>FINA Regionalni centar Zagreb, OIB 85821130368, Trg svibanjskih žrtava 1995. 1,10000 Zagreb</item>
      <item>FACTUM RAČUNOVODSTVO d.o.o., OIB 88718340588, Vladimira Nazora 18,49000 Krapina</item>
      <item>Sandra Podgajski, OIB 30966394796, Vladimira Nazora 18,49000 Krapina</item>
    </izvorni_sadrzaj>
    <derivirana_varijabla naziv="DomainObject.Predmet.SudioniciListAdressOIB_1">
      <item>FINA Regionalni centar Zagreb, OIB 85821130368, Trg svibanjskih žrtava 1995. 1,10000 Zagreb</item>
      <item>FACTUM RAČUNOVODSTVO d.o.o., OIB 88718340588, Vladimira Nazora 18,49000 Krapina</item>
      <item>Sandra Podgajski, OIB 30966394796, Vladimira Nazora 18,49000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88718340588</item>
      <item>, OIB 30966394796</item>
    </izvorni_sadrzaj>
    <derivirana_varijabla naziv="DomainObject.Predmet.SudioniciListNazivOIB_1">
      <item>, OIB 85821130368</item>
      <item>, OIB 88718340588</item>
      <item>, OIB 30966394796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45</properties:Lines>
  <properties:Paragraphs>16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2015-11-16T12:58:00Z</cp:lastPrinted>
  <dcterms:modified xmlns:xsi="http://www.w3.org/2001/XMLSchema-instance" xsi:type="dcterms:W3CDTF">2015-11-16T13:01:00Z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