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2011" w14:paraId="f34201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3F92" w:rsidP="001D3F92" w:rsidR="001D3F9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St-275/2017-5.</w:t>
      </w:r>
    </w:p>
    <w:p w:rsidRDefault="001D3F92" w:rsidP="001D3F92" w:rsidR="001D3F92">
      <w:pPr>
        <w:rPr>
          <w:rFonts w:hAnsi="Arial" w:ascii="Arial"/>
        </w:rPr>
      </w:pPr>
    </w:p>
    <w:p w:rsidRDefault="001D3F92" w:rsidP="001D3F92" w:rsidR="001D3F92">
      <w:pPr>
        <w:jc w:val="center"/>
        <w:rPr>
          <w:rFonts w:hAnsi="Arial" w:ascii="Arial"/>
          <w:b/>
        </w:rPr>
      </w:pPr>
    </w:p>
    <w:p w:rsidRDefault="001D3F92" w:rsidP="001D3F92" w:rsidR="001D3F9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1D3F92" w:rsidP="001D3F92" w:rsidR="001D3F92">
      <w:pPr>
        <w:jc w:val="center"/>
        <w:rPr>
          <w:rFonts w:hAnsi="Arial" w:ascii="Arial"/>
          <w:b/>
        </w:rPr>
      </w:pPr>
    </w:p>
    <w:p w:rsidRDefault="001D3F92" w:rsidP="001D3F92" w:rsidR="001D3F9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D3F92" w:rsidP="001D3F92" w:rsidR="001D3F92">
      <w:pPr>
        <w:jc w:val="both"/>
        <w:rPr>
          <w:rFonts w:hAnsi="Arial" w:ascii="Arial"/>
        </w:rPr>
      </w:pP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MIMO j.d.o.o. za ugostiteljstvo iz Bjelovara, Augusta Šenoe 31, OIB 82852719000, dana 12. rujna 2017. godine</w:t>
      </w:r>
    </w:p>
    <w:p w:rsidRDefault="001D3F92" w:rsidP="001D3F92" w:rsidR="001D3F92">
      <w:pPr>
        <w:jc w:val="both"/>
        <w:rPr>
          <w:rFonts w:hAnsi="Arial" w:ascii="Arial"/>
        </w:rPr>
      </w:pPr>
    </w:p>
    <w:p w:rsidRDefault="001D3F92" w:rsidP="001D3F92" w:rsidR="001D3F9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D3F92" w:rsidP="001D3F92" w:rsidR="001D3F92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MIMO j.d.o.o. za ugostiteljstvo iz Bjelovara, Augusta Šenoe 31, OIB 82852719000,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05 540-275-17. </w:t>
      </w:r>
    </w:p>
    <w:p w:rsidRDefault="001D3F92" w:rsidP="001D3F92" w:rsidR="001D3F92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MIMO j.d.o.o. za ugostiteljstvo iz Bjelovara, Augusta Šenoe 31, OIB 82852719000.</w:t>
      </w:r>
    </w:p>
    <w:p w:rsidRDefault="001D3F92" w:rsidP="001D3F92" w:rsidR="001D3F92">
      <w:pPr>
        <w:jc w:val="both"/>
        <w:rPr>
          <w:rFonts w:hAnsi="Arial" w:ascii="Arial"/>
        </w:rPr>
      </w:pPr>
    </w:p>
    <w:p w:rsidRDefault="001D3F92" w:rsidP="001D3F92" w:rsidR="001D3F92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čl.444.Stečajnog zakona. U svom prijedlogu ističe da na dan 03.05.2017. godine dužnik u Očevidniku redoslijeda osnova za plaćanje ima evidentirane neizvršene osnove za plaćanje u ukupnom iznosu od 24.352,22 kuna, u neprekinutom razdoblju od 120 dana, te da ima jednog zaposlenog djelatnika, dok drugih podataka o imovini dužnika FINA nema. </w:t>
      </w:r>
      <w:r>
        <w:rPr>
          <w:rFonts w:hAnsi="Arial" w:ascii="Arial"/>
        </w:rPr>
        <w:lastRenderedPageBreak/>
        <w:t>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24.352,22 kuna, koji podatak zakonski zastupnik dužnika nije osporio, sud utvrđuje da je ispunjen razlog nesposobnosti za plaćanje, propisan čl.6.st.2.Stečajnog zakona.</w:t>
      </w:r>
    </w:p>
    <w:p w:rsidRDefault="001D3F92" w:rsidP="001D3F92" w:rsidR="001D3F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1D3F92" w:rsidP="001D3F92" w:rsidR="001D3F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1D3F92" w:rsidP="001D3F92" w:rsidR="001D3F92">
      <w:pPr>
        <w:jc w:val="both"/>
        <w:rPr>
          <w:rFonts w:hAnsi="Arial" w:ascii="Arial"/>
        </w:rPr>
      </w:pPr>
    </w:p>
    <w:p w:rsidRDefault="001D3F92" w:rsidP="001D3F92" w:rsidR="001D3F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</w:p>
    <w:p w:rsidRDefault="001D3F92" w:rsidP="001D3F92" w:rsidR="001D3F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1D3F92" w:rsidP="001D3F92" w:rsidR="001D3F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1D3F92" w:rsidP="001D3F92" w:rsidR="001D3F92">
      <w:pPr>
        <w:ind w:firstLine="720"/>
        <w:jc w:val="both"/>
        <w:rPr>
          <w:rFonts w:hAnsi="Arial" w:ascii="Arial"/>
        </w:rPr>
      </w:pP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1D3F92" w:rsidP="001D3F92" w:rsidR="001D3F92">
      <w:pPr>
        <w:jc w:val="both"/>
        <w:rPr>
          <w:rFonts w:hAnsi="Arial" w:ascii="Arial"/>
        </w:rPr>
      </w:pPr>
      <w:bookmarkStart w:name="_GoBack" w:id="0"/>
      <w:bookmarkEnd w:id="0"/>
    </w:p>
    <w:p w:rsidRDefault="001D3F92" w:rsidP="001D3F92" w:rsidR="001D3F92">
      <w:pPr>
        <w:jc w:val="both"/>
        <w:rPr>
          <w:rFonts w:hAnsi="Arial" w:ascii="Arial"/>
        </w:rPr>
      </w:pPr>
    </w:p>
    <w:p w:rsidRDefault="001D3F92" w:rsidP="001D3F92" w:rsidR="001D3F9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1D3F92" w:rsidP="001D3F92" w:rsidR="001D3F92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F92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127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St-275/2017-5</izvorni_sadrzaj>
    <derivirana_varijabla naziv="DomainObject.Oznaka_1">St-275/2017-5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jednostavno društvo s ograničenom odgovornošću za ugostiteljstvo zastupanog po punomoćniku Martina Srdić</izvorni_sadrzaj>
    <derivirana_varijabla naziv="DomainObject.Predmet.ProtustrankaFormated_1">  MIMO jednostavno društvo s ograničenom odgovornošću za ugostiteljstvo zastupanog po punomoćniku Martina Srdić</derivirana_varijabla>
  </DomainObject.Predmet.ProtustrankaFormated>
  <DomainObject.Predmet.ProtustrankaFormatedOIB>
    <izvorni_sadrzaj>  MIMO jednostavno društvo s ograničenom odgovornošću za ugostiteljstvo, OIB 82852719000 zastupanog po punomoćniku Martina Srdić</izvorni_sadrzaj>
    <derivirana_varijabla naziv="DomainObject.Predmet.ProtustrankaFormatedOIB_1">  MIMO jednostavno društvo s ograničenom odgovornošću za ugostiteljstvo, OIB 82852719000 zastupanog po punomoćniku Martina Srdić</derivirana_varijabla>
  </DomainObject.Predmet.ProtustrankaFormatedOIB>
  <DomainObject.Predmet.ProtustrankaFormatedWithAdress>
    <izvorni_sadrzaj> MIMO jednostavno društvo s ograničenom odgovornošću za ugostiteljstvo, Augusta Šenoe 31, 43000 Bjelovar zastupanog po punomoćniku Martina Srdić</izvorni_sadrzaj>
    <derivirana_varijabla naziv="DomainObject.Predmet.ProtustrankaFormatedWithAdress_1"> MIMO jednostavno društvo s ograničenom odgovornošću za ugostiteljstvo, Augusta Šenoe 31, 43000 Bjelovar zastupanog po punomoćniku Martina Srdić</derivirana_varijabla>
  </DomainObject.Predmet.ProtustrankaFormatedWithAdress>
  <DomainObject.Predmet.ProtustrankaFormatedWithAdressOIB>
    <izvorni_sadrzaj> MIMO jednostavno društvo s ograničenom odgovornošću za ugostiteljstvo, OIB 82852719000, Augusta Šenoe 31, 43000 Bjelovar zastupanog po punomoćniku Martina Srdić</izvorni_sadrzaj>
    <derivirana_varijabla naziv="DomainObject.Predmet.ProtustrankaFormatedWithAdressOIB_1"> MIMO jednostavno društvo s ograničenom odgovornošću za ugostiteljstvo, OIB 82852719000, Augusta Šenoe 31, 43000 Bjelovar zastupanog po punomoćniku Martina Srdić</derivirana_varijabla>
  </DomainObject.Predmet.ProtustrankaFormatedWithAdressOIB>
  <DomainObject.Predmet.ProtustrankaWithAdress>
    <izvorni_sadrzaj>MIMO jednostavno društvo s ograničenom odgovornošću za ugostiteljstvo Augusta Šenoe 31, 43000 Bjelovar</izvorni_sadrzaj>
    <derivirana_varijabla naziv="DomainObject.Predmet.ProtustrankaWithAdress_1">MIMO jednostavno društvo s ograničenom odgovornošću za ugostiteljstvo Augusta Šenoe 31, 43000 Bjelovar</derivirana_varijabla>
  </DomainObject.Predmet.ProtustrankaWithAdress>
  <DomainObject.Predmet.ProtustrankaWithAdressOIB>
    <izvorni_sadrzaj>MIMO jednostavno društvo s ograničenom odgovornošću za ugostiteljstvo, OIB 82852719000, Augusta Šenoe 31, 43000 Bjelovar</izvorni_sadrzaj>
    <derivirana_varijabla naziv="DomainObject.Predmet.ProtustrankaWithAdressOIB_1">MIMO jednostavno društvo s ograničenom odgovornošću za ugostiteljstvo, OIB 82852719000, Augusta Šenoe 31, 43000 Bjelovar</derivirana_varijabla>
  </DomainObject.Predmet.ProtustrankaWithAdressOIB>
  <DomainObject.Predmet.ProtustrankaNazivFormated>
    <izvorni_sadrzaj>MIMO jednostavno društvo s ograničenom odgovornošću za ugostiteljstvo</izvorni_sadrzaj>
    <derivirana_varijabla naziv="DomainObject.Predmet.ProtustrankaNazivFormated_1">MIMO jednostavno društvo s ograničenom odgovornošću za ugostiteljstvo</derivirana_varijabla>
  </DomainObject.Predmet.ProtustrankaNazivFormated>
  <DomainObject.Predmet.ProtustrankaNazivFormatedOIB>
    <izvorni_sadrzaj>MIMO jednostavno društvo s ograničenom odgovornošću za ugostiteljstvo, OIB 82852719000</izvorni_sadrzaj>
    <derivirana_varijabla naziv="DomainObject.Predmet.ProtustrankaNazivFormatedOIB_1">MIMO jednostavno društvo s ograničenom odgovornošću za ugostiteljstvo, OIB 82852719000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MIMO jednostavno društvo s ograničenom odgovornošću za ugostiteljstvo zastupanog po punomoćniku Martina Srdić</item>
    </izvorni_sadrzaj>
    <derivirana_varijabla naziv="DomainObject.Predmet.ProtuStrankaListFormated_1">
      <item>MIMO jednostavno društvo s ograničenom odgovornošću za ugostiteljstvo zastupanog po punomoćniku Martina Srdić</item>
    </derivirana_varijabla>
  </DomainObject.Predmet.ProtuStrankaListFormated>
  <DomainObject.Predmet.ProtuStrankaListFormatedOIB>
    <izvorni_sadrzaj>
      <item>MIMO jednostavno društvo s ograničenom odgovornošću za ugostiteljstvo, OIB 82852719000 zastupanog po punomoćniku Martina Srdić</item>
    </izvorni_sadrzaj>
    <derivirana_varijabla naziv="DomainObject.Predmet.ProtuStrankaListFormatedOIB_1">
      <item>MIMO jednostavno društvo s ograničenom odgovornošću za ugostiteljstvo, OIB 82852719000 zastupanog po punomoćniku Martina Srdić</item>
    </derivirana_varijabla>
  </DomainObject.Predmet.ProtuStrankaListFormatedOIB>
  <DomainObject.Predmet.ProtuStrankaListFormatedWithAdress>
    <izvorni_sadrzaj>
      <item>MIMO jednostavno društvo s ograničenom odgovornošću za ugostiteljstvo, Augusta Šenoe 31, 43000 Bjelovar zastupanog po punomoćniku Martina Srdić</item>
    </izvorni_sadrzaj>
    <derivirana_varijabla naziv="DomainObject.Predmet.ProtuStrankaListFormatedWithAdress_1">
      <item>MIMO jednostavno društvo s ograničenom odgovornošću za ugostiteljstvo, Augusta Šenoe 31, 43000 Bjelovar zastupanog po punomoćniku Martina Srdić</item>
    </derivirana_varijabla>
  </DomainObject.Predmet.ProtuStrankaListFormatedWithAdress>
  <DomainObject.Predmet.ProtuStrankaListFormatedWithAdressOIB>
    <izvorni_sadrzaj>
      <item>MIMO jednostavno društvo s ograničenom odgovornošću za ugostiteljstvo, OIB 82852719000, Augusta Šenoe 31, 43000 Bjelovar zastupanog po punomoćniku Martina Srdić</item>
    </izvorni_sadrzaj>
    <derivirana_varijabla naziv="DomainObject.Predmet.ProtuStrankaListFormatedWithAdressOIB_1">
      <item>MIMO jednostavno društvo s ograničenom odgovornošću za ugostiteljstvo, OIB 82852719000, Augusta Šenoe 31, 43000 Bjelovar zastupanog po punomoćniku Martina Srdić</item>
    </derivirana_varijabla>
  </DomainObject.Predmet.ProtuStrankaListFormatedWithAdressOIB>
  <DomainObject.Predmet.ProtuStrankaListNazivFormated>
    <izvorni_sadrzaj>
      <item>MIMO jednostavno društvo s ograničenom odgovornošću za ugostiteljstvo</item>
    </izvorni_sadrzaj>
    <derivirana_varijabla naziv="DomainObject.Predmet.ProtuStrankaListNazivFormated_1">
      <item>MIMO jednostavno društvo s ograničenom odgovornošću za ugostiteljstvo</item>
    </derivirana_varijabla>
  </DomainObject.Predmet.ProtuStrankaListNazivFormated>
  <DomainObject.Predmet.ProtuStrankaListNazivFormatedOIB>
    <izvorni_sadrzaj>
      <item>MIMO jednostavno društvo s ograničenom odgovornošću za ugostiteljstvo, OIB 82852719000</item>
    </izvorni_sadrzaj>
    <derivirana_varijabla naziv="DomainObject.Predmet.ProtuStrankaListNazivFormatedOIB_1">
      <item>MIMO jednostavno društvo s ograničenom odgovornošću za ugostiteljstvo, OIB 82852719000</item>
    </derivirana_varijabla>
  </DomainObject.Predmet.ProtuStrankaListNazivFormatedOIB>
  <DomainObject.Predmet.OstaliListFormated>
    <izvorni_sadrzaj>
      <item>Martina Srdić punomoćnik sudionika u postupku MIMO jednostavno društvo s ograničenom odgovornošću za ugostiteljstvo</item>
    </izvorni_sadrzaj>
    <derivirana_varijabla naziv="DomainObject.Predmet.OstaliListFormated_1">
      <item>Martina Srdić punomoćnik sudionika u postupku MIMO jednostavno društvo s ograničenom odgovornošću za ugostiteljstvo</item>
    </derivirana_varijabla>
  </DomainObject.Predmet.OstaliListFormated>
  <DomainObject.Predmet.OstaliListFormatedOIB>
    <izvorni_sadrzaj>
      <item>Martina Srdić, OIB 88715422407 punomoćnik sudionika u postupku MIMO jednostavno društvo s ograničenom odgovornošću za ugostiteljstvo</item>
    </izvorni_sadrzaj>
    <derivirana_varijabla naziv="DomainObject.Predmet.OstaliListFormatedOIB_1">
      <item>Martina Srdić, OIB 88715422407 punomoćnik sudionika u postupku MIMO jednostavno društvo s ograničenom odgovornošću za ugostiteljstvo</item>
    </derivirana_varijabla>
  </DomainObject.Predmet.OstaliListFormatedOIB>
  <DomainObject.Predmet.OstaliListFormatedWithAdress>
    <izvorni_sadrzaj>
      <item>Martina Srdić, Mlinska 19, 43000 Brezovac punomoćnik sudionika u postupku MIMO jednostavno društvo s ograničenom odgovornošću za ugostiteljstvo</item>
    </izvorni_sadrzaj>
    <derivirana_varijabla naziv="DomainObject.Predmet.OstaliListFormatedWithAdress_1">
      <item>Martina Srdić, Mlinska 19, 43000 Brezovac punomoćnik sudionika u postupku MIMO jednostavno društvo s ograničenom odgovornošću za ugostiteljstvo</item>
    </derivirana_varijabla>
  </DomainObject.Predmet.OstaliListFormatedWithAdress>
  <DomainObject.Predmet.OstaliListFormatedWithAdressOIB>
    <izvorni_sadrzaj>
      <item>Martina Srdić, OIB 88715422407, Mlinska 19, 43000 Brezovac punomoćnik sudionika u postupku MIMO jednostavno društvo s ograničenom odgovornošću za ugostiteljstvo</item>
    </izvorni_sadrzaj>
    <derivirana_varijabla naziv="DomainObject.Predmet.OstaliListFormatedWithAdressOIB_1">
      <item>Martina Srdić, OIB 88715422407, Mlinska 19, 43000 Brezovac punomoćnik sudionika u postupku MIMO jednostavno društvo s ograničenom odgovornošću za ugostiteljstvo</item>
    </derivirana_varijabla>
  </DomainObject.Predmet.OstaliListFormatedWithAdressOIB>
  <DomainObject.Predmet.OstaliListNazivFormated>
    <izvorni_sadrzaj>
      <item>Martina Srdić</item>
    </izvorni_sadrzaj>
    <derivirana_varijabla naziv="DomainObject.Predmet.OstaliListNazivFormated_1">
      <item>Martina Srdić</item>
    </derivirana_varijabla>
  </DomainObject.Predmet.OstaliListNazivFormated>
  <DomainObject.Predmet.OstaliListNazivFormatedOIB>
    <izvorni_sadrzaj>
      <item>Martina Srdić, OIB 88715422407</item>
    </izvorni_sadrzaj>
    <derivirana_varijabla naziv="DomainObject.Predmet.OstaliListNazivFormatedOIB_1">
      <item>Martina Srdić, OIB 88715422407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St-275/2017-5</izvorni_sadrzaj>
    <derivirana_varijabla naziv="DomainObject.PoslovniBrojDokumenta_1">St-275/2017-5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MIMO jednostavno društvo s ograničenom odgovornošću za ugostiteljstvo</izvorni_sadrzaj>
    <derivirana_varijabla naziv="DomainObject.Predmet.ProtustrankaIDrugi_1">MIMO jednostavno društvo s ograničenom odgovornošću za ugostiteljstvo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MIMO jednostavno društvo s ograničenom odgovornošću za ugostiteljstvo, OIB 82852719000, Augusta Šenoe 31, 43000 Bjelovar</izvorni_sadrzaj>
    <derivirana_varijabla naziv="DomainObject.Predmet.ProtustrankaIDrugiAdressOIB_1">MIMO jednostavno društvo s ograničenom odgovornošću za ugostiteljstvo, OIB 82852719000, Augusta Šenoe 31,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MIMO jednostavno društvo s ograničenom odgovornošću za ugostiteljstvo</item>
      <item>Martina Srdić</item>
    </izvorni_sadrzaj>
    <derivirana_varijabla naziv="DomainObject.Predmet.SudioniciListNaziv_1">
      <item>FINANCIJSKA AGENCIJA, RC ZAGREB, Podružnica Bjelovar</item>
      <item>MIMO jednostavno društvo s ograničenom odgovornošću za ugostiteljstvo</item>
      <item>Martina Srdić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MIMO jednostavno društvo s ograničenom odgovornošću za ugostiteljstvo, OIB 82852719000, Augusta Šenoe 31,43000 Bjelovar</item>
      <item>Martina Srdić, OIB 88715422407, Mlinska 19,43000 Brezovac</item>
    </izvorni_sadrzaj>
    <derivirana_varijabla naziv="DomainObject.Predmet.SudioniciListAdressOIB_1">
      <item>FINANCIJSKA AGENCIJA, RC ZAGREB, Podružnica Bjelovar, OIB 85821130368, F. Supila 4,43000 Bjelovar</item>
      <item>MIMO jednostavno društvo s ograničenom odgovornošću za ugostiteljstvo, OIB 82852719000, Augusta Šenoe 31,43000 Bjelovar</item>
      <item>Martina Srdić, OIB 88715422407, Mlinska 19,43000 Brezovac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E8956-4D1C-4927-8AFA-8DF3E1DDB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3719</properties:Characters>
  <properties:Lines>83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St-275/2017-5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