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dec9" w14:paraId="6a3dec9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585EA8">
        <w:t xml:space="preserve">                        1 St-513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585EA8">
        <w:t>AQUASAN j. d.o.o. za usluge i trgovinu Zdenci, Kolodvorska 2, OIB: 86027744466</w:t>
      </w:r>
      <w:r>
        <w:t xml:space="preserve">,  koji se vodi </w:t>
      </w:r>
      <w:r w:rsidR="00585EA8">
        <w:t>kod ovoga suda pod brojem St-513</w:t>
      </w:r>
      <w:r>
        <w:t>/2015, temeljem odredbe čl. 430.,  431. i 434. Stečajnog zakona (Narodne novine 71/15), objavljuje:</w:t>
      </w:r>
    </w:p>
    <w:p w:rsidRDefault="00585EA8" w:rsidP="00276ED5" w:rsidR="00276ED5">
      <w:r>
        <w:t>I. Na dan 22. prosinca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44.031,59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585EA8">
        <w:t xml:space="preserve">Katarina </w:t>
      </w:r>
      <w:proofErr w:type="spellStart"/>
      <w:r w:rsidR="00585EA8">
        <w:t>Barukčić</w:t>
      </w:r>
      <w:proofErr w:type="spellEnd"/>
      <w:r w:rsidR="00585EA8">
        <w:t xml:space="preserve"> iz Orahovice, P. Preradovića 7,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5EA8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585EA8" w:rsidP="00276ED5" w:rsidR="00276ED5">
      <w:pPr>
        <w:pStyle w:val="Bezproreda"/>
      </w:pPr>
      <w:r>
        <w:t>Bjelovar, 11. 01. 2016</w:t>
      </w:r>
      <w:r w:rsidR="00276ED5">
        <w:t>.</w:t>
      </w:r>
    </w:p>
    <w:p w:rsidRDefault="00585EA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585EA8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85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85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AQUASAN jednostavno društvo s ograničenom odgovornošću za usluge i trgovinu, Zdenci</izvorni_sadrzaj>
    <derivirana_varijabla naziv="DomainObject.Predmet.ProtustrankaFormated_1">  AQUASAN jednostavno društvo s ograničenom odgovornošću za usluge i trgovinu, Zdenci</derivirana_varijabla>
  </DomainObject.Predmet.ProtustrankaFormated>
  <DomainObject.Predmet.ProtustrankaFormatedOIB>
    <izvorni_sadrzaj>  AQUASAN jednostavno društvo s ograničenom odgovornošću za usluge i trgovinu, Zdenci, OIB 86027744466</izvorni_sadrzaj>
    <derivirana_varijabla naziv="DomainObject.Predmet.ProtustrankaFormatedOIB_1">  AQUASAN jednostavno društvo s ograničenom odgovornošću za usluge i trgovinu, Zdenci, OIB 86027744466</derivirana_varijabla>
  </DomainObject.Predmet.ProtustrankaFormatedOIB>
  <DomainObject.Predmet.ProtustrankaFormatedWithAdress>
    <izvorni_sadrzaj> AQUASAN jednostavno društvo s ograničenom odgovornošću za usluge i trgovinu, Zdenci, Kolodvorska 2, 33513 Zdenci</izvorni_sadrzaj>
    <derivirana_varijabla naziv="DomainObject.Predmet.ProtustrankaFormatedWithAdress_1"> AQUASAN jednostavno društvo s ograničenom odgovornošću za usluge i trgovinu, Zdenci, Kolodvorska 2, 33513 Zdenci</derivirana_varijabla>
  </DomainObject.Predmet.ProtustrankaFormatedWithAdress>
  <DomainObject.Predmet.ProtustrankaFormatedWithAdressOIB>
    <izvorni_sadrzaj> AQUASAN jednostavno društvo s ograničenom odgovornošću za usluge i trgovinu, Zdenci, OIB 86027744466, Kolodvorska 2, 33513 Zdenci</izvorni_sadrzaj>
    <derivirana_varijabla naziv="DomainObject.Predmet.ProtustrankaFormatedWithAdressOIB_1"> AQUASAN jednostavno društvo s ograničenom odgovornošću za usluge i trgovinu, Zdenci, OIB 86027744466, Kolodvorska 2, 33513 Zdenci</derivirana_varijabla>
  </DomainObject.Predmet.ProtustrankaFormatedWithAdressOIB>
  <DomainObject.Predmet.ProtustrankaWithAdress>
    <izvorni_sadrzaj>AQUASAN jednostavno društvo s ograničenom odgovornošću za usluge i trgovinu, Zdenci Kolodvorska 2, 33513 Zdenci</izvorni_sadrzaj>
    <derivirana_varijabla naziv="DomainObject.Predmet.ProtustrankaWithAdress_1">AQUASAN jednostavno društvo s ograničenom odgovornošću za usluge i trgovinu, Zdenci Kolodvorska 2, 33513 Zdenci</derivirana_varijabla>
  </DomainObject.Predmet.ProtustrankaWithAdress>
  <DomainObject.Predmet.ProtustrankaWithAdressOIB>
    <izvorni_sadrzaj>AQUASAN jednostavno društvo s ograničenom odgovornošću za usluge i trgovinu, Zdenci, OIB 86027744466, Kolodvorska 2, 33513 Zdenci</izvorni_sadrzaj>
    <derivirana_varijabla naziv="DomainObject.Predmet.ProtustrankaWithAdressOIB_1">AQUASAN jednostavno društvo s ograničenom odgovornošću za usluge i trgovinu, Zdenci, OIB 86027744466, Kolodvorska 2, 33513 Zdenci</derivirana_varijabla>
  </DomainObject.Predmet.ProtustrankaWithAdressOIB>
  <DomainObject.Predmet.ProtustrankaNazivFormated>
    <izvorni_sadrzaj>AQUASAN jednostavno društvo s ograničenom odgovornošću za usluge i trgovinu, Zdenci</izvorni_sadrzaj>
    <derivirana_varijabla naziv="DomainObject.Predmet.ProtustrankaNazivFormated_1">AQUASAN jednostavno društvo s ograničenom odgovornošću za usluge i trgovinu, Zdenci</derivirana_varijabla>
  </DomainObject.Predmet.ProtustrankaNazivFormated>
  <DomainObject.Predmet.ProtustrankaNazivFormatedOIB>
    <izvorni_sadrzaj>AQUASAN jednostavno društvo s ograničenom odgovornošću za usluge i trgovinu, Zdenci, OIB 86027744466</izvorni_sadrzaj>
    <derivirana_varijabla naziv="DomainObject.Predmet.ProtustrankaNazivFormatedOIB_1">AQUASAN jednostavno društvo s ograničenom odgovornošću za usluge i trgovinu, Zdenci, OIB 86027744466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AQUASAN jednostavno društvo s ograničenom odgovornošću za usluge i trgovinu, Zdenci</item>
    </izvorni_sadrzaj>
    <derivirana_varijabla naziv="DomainObject.Predmet.ProtuStrankaListFormated_1">
      <item>AQUASAN jednostavno društvo s ograničenom odgovornošću za usluge i trgovinu, Zdenci</item>
    </derivirana_varijabla>
  </DomainObject.Predmet.ProtuStrankaListFormated>
  <DomainObject.Predmet.ProtuStrankaListFormatedOIB>
    <izvorni_sadrzaj>
      <item>AQUASAN jednostavno društvo s ograničenom odgovornošću za usluge i trgovinu, Zdenci, OIB 86027744466</item>
    </izvorni_sadrzaj>
    <derivirana_varijabla naziv="DomainObject.Predmet.ProtuStrankaListFormatedOIB_1">
      <item>AQUASAN jednostavno društvo s ograničenom odgovornošću za usluge i trgovinu, Zdenci, OIB 86027744466</item>
    </derivirana_varijabla>
  </DomainObject.Predmet.ProtuStrankaListFormatedOIB>
  <DomainObject.Predmet.ProtuStrankaListFormatedWithAdress>
    <izvorni_sadrzaj>
      <item>AQUASAN jednostavno društvo s ograničenom odgovornošću za usluge i trgovinu, Zdenci, Kolodvorska 2, 33513 Zdenci</item>
    </izvorni_sadrzaj>
    <derivirana_varijabla naziv="DomainObject.Predmet.ProtuStrankaListFormatedWithAdress_1">
      <item>AQUASAN jednostavno društvo s ograničenom odgovornošću za usluge i trgovinu, Zdenci, Kolodvorska 2, 33513 Zdenci</item>
    </derivirana_varijabla>
  </DomainObject.Predmet.ProtuStrankaListFormatedWithAdress>
  <DomainObject.Predmet.ProtuStrankaListFormatedWithAdressOIB>
    <izvorni_sadrzaj>
      <item>AQUASAN jednostavno društvo s ograničenom odgovornošću za usluge i trgovinu, Zdenci, OIB 86027744466, Kolodvorska 2, 33513 Zdenci</item>
    </izvorni_sadrzaj>
    <derivirana_varijabla naziv="DomainObject.Predmet.ProtuStrankaListFormatedWithAdressOIB_1">
      <item>AQUASAN jednostavno društvo s ograničenom odgovornošću za usluge i trgovinu, Zdenci, OIB 86027744466, Kolodvorska 2, 33513 Zdenci</item>
    </derivirana_varijabla>
  </DomainObject.Predmet.ProtuStrankaListFormatedWithAdressOIB>
  <DomainObject.Predmet.ProtuStrankaListNazivFormated>
    <izvorni_sadrzaj>
      <item>AQUASAN jednostavno društvo s ograničenom odgovornošću za usluge i trgovinu, Zdenci</item>
    </izvorni_sadrzaj>
    <derivirana_varijabla naziv="DomainObject.Predmet.ProtuStrankaListNazivFormated_1">
      <item>AQUASAN jednostavno društvo s ograničenom odgovornošću za usluge i trgovinu, Zdenci</item>
    </derivirana_varijabla>
  </DomainObject.Predmet.ProtuStrankaListNazivFormated>
  <DomainObject.Predmet.ProtuStrankaListNazivFormatedOIB>
    <izvorni_sadrzaj>
      <item>AQUASAN jednostavno društvo s ograničenom odgovornošću za usluge i trgovinu, Zdenci, OIB 86027744466</item>
    </izvorni_sadrzaj>
    <derivirana_varijabla naziv="DomainObject.Predmet.ProtuStrankaListNazivFormatedOIB_1">
      <item>AQUASAN jednostavno društvo s ograničenom odgovornošću za usluge i trgovinu, Zdenci, OIB 86027744466</item>
    </derivirana_varijabla>
  </DomainObject.Predmet.ProtuStrankaListNazivFormatedOIB>
  <DomainObject.Predmet.OstaliListFormated>
    <izvorni_sadrzaj>
      <item>Katarina Barukčić</item>
      <item>e-oglasna ploča</item>
    </izvorni_sadrzaj>
    <derivirana_varijabla naziv="DomainObject.Predmet.OstaliListFormated_1">
      <item>Katarina Barukčić</item>
      <item>e-oglasna ploča</item>
    </derivirana_varijabla>
  </DomainObject.Predmet.OstaliListFormated>
  <DomainObject.Predmet.OstaliListFormatedOIB>
    <izvorni_sadrzaj>
      <item>Katarina Barukčić, OIB 96837094596</item>
      <item>e-oglasna ploča</item>
    </izvorni_sadrzaj>
    <derivirana_varijabla naziv="DomainObject.Predmet.OstaliListFormatedOIB_1">
      <item>Katarina Barukčić, OIB 96837094596</item>
      <item>e-oglasna ploča</item>
    </derivirana_varijabla>
  </DomainObject.Predmet.OstaliListFormatedOIB>
  <DomainObject.Predmet.OstaliListFormatedWithAdress>
    <izvorni_sadrzaj>
      <item>Katarina Barukčić, Petra Preradovića 7., 33515 Orahovica</item>
      <item>e-oglasna ploča</item>
    </izvorni_sadrzaj>
    <derivirana_varijabla naziv="DomainObject.Predmet.OstaliListFormatedWithAdress_1">
      <item>Katarina Barukčić, Petra Preradovića 7., 33515 Orahovica</item>
      <item>e-oglasna ploča</item>
    </derivirana_varijabla>
  </DomainObject.Predmet.OstaliListFormatedWithAdress>
  <DomainObject.Predmet.OstaliListFormatedWithAdressOIB>
    <izvorni_sadrzaj>
      <item>Katarina Barukčić, OIB 96837094596, Petra Preradovića 7., 33515 Orahovica</item>
      <item>e-oglasna ploča</item>
    </izvorni_sadrzaj>
    <derivirana_varijabla naziv="DomainObject.Predmet.OstaliListFormatedWithAdressOIB_1">
      <item>Katarina Barukčić, OIB 96837094596, Petra Preradovića 7., 33515 Orahovica</item>
      <item>e-oglasna ploča</item>
    </derivirana_varijabla>
  </DomainObject.Predmet.OstaliListFormatedWithAdressOIB>
  <DomainObject.Predmet.OstaliListNazivFormated>
    <izvorni_sadrzaj>
      <item>Katarina Barukčić</item>
      <item>e-oglasna ploča</item>
    </izvorni_sadrzaj>
    <derivirana_varijabla naziv="DomainObject.Predmet.OstaliListNazivFormated_1">
      <item>Katarina Barukčić</item>
      <item>e-oglasna ploča</item>
    </derivirana_varijabla>
  </DomainObject.Predmet.OstaliListNazivFormated>
  <DomainObject.Predmet.OstaliListNazivFormatedOIB>
    <izvorni_sadrzaj>
      <item>Katarina Barukčić, OIB 96837094596</item>
      <item>e-oglasna ploča</item>
    </izvorni_sadrzaj>
    <derivirana_varijabla naziv="DomainObject.Predmet.OstaliListNazivFormatedOIB_1">
      <item>Katarina Barukčić, OIB 96837094596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AQUASAN jednostavno društvo s ograničenom odgovornošću za usluge i trgovinu, Zdenci</izvorni_sadrzaj>
    <derivirana_varijabla naziv="DomainObject.Predmet.ProtustrankaIDrugi_1">AQUASAN jednostavno društvo s ograničenom odgovornošću za usluge i trgovinu,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AQUASAN jednostavno društvo s ograničenom odgovornošću za usluge i trgovinu, Zdenci, OIB 86027744466, Kolodvorska 2, 33513 Zdenci</izvorni_sadrzaj>
    <derivirana_varijabla naziv="DomainObject.Predmet.ProtustrankaIDrugiAdressOIB_1">AQUASAN jednostavno društvo s ograničenom odgovornošću za usluge i trgovinu, Zdenci, OIB 86027744466, Kolodvorska 2, 33513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AQUASAN jednostavno društvo s ograničenom odgovornošću za usluge i trgovinu, Zdenci</item>
      <item>Katarina Barukčić</item>
      <item>e-oglasna ploča</item>
    </izvorni_sadrzaj>
    <derivirana_varijabla naziv="DomainObject.Predmet.SudioniciListNaziv_1">
      <item>FINA, RC ZAGREB, Podružnica Bjelovar</item>
      <item>AQUASAN jednostavno društvo s ograničenom odgovornošću za usluge i trgovinu, Zdenci</item>
      <item>Katarina Barukčić</item>
      <item>e-oglasna ploča</item>
    </derivirana_varijabla>
  </DomainObject.Predmet.SudioniciListNaziv>
  <DomainObject.Predmet.SudioniciListAdressOIB>
    <izvorni_sadrzaj>
      <item>FINA, RC ZAGREB, Podružnica Bjelovar, OIB 85821130368, F. Supila 4,43000 Bjelovar</item>
      <item>AQUASAN jednostavno društvo s ograničenom odgovornošću za usluge i trgovinu, Zdenci, OIB 86027744466, Kolodvorska 2,33513 Zdenci</item>
      <item>Katarina Barukčić, OIB 96837094596, Petra Preradovića 7.,33515 Orahovica</item>
      <item>e-oglasna ploča</item>
    </izvorni_sadrzaj>
    <derivirana_varijabla naziv="DomainObject.Predmet.SudioniciListAdressOIB_1">
      <item>FINA, RC ZAGREB, Podružnica Bjelovar, OIB 85821130368, F. Supila 4,43000 Bjelovar</item>
      <item>AQUASAN jednostavno društvo s ograničenom odgovornošću za usluge i trgovinu, Zdenci, OIB 86027744466, Kolodvorska 2,33513 Zdenci</item>
      <item>Katarina Barukčić, OIB 96837094596, Petra Preradovića 7.,33515 Orahovica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86027744466</item>
      <item>, OIB 96837094596</item>
      <item>, OIB null</item>
    </izvorni_sadrzaj>
    <derivirana_varijabla naziv="DomainObject.Predmet.SudioniciListNazivOIB_1">
      <item>, OIB 85821130368</item>
      <item>, OIB 86027744466</item>
      <item>, OIB 96837094596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1621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2016-01-11T08:53:00Z</cp:lastPrinted>
  <dcterms:modified xmlns:xsi="http://www.w3.org/2001/XMLSchema-instance" xsi:type="dcterms:W3CDTF">2016-01-11T08:53:00Z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