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9b17" w14:paraId="4bc9b1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450ED">
        <w:t>5565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B1BCF">
        <w:t>0</w:t>
      </w:r>
      <w:r w:rsidR="00713DD4">
        <w:t>5</w:t>
      </w:r>
      <w:r w:rsidR="004B1BCF">
        <w:t>. siječnja 2016.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B564D" w:rsidR="00BB564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450ED">
        <w:t>PLAVI POJAS d.o.o. za trgovinu i usluge, Zagreb, Milivoja Matošeca 5, OIB 07565170029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1450ED">
        <w:t>je109.392,97</w:t>
      </w:r>
      <w:r w:rsidR="004B1BCF">
        <w:t xml:space="preserve"> </w:t>
      </w:r>
      <w:r w:rsidR="00045C96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B1BCF">
        <w:t>0</w:t>
      </w:r>
      <w:r w:rsidR="00713DD4">
        <w:t>5</w:t>
      </w:r>
      <w:r w:rsidR="004B1BCF">
        <w:t>. siječnja 2016.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C96"/>
    <w:rsid w:val="000B7BCA"/>
    <w:rsid w:val="000C4458"/>
    <w:rsid w:val="000D20D1"/>
    <w:rsid w:val="000E3B58"/>
    <w:rsid w:val="00114EAD"/>
    <w:rsid w:val="001226CA"/>
    <w:rsid w:val="001406CB"/>
    <w:rsid w:val="001450ED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1BCF"/>
    <w:rsid w:val="004B337A"/>
    <w:rsid w:val="004E6695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13DD4"/>
    <w:rsid w:val="007B26D1"/>
    <w:rsid w:val="007B5AFD"/>
    <w:rsid w:val="007D5A5D"/>
    <w:rsid w:val="008155EE"/>
    <w:rsid w:val="008613BD"/>
    <w:rsid w:val="00863025"/>
    <w:rsid w:val="00871F01"/>
    <w:rsid w:val="00920CA0"/>
    <w:rsid w:val="00925046"/>
    <w:rsid w:val="00934DB8"/>
    <w:rsid w:val="009419D8"/>
    <w:rsid w:val="00953317"/>
    <w:rsid w:val="00A255E5"/>
    <w:rsid w:val="00A71431"/>
    <w:rsid w:val="00AC4528"/>
    <w:rsid w:val="00AD027A"/>
    <w:rsid w:val="00AE426C"/>
    <w:rsid w:val="00B234A2"/>
    <w:rsid w:val="00B3747B"/>
    <w:rsid w:val="00B522A9"/>
    <w:rsid w:val="00B711DC"/>
    <w:rsid w:val="00B82F18"/>
    <w:rsid w:val="00BA3FAA"/>
    <w:rsid w:val="00BB564D"/>
    <w:rsid w:val="00BE6E65"/>
    <w:rsid w:val="00C836B9"/>
    <w:rsid w:val="00C958E9"/>
    <w:rsid w:val="00CE7362"/>
    <w:rsid w:val="00D01B78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A125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2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6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6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6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6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2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6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6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6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6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5565</izvorni_sadrzaj>
    <derivirana_varijabla naziv="DomainObject.Predmet.Broj_1">5565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St-5565/2015</izvorni_sadrzaj>
    <derivirana_varijabla naziv="DomainObject.Predmet.OznakaBroj_1">St-5565/2015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POJAS d.o.o. zastupanog po punomoćniku KRUNOSLAV KONJEVIĆ</izvorni_sadrzaj>
    <derivirana_varijabla naziv="DomainObject.Predmet.ProtustrankaFormated_1">  PLAVI POJAS d.o.o. zastupanog po punomoćniku KRUNOSLAV KONJEVIĆ</derivirana_varijabla>
  </DomainObject.Predmet.ProtustrankaFormated>
  <DomainObject.Predmet.ProtustrankaFormatedOIB>
    <izvorni_sadrzaj>  PLAVI POJAS d.o.o., OIB 07565170029 zastupanog po punomoćniku KRUNOSLAV KONJEVIĆ</izvorni_sadrzaj>
    <derivirana_varijabla naziv="DomainObject.Predmet.ProtustrankaFormatedOIB_1">  PLAVI POJAS d.o.o., OIB 07565170029 zastupanog po punomoćniku KRUNOSLAV KONJEVIĆ</derivirana_varijabla>
  </DomainObject.Predmet.ProtustrankaFormatedOIB>
  <DomainObject.Predmet.ProtustrankaFormatedWithAdress>
    <izvorni_sadrzaj> PLAVI POJAS d.o.o., Milivoja Matošeca 5, 10000 Zagreb zastupanog po punomoćniku KRUNOSLAV KONJEVIĆ</izvorni_sadrzaj>
    <derivirana_varijabla naziv="DomainObject.Predmet.ProtustrankaFormatedWithAdress_1"> PLAVI POJAS d.o.o., Milivoja Matošeca 5, 10000 Zagreb zastupanog po punomoćniku KRUNOSLAV KONJEVIĆ</derivirana_varijabla>
  </DomainObject.Predmet.ProtustrankaFormatedWithAdress>
  <DomainObject.Predmet.ProtustrankaFormatedWithAdressOIB>
    <izvorni_sadrzaj> PLAVI POJAS d.o.o., OIB 07565170029, Milivoja Matošeca 5, 10000 Zagreb zastupanog po punomoćniku KRUNOSLAV KONJEVIĆ</izvorni_sadrzaj>
    <derivirana_varijabla naziv="DomainObject.Predmet.ProtustrankaFormatedWithAdressOIB_1"> PLAVI POJAS d.o.o., OIB 07565170029, Milivoja Matošeca 5, 10000 Zagreb zastupanog po punomoćniku KRUNOSLAV KONJEVIĆ</derivirana_varijabla>
  </DomainObject.Predmet.ProtustrankaFormatedWithAdressOIB>
  <DomainObject.Predmet.ProtustrankaWithAdress>
    <izvorni_sadrzaj>PLAVI POJAS d.o.o. Milivoja Matošeca 5, 10000 Zagreb</izvorni_sadrzaj>
    <derivirana_varijabla naziv="DomainObject.Predmet.ProtustrankaWithAdress_1">PLAVI POJAS d.o.o. Milivoja Matošeca 5, 10000 Zagreb</derivirana_varijabla>
  </DomainObject.Predmet.ProtustrankaWithAdress>
  <DomainObject.Predmet.ProtustrankaWithAdressOIB>
    <izvorni_sadrzaj>PLAVI POJAS d.o.o., OIB 07565170029, Milivoja Matošeca 5, 10000 Zagreb</izvorni_sadrzaj>
    <derivirana_varijabla naziv="DomainObject.Predmet.ProtustrankaWithAdressOIB_1">PLAVI POJAS d.o.o., OIB 07565170029, Milivoja Matošeca 5, 10000 Zagreb</derivirana_varijabla>
  </DomainObject.Predmet.ProtustrankaWithAdressOIB>
  <DomainObject.Predmet.ProtustrankaNazivFormated>
    <izvorni_sadrzaj>PLAVI POJAS d.o.o.</izvorni_sadrzaj>
    <derivirana_varijabla naziv="DomainObject.Predmet.ProtustrankaNazivFormated_1">PLAVI POJAS d.o.o.</derivirana_varijabla>
  </DomainObject.Predmet.ProtustrankaNazivFormated>
  <DomainObject.Predmet.ProtustrankaNazivFormatedOIB>
    <izvorni_sadrzaj>PLAVI POJAS d.o.o., OIB 07565170029</izvorni_sadrzaj>
    <derivirana_varijabla naziv="DomainObject.Predmet.ProtustrankaNazivFormatedOIB_1">PLAVI POJAS d.o.o., OIB 07565170029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POJAS d.o.o. zastupanog po punomoćniku KRUNOSLAV KONJEVIĆ</item>
    </izvorni_sadrzaj>
    <derivirana_varijabla naziv="DomainObject.Predmet.ProtuStrankaListFormated_1">
      <item>PLAVI POJAS d.o.o. zastupanog po punomoćniku KRUNOSLAV KONJEVIĆ</item>
    </derivirana_varijabla>
  </DomainObject.Predmet.ProtuStrankaListFormated>
  <DomainObject.Predmet.ProtuStrankaListFormatedOIB>
    <izvorni_sadrzaj>
      <item>PLAVI POJAS d.o.o., OIB 07565170029 zastupanog po punomoćniku KRUNOSLAV KONJEVIĆ</item>
    </izvorni_sadrzaj>
    <derivirana_varijabla naziv="DomainObject.Predmet.ProtuStrankaListFormatedOIB_1">
      <item>PLAVI POJAS d.o.o., OIB 07565170029 zastupanog po punomoćniku KRUNOSLAV KONJEVIĆ</item>
    </derivirana_varijabla>
  </DomainObject.Predmet.ProtuStrankaListFormatedOIB>
  <DomainObject.Predmet.ProtuStrankaListFormatedWithAdress>
    <izvorni_sadrzaj>
      <item>PLAVI POJAS d.o.o., Milivoja Matošeca 5, 10000 Zagreb zastupanog po punomoćniku KRUNOSLAV KONJEVIĆ</item>
    </izvorni_sadrzaj>
    <derivirana_varijabla naziv="DomainObject.Predmet.ProtuStrankaListFormatedWithAdress_1">
      <item>PLAVI POJAS d.o.o., Milivoja Matošeca 5, 10000 Zagreb zastupanog po punomoćniku KRUNOSLAV KONJEVIĆ</item>
    </derivirana_varijabla>
  </DomainObject.Predmet.ProtuStrankaListFormatedWithAdress>
  <DomainObject.Predmet.ProtuStrankaListFormatedWithAdressOIB>
    <izvorni_sadrzaj>
      <item>PLAVI POJAS d.o.o., OIB 07565170029, Milivoja Matošeca 5, 10000 Zagreb zastupanog po punomoćniku KRUNOSLAV KONJEVIĆ</item>
    </izvorni_sadrzaj>
    <derivirana_varijabla naziv="DomainObject.Predmet.ProtuStrankaListFormatedWithAdressOIB_1">
      <item>PLAVI POJAS d.o.o., OIB 07565170029, Milivoja Matošeca 5, 10000 Zagreb zastupanog po punomoćniku KRUNOSLAV KONJEVIĆ</item>
    </derivirana_varijabla>
  </DomainObject.Predmet.ProtuStrankaListFormatedWithAdressOIB>
  <DomainObject.Predmet.ProtuStrankaListNazivFormated>
    <izvorni_sadrzaj>
      <item>PLAVI POJAS d.o.o.</item>
    </izvorni_sadrzaj>
    <derivirana_varijabla naziv="DomainObject.Predmet.ProtuStrankaListNazivFormated_1">
      <item>PLAVI POJAS d.o.o.</item>
    </derivirana_varijabla>
  </DomainObject.Predmet.ProtuStrankaListNazivFormated>
  <DomainObject.Predmet.ProtuStrankaListNazivFormatedOIB>
    <izvorni_sadrzaj>
      <item>PLAVI POJAS d.o.o., OIB 07565170029</item>
    </izvorni_sadrzaj>
    <derivirana_varijabla naziv="DomainObject.Predmet.ProtuStrankaListNazivFormatedOIB_1">
      <item>PLAVI POJAS d.o.o., OIB 07565170029</item>
    </derivirana_varijabla>
  </DomainObject.Predmet.ProtuStrankaListNazivFormatedOIB>
  <DomainObject.Predmet.OstaliListFormated>
    <izvorni_sadrzaj>
      <item>KRUNOSLAV KONJEVIĆ punomoćnik sudionika u postupku PLAVI POJAS d.o.o.</item>
    </izvorni_sadrzaj>
    <derivirana_varijabla naziv="DomainObject.Predmet.OstaliListFormated_1">
      <item>KRUNOSLAV KONJEVIĆ punomoćnik sudionika u postupku PLAVI POJAS d.o.o.</item>
    </derivirana_varijabla>
  </DomainObject.Predmet.OstaliListFormated>
  <DomainObject.Predmet.OstaliListFormatedOIB>
    <izvorni_sadrzaj>
      <item>KRUNOSLAV KONJEVIĆ, OIB 25653197675 punomoćnik sudionika u postupku PLAVI POJAS d.o.o.</item>
    </izvorni_sadrzaj>
    <derivirana_varijabla naziv="DomainObject.Predmet.OstaliListFormatedOIB_1">
      <item>KRUNOSLAV KONJEVIĆ, OIB 25653197675 punomoćnik sudionika u postupku PLAVI POJAS d.o.o.</item>
    </derivirana_varijabla>
  </DomainObject.Predmet.OstaliListFormatedOIB>
  <DomainObject.Predmet.OstaliListFormatedWithAdress>
    <izvorni_sadrzaj>
      <item>KRUNOSLAV KONJEVIĆ, MARŠALA TITA 77, 10290 Zaprešić punomoćnik sudionika u postupku PLAVI POJAS d.o.o.</item>
    </izvorni_sadrzaj>
    <derivirana_varijabla naziv="DomainObject.Predmet.OstaliListFormatedWithAdress_1">
      <item>KRUNOSLAV KONJEVIĆ, MARŠALA TITA 77, 10290 Zaprešić punomoćnik sudionika u postupku PLAVI POJAS d.o.o.</item>
    </derivirana_varijabla>
  </DomainObject.Predmet.OstaliListFormatedWithAdress>
  <DomainObject.Predmet.OstaliListFormatedWithAdressOIB>
    <izvorni_sadrzaj>
      <item>KRUNOSLAV KONJEVIĆ, OIB 25653197675, MARŠALA TITA 77, 10290 Zaprešić punomoćnik sudionika u postupku PLAVI POJAS d.o.o.</item>
    </izvorni_sadrzaj>
    <derivirana_varijabla naziv="DomainObject.Predmet.OstaliListFormatedWithAdressOIB_1">
      <item>KRUNOSLAV KONJEVIĆ, OIB 25653197675, MARŠALA TITA 77, 10290 Zaprešić punomoćnik sudionika u postupku PLAVI POJAS d.o.o.</item>
    </derivirana_varijabla>
  </DomainObject.Predmet.OstaliListFormatedWithAdressOIB>
  <DomainObject.Predmet.OstaliListNazivFormated>
    <izvorni_sadrzaj>
      <item>KRUNOSLAV KONJEVIĆ</item>
    </izvorni_sadrzaj>
    <derivirana_varijabla naziv="DomainObject.Predmet.OstaliListNazivFormated_1">
      <item>KRUNOSLAV KONJEVIĆ</item>
    </derivirana_varijabla>
  </DomainObject.Predmet.OstaliListNazivFormated>
  <DomainObject.Predmet.OstaliListNazivFormatedOIB>
    <izvorni_sadrzaj>
      <item>KRUNOSLAV KONJEVIĆ, OIB 25653197675</item>
    </izvorni_sadrzaj>
    <derivirana_varijabla naziv="DomainObject.Predmet.OstaliListNazivFormatedOIB_1">
      <item>KRUNOSLAV KONJEVIĆ, OIB 25653197675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POJAS d.o.o.</izvorni_sadrzaj>
    <derivirana_varijabla naziv="DomainObject.Predmet.ProtustrankaIDrugi_1">PLAVI POJAS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POJAS d.o.o., OIB 07565170029, Milivoja Matošeca 5, 10000 Zagreb</izvorni_sadrzaj>
    <derivirana_varijabla naziv="DomainObject.Predmet.ProtustrankaIDrugiAdressOIB_1">PLAVI POJAS d.o.o., OIB 07565170029, Milivoja Matošeca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POJAS d.o.o.</item>
      <item>KRUNOSLAV KONJEVIĆ</item>
    </izvorni_sadrzaj>
    <derivirana_varijabla naziv="DomainObject.Predmet.SudioniciListNaziv_1">
      <item>FINA Regionalni centar Zagreb</item>
      <item>PLAVI POJAS d.o.o.</item>
      <item>KRUNOSLAV KONJEVIĆ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POJAS d.o.o., OIB 07565170029, Milivoja Matošeca 5,10000 Zagreb</item>
      <item>KRUNOSLAV KONJEVIĆ, OIB 25653197675, MARŠALA TITA 77,10290 Zaprešić</item>
    </izvorni_sadrzaj>
    <derivirana_varijabla naziv="DomainObject.Predmet.SudioniciListAdressOIB_1">
      <item>FINA Regionalni centar Zagreb, OIB 85821130368, Trg svibanjskih žrtava 1995. 1,10000 Zagreb</item>
      <item>PLAVI POJAS d.o.o., OIB 07565170029, Milivoja Matošeca 5,10000 Zagreb</item>
      <item>KRUNOSLAV KONJEVIĆ, OIB 25653197675, MARŠALA TITA 77,10290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07565170029</item>
      <item>, OIB 25653197675</item>
    </izvorni_sadrzaj>
    <derivirana_varijabla naziv="DomainObject.Predmet.SudioniciListNazivOIB_1">
      <item>, OIB 85821130368</item>
      <item>, OIB 07565170029</item>
      <item>, OIB 25653197675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1342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2016-01-05T08:01:00Z</dcterms:created>
  <dc:creator>ilukac</dc:creator>
  <cp:lastModifiedBy>Višnja Svečak</cp:lastModifiedBy>
  <cp:lastPrinted>2016-01-05T08:01:00Z</cp:lastPrinted>
  <dcterms:modified xmlns:xsi="http://www.w3.org/2001/XMLSchema-instance" xsi:type="dcterms:W3CDTF">2016-01-05T08:05:00Z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