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527" w:rsidR="00FA1366" w:rsidRPr="00143558">
        <w:tc>
          <w:tcPr>
            <w:tcW w:type="dxa" w:w="3060"/>
          </w:tcPr>
          <w:p w:rsidRDefault="00FA1366" w:rsidR="00FA1366" w:rsidRPr="00143558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lang w:eastAsia="en-US"/>
              </w:rPr>
            </w:pPr>
            <w:bookmarkStart w:name="_GoBack" w:id="0"/>
            <w:bookmarkEnd w:id="0"/>
          </w:p>
        </w:tc>
      </w:tr>
    </w:tbl>
    <w:p w14:textId="2b758d5" w14:paraId="2b758d5" w:rsidRDefault="00473527" w:rsidP="00473527" w:rsidR="00473527" w:rsidRPr="00143558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 w:rsidRPr="00143558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473527" w:rsidP="00473527" w:rsidR="00473527" w:rsidRPr="00143558">
      <w:pPr>
        <w:jc w:val="both"/>
      </w:pPr>
      <w:r w:rsidRPr="00143558">
        <w:t>Trgovački sud u Zagrebu</w:t>
      </w:r>
    </w:p>
    <w:p w:rsidRDefault="00473527" w:rsidP="00473527" w:rsidR="00473527" w:rsidRPr="00143558">
      <w:pPr>
        <w:jc w:val="both"/>
      </w:pPr>
      <w:r w:rsidRPr="00143558">
        <w:t>Zagreb, Amruševa 2/II</w:t>
      </w:r>
    </w:p>
    <w:p w:rsidRDefault="00930602" w:rsidP="00473527" w:rsidR="00930602" w:rsidRPr="00143558">
      <w:pPr>
        <w:jc w:val="right"/>
      </w:pPr>
    </w:p>
    <w:p w:rsidRDefault="0076398F" w:rsidP="0076398F" w:rsidR="0076398F" w:rsidRPr="00143558">
      <w:pPr>
        <w:jc w:val="right"/>
      </w:pPr>
      <w:r w:rsidRPr="00132CCD">
        <w:t>40. St-</w:t>
      </w:r>
      <w:r w:rsidR="00CB312E">
        <w:t>17</w:t>
      </w:r>
      <w:r w:rsidRPr="00132CCD">
        <w:t>/</w:t>
      </w:r>
      <w:r w:rsidR="00CB312E">
        <w:t>2018</w:t>
      </w:r>
    </w:p>
    <w:p w:rsidRDefault="00FA1366" w:rsidP="001629A0" w:rsidR="00FA1366" w:rsidRPr="00143558">
      <w:pPr>
        <w:jc w:val="center"/>
        <w:rPr>
          <w:b/>
          <w:sz w:val="28"/>
          <w:szCs w:val="28"/>
          <w:lang w:eastAsia="en-US"/>
        </w:rPr>
      </w:pPr>
      <w:r w:rsidRPr="00143558">
        <w:rPr>
          <w:b/>
          <w:sz w:val="28"/>
          <w:szCs w:val="28"/>
        </w:rPr>
        <w:t>Z A P I S N I K</w:t>
      </w:r>
    </w:p>
    <w:p w:rsidRDefault="00E21643" w:rsidP="00930602" w:rsidR="001D0480" w:rsidRPr="00143558">
      <w:pPr>
        <w:jc w:val="center"/>
      </w:pPr>
      <w:r w:rsidRPr="00143558">
        <w:t>sa ročišta za glasovanje o planu restrukturiranja</w:t>
      </w:r>
    </w:p>
    <w:p w:rsidRDefault="001D0480" w:rsidP="001D0480" w:rsidR="001D0480" w:rsidRPr="00143558">
      <w:pPr>
        <w:jc w:val="center"/>
      </w:pPr>
      <w:r w:rsidRPr="00143558">
        <w:t>(</w:t>
      </w:r>
      <w:r w:rsidR="00B60B09" w:rsidRPr="00143558">
        <w:t>čl.</w:t>
      </w:r>
      <w:r w:rsidR="00930602" w:rsidRPr="00143558">
        <w:t>55.</w:t>
      </w:r>
      <w:r w:rsidRPr="00143558">
        <w:t xml:space="preserve"> Stečajnog Zakona, NN br. 71/15</w:t>
      </w:r>
      <w:r w:rsidR="001F4747" w:rsidRPr="00143558">
        <w:t xml:space="preserve"> i 104/17:</w:t>
      </w:r>
      <w:r w:rsidRPr="00143558">
        <w:t xml:space="preserve"> dalje SZ</w:t>
      </w:r>
      <w:r w:rsidR="00930602" w:rsidRPr="00143558">
        <w:t>)</w:t>
      </w:r>
    </w:p>
    <w:p w:rsidRDefault="00FA1366" w:rsidP="00FA1366" w:rsidR="00FA1366" w:rsidRPr="00143558">
      <w:pPr>
        <w:jc w:val="center"/>
        <w:rPr>
          <w:b/>
        </w:rPr>
      </w:pPr>
    </w:p>
    <w:p w:rsidRDefault="002F3B00" w:rsidP="00930602" w:rsidR="00930602" w:rsidRPr="00143558">
      <w:pPr>
        <w:ind w:firstLine="708"/>
        <w:jc w:val="center"/>
      </w:pPr>
      <w:r w:rsidRPr="00143558">
        <w:t>o</w:t>
      </w:r>
      <w:r w:rsidR="00FA1366" w:rsidRPr="00143558">
        <w:t xml:space="preserve">držanog dana </w:t>
      </w:r>
      <w:r w:rsidR="008F2407">
        <w:t>18</w:t>
      </w:r>
      <w:r w:rsidR="00AF2A1C" w:rsidRPr="00143558">
        <w:t>.</w:t>
      </w:r>
      <w:r w:rsidR="0076398F" w:rsidRPr="00143558">
        <w:t xml:space="preserve"> srpnja</w:t>
      </w:r>
      <w:r w:rsidR="0047123A" w:rsidRPr="00143558">
        <w:t xml:space="preserve"> 2018</w:t>
      </w:r>
      <w:r w:rsidR="00FA1366" w:rsidRPr="00143558">
        <w:t xml:space="preserve">. na Trgovačkom sudu u Zagrebu u </w:t>
      </w:r>
      <w:r w:rsidR="00B9764D">
        <w:t>predstečajnom postupku</w:t>
      </w:r>
      <w:r w:rsidR="00930602" w:rsidRPr="00143558">
        <w:t xml:space="preserve"> nad dužnikom</w:t>
      </w:r>
    </w:p>
    <w:p w:rsidRDefault="008F2407" w:rsidP="00473527" w:rsidR="00473527" w:rsidRPr="00143558">
      <w:pPr>
        <w:ind w:firstLine="708"/>
        <w:jc w:val="center"/>
      </w:pPr>
      <w:r>
        <w:t>OVUM d.o.o.</w:t>
      </w:r>
      <w:r w:rsidR="00AF2A1C" w:rsidRPr="00143558">
        <w:t xml:space="preserve">, Zagreb, </w:t>
      </w:r>
      <w:r w:rsidR="000F3A46">
        <w:t>Gradišćanska 34., OIB 93991942410</w:t>
      </w:r>
    </w:p>
    <w:p w:rsidRDefault="00FA1366" w:rsidP="00FA1366" w:rsidR="00FA1366" w:rsidRPr="00143558">
      <w:pPr>
        <w:jc w:val="center"/>
      </w:pPr>
    </w:p>
    <w:p w:rsidRDefault="00FA1366" w:rsidP="00FA1366" w:rsidR="00FA1366" w:rsidRPr="00143558">
      <w:pPr>
        <w:jc w:val="both"/>
      </w:pPr>
      <w:r w:rsidRPr="00143558">
        <w:t>Nazočni od suda:</w:t>
      </w:r>
    </w:p>
    <w:p w:rsidRDefault="00FA1366" w:rsidP="00FA1366" w:rsidR="00FA1366" w:rsidRPr="00143558">
      <w:pPr>
        <w:jc w:val="both"/>
      </w:pPr>
      <w:r w:rsidRPr="00143558">
        <w:t>Ante Galić, sudac</w:t>
      </w:r>
    </w:p>
    <w:p w:rsidRDefault="00FA1366" w:rsidP="00FA1366" w:rsidR="00FA1366" w:rsidRPr="00143558">
      <w:pPr>
        <w:jc w:val="both"/>
      </w:pPr>
      <w:r w:rsidRPr="00143558">
        <w:t>Valentina Delač, zapisničar</w:t>
      </w:r>
    </w:p>
    <w:p w:rsidRDefault="00FA1366" w:rsidP="00FA1366" w:rsidR="00FA1366" w:rsidRPr="00143558">
      <w:pPr>
        <w:jc w:val="both"/>
      </w:pPr>
    </w:p>
    <w:p w:rsidRDefault="00FA1366" w:rsidP="001609D4" w:rsidR="007B5A47">
      <w:pPr>
        <w:ind w:left="705"/>
      </w:pPr>
      <w:r w:rsidRPr="00143558">
        <w:t>Utvrđuje se da je pristupi</w:t>
      </w:r>
      <w:r w:rsidR="00B3114F" w:rsidRPr="00143558">
        <w:t>o povjer</w:t>
      </w:r>
      <w:r w:rsidR="00BA19C5" w:rsidRPr="00143558">
        <w:t>e</w:t>
      </w:r>
      <w:r w:rsidR="00B3114F" w:rsidRPr="00143558">
        <w:t xml:space="preserve">nik predstečajne nagodbe </w:t>
      </w:r>
      <w:r w:rsidR="00202659" w:rsidRPr="00202659">
        <w:t>Mateo Erceg</w:t>
      </w:r>
      <w:r w:rsidR="00202659">
        <w:t>.</w:t>
      </w:r>
    </w:p>
    <w:p w:rsidRDefault="00184F97" w:rsidP="001609D4" w:rsidR="00184F97">
      <w:pPr>
        <w:ind w:left="705"/>
      </w:pPr>
    </w:p>
    <w:p w:rsidRDefault="00424F7D" w:rsidP="00184F97" w:rsidR="00FA1366">
      <w:pPr>
        <w:ind w:left="705"/>
      </w:pPr>
      <w:r>
        <w:t xml:space="preserve">Utvrđuje se da je pristupio </w:t>
      </w:r>
      <w:r w:rsidR="00B9764D">
        <w:t>punomoćnik</w:t>
      </w:r>
      <w:r w:rsidR="00202659">
        <w:t xml:space="preserve"> dužnika</w:t>
      </w:r>
      <w:r w:rsidR="00B9764D">
        <w:t xml:space="preserve"> Goran Jujnović</w:t>
      </w:r>
      <w:r w:rsidR="00202659">
        <w:t xml:space="preserve"> </w:t>
      </w:r>
      <w:r w:rsidR="00B9764D">
        <w:t>Lučić, odvjetnika u JUJNOVIĆ LUČIĆ MARKOVIĆ Odvjetničkom društvu iz Zagreba</w:t>
      </w:r>
    </w:p>
    <w:p w:rsidRDefault="00184F97" w:rsidP="00184F97" w:rsidR="00184F97" w:rsidRPr="00143558">
      <w:pPr>
        <w:ind w:left="705"/>
      </w:pPr>
    </w:p>
    <w:p w:rsidRDefault="00FA1366" w:rsidP="00FA1366" w:rsidR="00FA1366" w:rsidRPr="00143558">
      <w:pPr>
        <w:jc w:val="both"/>
      </w:pPr>
      <w:r w:rsidRPr="00143558">
        <w:t>Započeto u</w:t>
      </w:r>
      <w:r w:rsidR="00276A06" w:rsidRPr="00143558">
        <w:t xml:space="preserve"> </w:t>
      </w:r>
      <w:r w:rsidR="00E34A7C">
        <w:t>09</w:t>
      </w:r>
      <w:r w:rsidR="00F23279" w:rsidRPr="00143558">
        <w:t>,30</w:t>
      </w:r>
      <w:r w:rsidR="00276A06" w:rsidRPr="00143558">
        <w:t xml:space="preserve"> </w:t>
      </w:r>
      <w:r w:rsidRPr="00143558">
        <w:t>sati.</w:t>
      </w:r>
    </w:p>
    <w:p w:rsidRDefault="00FA1366" w:rsidP="00FA1366" w:rsidR="00FA1366" w:rsidRPr="00143558">
      <w:pPr>
        <w:jc w:val="both"/>
      </w:pPr>
    </w:p>
    <w:p w:rsidRDefault="00FA1366" w:rsidP="00FA1366" w:rsidR="00FA1366" w:rsidRPr="00143558">
      <w:pPr>
        <w:jc w:val="both"/>
      </w:pPr>
      <w:r w:rsidRPr="00143558">
        <w:tab/>
      </w:r>
      <w:r w:rsidR="00295CF7" w:rsidRPr="00143558">
        <w:t>S</w:t>
      </w:r>
      <w:r w:rsidRPr="00143558">
        <w:t xml:space="preserve">ud utvrđuje da su pristupili slijedeći vjerovnici: </w:t>
      </w:r>
    </w:p>
    <w:p w:rsidRDefault="005076E5" w:rsidP="00FA1366" w:rsidR="005076E5" w:rsidRPr="00143558">
      <w:pPr>
        <w:jc w:val="both"/>
      </w:pPr>
    </w:p>
    <w:p w:rsidRDefault="00886358" w:rsidP="00886358" w:rsidR="00886358" w:rsidRPr="00E86D29">
      <w:pPr>
        <w:pStyle w:val="Odlomakpopisa"/>
        <w:numPr>
          <w:ilvl w:val="0"/>
          <w:numId w:val="31"/>
        </w:numPr>
        <w:rPr>
          <w:sz w:val="24"/>
          <w:szCs w:val="24"/>
        </w:rPr>
      </w:pPr>
      <w:r w:rsidRPr="007B5A47">
        <w:rPr>
          <w:sz w:val="24"/>
          <w:szCs w:val="24"/>
        </w:rPr>
        <w:t>AGROKOKA- PULA</w:t>
      </w:r>
      <w:r>
        <w:t xml:space="preserve"> , </w:t>
      </w:r>
      <w:r w:rsidRPr="00E86D29">
        <w:rPr>
          <w:sz w:val="24"/>
          <w:szCs w:val="24"/>
        </w:rPr>
        <w:t>po zz Boris Bevandić, uz punomoćnika Aleksandra Đorđević Bugarin</w:t>
      </w:r>
    </w:p>
    <w:p w:rsidRDefault="002642C6" w:rsidP="00FA1366" w:rsidR="002642C6" w:rsidRPr="00143558">
      <w:pPr>
        <w:jc w:val="both"/>
      </w:pPr>
    </w:p>
    <w:p w:rsidRDefault="00FA1366" w:rsidP="00731A00" w:rsidR="00731A00" w:rsidRPr="00143558">
      <w:pPr>
        <w:jc w:val="both"/>
      </w:pPr>
      <w:r w:rsidRPr="00143558">
        <w:tab/>
        <w:t>Utvrđuje se da je</w:t>
      </w:r>
      <w:r w:rsidR="00731A00" w:rsidRPr="00143558">
        <w:t>:</w:t>
      </w:r>
    </w:p>
    <w:p w:rsidRDefault="00731A00" w:rsidP="00731A00" w:rsidR="002A7682" w:rsidRPr="00143558">
      <w:pPr>
        <w:ind w:firstLine="708"/>
        <w:jc w:val="both"/>
      </w:pPr>
      <w:r w:rsidRPr="00143558">
        <w:t>-</w:t>
      </w:r>
      <w:r w:rsidR="002642C6" w:rsidRPr="00143558">
        <w:t xml:space="preserve">održavanje današnjeg ročišta određeno </w:t>
      </w:r>
      <w:r w:rsidR="000A50CB" w:rsidRPr="00143558">
        <w:t xml:space="preserve">zaključkom </w:t>
      </w:r>
      <w:r w:rsidR="002642C6" w:rsidRPr="00143558">
        <w:t xml:space="preserve">od </w:t>
      </w:r>
      <w:r w:rsidR="00F628F4">
        <w:t>14</w:t>
      </w:r>
      <w:r w:rsidR="008004D8" w:rsidRPr="00143558">
        <w:t>.</w:t>
      </w:r>
      <w:r w:rsidR="00B1146D" w:rsidRPr="00143558">
        <w:t xml:space="preserve"> </w:t>
      </w:r>
      <w:r w:rsidR="00F628F4">
        <w:t>lipnja</w:t>
      </w:r>
      <w:r w:rsidR="005F4EB5" w:rsidRPr="00143558">
        <w:t xml:space="preserve"> 2018</w:t>
      </w:r>
      <w:r w:rsidR="00B60B09" w:rsidRPr="00143558">
        <w:t>.</w:t>
      </w:r>
      <w:r w:rsidR="00587A06" w:rsidRPr="00143558">
        <w:t>, koj</w:t>
      </w:r>
      <w:r w:rsidR="000A50CB" w:rsidRPr="00143558">
        <w:t xml:space="preserve">i zaključak </w:t>
      </w:r>
      <w:r w:rsidR="00587A06" w:rsidRPr="00143558">
        <w:t xml:space="preserve">je objavljen na e-oglasnoj ploči Trgovačkog suda u Zagrebu dana </w:t>
      </w:r>
      <w:r w:rsidR="00F628F4">
        <w:t>14</w:t>
      </w:r>
      <w:r w:rsidR="008004D8" w:rsidRPr="00143558">
        <w:t>.</w:t>
      </w:r>
      <w:r w:rsidR="00B1146D" w:rsidRPr="00143558">
        <w:t xml:space="preserve"> </w:t>
      </w:r>
      <w:r w:rsidR="00F628F4">
        <w:t>lipnja</w:t>
      </w:r>
      <w:r w:rsidR="005F4EB5" w:rsidRPr="00143558">
        <w:t xml:space="preserve"> 2018</w:t>
      </w:r>
      <w:r w:rsidR="00B60B09" w:rsidRPr="00143558">
        <w:t>.</w:t>
      </w:r>
      <w:r w:rsidR="002A7682" w:rsidRPr="00143558">
        <w:t xml:space="preserve"> </w:t>
      </w:r>
    </w:p>
    <w:p w:rsidRDefault="001629A0" w:rsidP="00731A00" w:rsidR="001629A0" w:rsidRPr="00143558">
      <w:pPr>
        <w:ind w:firstLine="708"/>
        <w:jc w:val="both"/>
      </w:pPr>
      <w:r w:rsidRPr="00143558">
        <w:t xml:space="preserve">-izmjenjeni plan restrukturiranja dužnika objavljen e-Oglasna ploča Trgovačkog suda u Zagrebu dana </w:t>
      </w:r>
      <w:r w:rsidR="00F628F4">
        <w:t>14</w:t>
      </w:r>
      <w:r w:rsidR="00145124" w:rsidRPr="00143558">
        <w:t>.</w:t>
      </w:r>
      <w:r w:rsidR="004651A4" w:rsidRPr="00143558">
        <w:t xml:space="preserve"> </w:t>
      </w:r>
      <w:r w:rsidR="00F628F4">
        <w:t>lipnja</w:t>
      </w:r>
      <w:r w:rsidR="00523CD2" w:rsidRPr="00143558">
        <w:t xml:space="preserve"> 2018.</w:t>
      </w:r>
      <w:r w:rsidR="004651A4" w:rsidRPr="00143558">
        <w:t>,</w:t>
      </w:r>
    </w:p>
    <w:p w:rsidRDefault="000A50CB" w:rsidP="000F3A46" w:rsidR="00132CCD" w:rsidRPr="00132CCD">
      <w:pPr>
        <w:ind w:firstLine="708"/>
        <w:jc w:val="both"/>
        <w:rPr>
          <w:highlight w:val="yellow"/>
        </w:rPr>
      </w:pPr>
      <w:r w:rsidRPr="00143558">
        <w:t xml:space="preserve">-do dana održavanja današnjeg ročišta za glasovanje sudu je pozivom na gornji broj spisa </w:t>
      </w:r>
      <w:r w:rsidR="005019F9" w:rsidRPr="00143558">
        <w:t>dostavljeno</w:t>
      </w:r>
      <w:r w:rsidR="00E451D3" w:rsidRPr="00143558">
        <w:t xml:space="preserve"> </w:t>
      </w:r>
      <w:r w:rsidR="000F3A46" w:rsidRPr="003D3BDE">
        <w:t>0</w:t>
      </w:r>
      <w:r w:rsidR="00D23328" w:rsidRPr="00143558">
        <w:t xml:space="preserve"> </w:t>
      </w:r>
      <w:r w:rsidR="005019F9" w:rsidRPr="00143558">
        <w:t>popunjen</w:t>
      </w:r>
      <w:r w:rsidR="00B21996">
        <w:t>ih</w:t>
      </w:r>
      <w:r w:rsidR="005019F9" w:rsidRPr="00143558">
        <w:t xml:space="preserve"> obrazac</w:t>
      </w:r>
      <w:r w:rsidR="00B21996">
        <w:t>a</w:t>
      </w:r>
      <w:r w:rsidR="005019F9" w:rsidRPr="00143558">
        <w:t xml:space="preserve"> za glasovanje (obrazac br.11.</w:t>
      </w:r>
      <w:r w:rsidR="0021111D" w:rsidRPr="00143558">
        <w:t xml:space="preserve"> </w:t>
      </w:r>
      <w:r w:rsidR="005019F9" w:rsidRPr="00143558">
        <w:t>Pravilnik</w:t>
      </w:r>
      <w:r w:rsidR="0021111D" w:rsidRPr="00143558">
        <w:t>a</w:t>
      </w:r>
      <w:r w:rsidR="005019F9" w:rsidRPr="00143558">
        <w:t xml:space="preserve"> o sadržaju i obliku obrazaca na kojima se podnose podnesci u predstečajnom i stečajnom postupku</w:t>
      </w:r>
      <w:r w:rsidR="0021111D" w:rsidRPr="00143558">
        <w:t xml:space="preserve">,  </w:t>
      </w:r>
      <w:r w:rsidR="005019F9" w:rsidRPr="00143558">
        <w:t>N.N.br, 197/15)</w:t>
      </w:r>
      <w:r w:rsidR="000F3A46">
        <w:t>.</w:t>
      </w:r>
      <w:r w:rsidR="003D3BDE">
        <w:t xml:space="preserve"> </w:t>
      </w:r>
    </w:p>
    <w:p w:rsidRDefault="00132CCD" w:rsidP="00132CCD" w:rsidR="00132CCD" w:rsidRPr="00132CCD">
      <w:pPr>
        <w:pStyle w:val="Odlomakpopisa"/>
        <w:ind w:left="1134"/>
        <w:jc w:val="both"/>
        <w:rPr>
          <w:sz w:val="24"/>
        </w:rPr>
      </w:pPr>
    </w:p>
    <w:p w:rsidRDefault="0093792C" w:rsidP="00731A00" w:rsidR="00FA1366">
      <w:pPr>
        <w:ind w:firstLine="708"/>
        <w:jc w:val="both"/>
      </w:pPr>
      <w:r w:rsidRPr="00143558">
        <w:t>-na e-oglasnoj ploči suda je dana</w:t>
      </w:r>
      <w:r w:rsidR="003C1577" w:rsidRPr="00143558">
        <w:t xml:space="preserve"> </w:t>
      </w:r>
      <w:r w:rsidR="003025B4">
        <w:t>14</w:t>
      </w:r>
      <w:r w:rsidR="002B7CA3" w:rsidRPr="00143558">
        <w:t>.</w:t>
      </w:r>
      <w:r w:rsidR="00A86647" w:rsidRPr="00143558">
        <w:t xml:space="preserve"> </w:t>
      </w:r>
      <w:r w:rsidR="003025B4">
        <w:t>lipnja</w:t>
      </w:r>
      <w:r w:rsidR="00A86647" w:rsidRPr="00143558">
        <w:t xml:space="preserve"> </w:t>
      </w:r>
      <w:r w:rsidR="00A0732F" w:rsidRPr="00143558">
        <w:t xml:space="preserve">2018. objavljen </w:t>
      </w:r>
      <w:r w:rsidRPr="00143558">
        <w:t>popis vjerovnika i prava glasa koja vjerovnicima pripadaju (članak 57. S</w:t>
      </w:r>
      <w:r w:rsidR="00073089" w:rsidRPr="00143558">
        <w:t>Z)</w:t>
      </w:r>
      <w:r w:rsidR="001452E9" w:rsidRPr="00143558">
        <w:t xml:space="preserve">, </w:t>
      </w:r>
    </w:p>
    <w:p w:rsidRDefault="00073089" w:rsidP="00731A00" w:rsidR="00073089" w:rsidRPr="00143558">
      <w:pPr>
        <w:ind w:firstLine="708"/>
        <w:jc w:val="both"/>
      </w:pPr>
    </w:p>
    <w:p w:rsidRDefault="00284D86" w:rsidP="00FA1366" w:rsidR="00D568BE" w:rsidRPr="00143558">
      <w:pPr>
        <w:ind w:firstLine="720"/>
        <w:jc w:val="both"/>
      </w:pPr>
      <w:r w:rsidRPr="00143558">
        <w:t>S</w:t>
      </w:r>
      <w:r w:rsidR="00FA1366" w:rsidRPr="00143558">
        <w:t xml:space="preserve">ud upoznaje nazočne </w:t>
      </w:r>
      <w:r w:rsidR="00F32DD3" w:rsidRPr="00143558">
        <w:t xml:space="preserve">kako prema članku </w:t>
      </w:r>
      <w:r w:rsidR="00FA1366" w:rsidRPr="00143558">
        <w:t xml:space="preserve">da </w:t>
      </w:r>
      <w:r w:rsidR="00D568BE" w:rsidRPr="00143558">
        <w:t xml:space="preserve">se </w:t>
      </w:r>
      <w:r w:rsidR="00FA1366" w:rsidRPr="00143558">
        <w:t>prema č</w:t>
      </w:r>
      <w:r w:rsidR="00B25931" w:rsidRPr="00143558">
        <w:t>l</w:t>
      </w:r>
      <w:r w:rsidRPr="00143558">
        <w:t xml:space="preserve">anku 59. stavak 2. SZ-a </w:t>
      </w:r>
      <w:r w:rsidR="00FA1366" w:rsidRPr="00143558">
        <w:t>smatra da</w:t>
      </w:r>
      <w:r w:rsidR="00D568BE" w:rsidRPr="00143558">
        <w:t xml:space="preserve"> su vjerovnici prihvatili plan restrukturiranja ako je:</w:t>
      </w:r>
    </w:p>
    <w:p w:rsidRDefault="00D568BE" w:rsidP="00FA1366" w:rsidR="00D36CEC" w:rsidRPr="00143558">
      <w:pPr>
        <w:ind w:firstLine="720"/>
        <w:jc w:val="both"/>
      </w:pPr>
      <w:r w:rsidRPr="00143558">
        <w:t>-za prihvaćanje plana glasovala većina svih vjerovnika i ako</w:t>
      </w:r>
      <w:r w:rsidR="0076455B">
        <w:t xml:space="preserve"> </w:t>
      </w:r>
      <w:r w:rsidRPr="00143558">
        <w:t xml:space="preserve">u svakoj skupini zbroj tražbina vjerovnika koji su glasovali za prihvaćanje plana </w:t>
      </w:r>
      <w:r w:rsidR="00D36CEC" w:rsidRPr="00143558">
        <w:t>dvostruko prelazi zbroj tražbina koji su glasovali protiv prihvaćanja plana restrukturiranja</w:t>
      </w:r>
    </w:p>
    <w:p w:rsidRDefault="00D36CEC" w:rsidP="00FA1366" w:rsidR="00D36CEC" w:rsidRPr="00143558">
      <w:pPr>
        <w:ind w:firstLine="720"/>
        <w:jc w:val="both"/>
      </w:pPr>
    </w:p>
    <w:p w:rsidRDefault="00FA1366" w:rsidP="00FA1366" w:rsidR="00FA1366" w:rsidRPr="00143558">
      <w:pPr>
        <w:jc w:val="both"/>
      </w:pPr>
    </w:p>
    <w:p w:rsidRDefault="00FA1366" w:rsidP="00FA1366" w:rsidR="00FA1366" w:rsidRPr="00143558">
      <w:pPr>
        <w:ind w:firstLine="720"/>
        <w:jc w:val="both"/>
        <w:rPr>
          <w:b/>
        </w:rPr>
      </w:pPr>
      <w:r w:rsidRPr="00143558">
        <w:rPr>
          <w:b/>
        </w:rPr>
        <w:t xml:space="preserve">Prelazi se na raspravljanje o </w:t>
      </w:r>
      <w:r w:rsidR="001452E9" w:rsidRPr="00143558">
        <w:rPr>
          <w:b/>
        </w:rPr>
        <w:t>izm</w:t>
      </w:r>
      <w:r w:rsidR="00D76DF2" w:rsidRPr="00143558">
        <w:rPr>
          <w:b/>
        </w:rPr>
        <w:t>i</w:t>
      </w:r>
      <w:r w:rsidR="001452E9" w:rsidRPr="00143558">
        <w:rPr>
          <w:b/>
        </w:rPr>
        <w:t>jenjenom planu restrukturiranja dužnika</w:t>
      </w:r>
    </w:p>
    <w:p w:rsidRDefault="00FA1366" w:rsidP="00FA1366" w:rsidR="00FA1366" w:rsidRPr="00143558">
      <w:pPr>
        <w:ind w:firstLine="720"/>
        <w:jc w:val="both"/>
      </w:pPr>
    </w:p>
    <w:p w:rsidRDefault="00C17E8C" w:rsidP="00FA1366" w:rsidR="0093792C">
      <w:pPr>
        <w:ind w:firstLine="720"/>
        <w:jc w:val="both"/>
      </w:pPr>
      <w:r w:rsidRPr="00FC3A72">
        <w:t>Punomoćnik</w:t>
      </w:r>
      <w:r w:rsidR="0093792C" w:rsidRPr="00FC3A72">
        <w:t xml:space="preserve"> d</w:t>
      </w:r>
      <w:r w:rsidR="00D36CEC" w:rsidRPr="00FC3A72">
        <w:t>užnik</w:t>
      </w:r>
      <w:r w:rsidRPr="00FC3A72">
        <w:t>a</w:t>
      </w:r>
      <w:r w:rsidR="00D36CEC" w:rsidRPr="00FC3A72">
        <w:t xml:space="preserve"> u bitnome izlaže</w:t>
      </w:r>
      <w:r w:rsidR="0093792C" w:rsidRPr="00FC3A72">
        <w:t xml:space="preserve"> plan </w:t>
      </w:r>
      <w:r w:rsidR="001452E9" w:rsidRPr="00FC3A72">
        <w:t>restrukturiranja</w:t>
      </w:r>
      <w:r w:rsidRPr="00FC3A72">
        <w:t>.</w:t>
      </w:r>
    </w:p>
    <w:p w:rsidRDefault="00F24B6B" w:rsidP="00FA1366" w:rsidR="00F24B6B">
      <w:pPr>
        <w:ind w:firstLine="720"/>
        <w:jc w:val="both"/>
      </w:pPr>
    </w:p>
    <w:p w:rsidRDefault="00F24B6B" w:rsidP="00FA1366" w:rsidR="00F24B6B">
      <w:pPr>
        <w:ind w:firstLine="720"/>
        <w:jc w:val="both"/>
      </w:pPr>
      <w:r>
        <w:t>Za riječ se javlja vjerovnik AGROKOKA-PULA d.o.o.te navodi kako zbo</w:t>
      </w:r>
      <w:r w:rsidR="005C2B02">
        <w:t>g činjenice da povjerenik nije</w:t>
      </w:r>
      <w:r>
        <w:t xml:space="preserve"> imao primjedbi na plan </w:t>
      </w:r>
      <w:r w:rsidR="005C2B02">
        <w:t>restrukturiranja povjerenik nije obavio u cijelosti  svoje zadaće u Stečajnom zakonu.</w:t>
      </w:r>
      <w:r>
        <w:t xml:space="preserve"> </w:t>
      </w:r>
    </w:p>
    <w:p w:rsidRDefault="00133C3F" w:rsidP="00FA1366" w:rsidR="00C120B5">
      <w:pPr>
        <w:ind w:firstLine="720"/>
        <w:jc w:val="both"/>
      </w:pPr>
      <w:r>
        <w:t xml:space="preserve">Vjerovnik AGROKOKA-PULA d.o.o. </w:t>
      </w:r>
      <w:r w:rsidR="00C120B5">
        <w:t xml:space="preserve">navodi kako u planu fin. </w:t>
      </w:r>
      <w:r w:rsidR="003F7BD9">
        <w:t>r</w:t>
      </w:r>
      <w:r w:rsidR="00C120B5">
        <w:t>estrukturiranja postoje ne</w:t>
      </w:r>
      <w:r w:rsidR="00E41FF3">
        <w:t>logičnosti</w:t>
      </w:r>
      <w:r w:rsidR="00C120B5">
        <w:t xml:space="preserve">, ukazuje kako je u </w:t>
      </w:r>
      <w:r w:rsidR="00E41FF3">
        <w:t>postupku</w:t>
      </w:r>
      <w:r w:rsidR="00C120B5">
        <w:t xml:space="preserve"> nad dužnikom Agrokor, a u skladu sa Zakonom u </w:t>
      </w:r>
      <w:r w:rsidR="00E41FF3">
        <w:t>postupku</w:t>
      </w:r>
      <w:r w:rsidR="00C120B5">
        <w:t xml:space="preserve"> izvanredne u</w:t>
      </w:r>
      <w:r w:rsidR="002B68F4">
        <w:t>p</w:t>
      </w:r>
      <w:r w:rsidR="00C120B5">
        <w:t xml:space="preserve">rave nad društvom od posebnog </w:t>
      </w:r>
      <w:r w:rsidR="00E41FF3">
        <w:t>značaja</w:t>
      </w:r>
      <w:r w:rsidR="00C120B5">
        <w:t xml:space="preserve"> za RH </w:t>
      </w:r>
      <w:r w:rsidR="00E41FF3">
        <w:t>ovdje</w:t>
      </w:r>
      <w:r w:rsidR="00C120B5">
        <w:t xml:space="preserve"> dužnik prijavio tražbinu</w:t>
      </w:r>
      <w:r w:rsidR="004A2CAF">
        <w:t xml:space="preserve"> u iznosu od 15.000.000,00 kn. I</w:t>
      </w:r>
      <w:r w:rsidR="00C120B5">
        <w:t xml:space="preserve">z </w:t>
      </w:r>
      <w:r w:rsidR="00E41FF3">
        <w:t>prijave</w:t>
      </w:r>
      <w:r w:rsidR="00C120B5">
        <w:t xml:space="preserve"> tražbine je vidljivo da je ta tražbina vezna za mjenice  i radi se o tzv</w:t>
      </w:r>
      <w:r w:rsidR="004A2CAF">
        <w:t>.</w:t>
      </w:r>
      <w:r w:rsidR="00C120B5">
        <w:t xml:space="preserve"> uvjetnoj tražbini. Na mjenice se odnosi  6.mil. kn, </w:t>
      </w:r>
      <w:r w:rsidR="004A2CAF">
        <w:t xml:space="preserve">a </w:t>
      </w:r>
      <w:r w:rsidR="00E41FF3">
        <w:t>ostalo</w:t>
      </w:r>
      <w:r w:rsidR="00C120B5">
        <w:t xml:space="preserve"> su tražbine </w:t>
      </w:r>
      <w:r w:rsidR="004A2CAF">
        <w:t>utemeljene</w:t>
      </w:r>
      <w:r w:rsidR="00C120B5">
        <w:t xml:space="preserve"> za zateznim </w:t>
      </w:r>
      <w:r w:rsidR="004A2CAF">
        <w:t>kamatama</w:t>
      </w:r>
      <w:r w:rsidR="00C120B5">
        <w:t xml:space="preserve"> te </w:t>
      </w:r>
      <w:r w:rsidR="004A2CAF">
        <w:t>isporučenoj</w:t>
      </w:r>
      <w:r w:rsidR="00C120B5">
        <w:t xml:space="preserve"> robi.</w:t>
      </w:r>
      <w:r w:rsidR="004A2CAF">
        <w:t xml:space="preserve"> </w:t>
      </w:r>
      <w:r w:rsidR="00C120B5">
        <w:t>U ovom postupku</w:t>
      </w:r>
      <w:r w:rsidR="00E41FF3">
        <w:t>, a u</w:t>
      </w:r>
      <w:r w:rsidR="004A2CAF">
        <w:t xml:space="preserve"> planu</w:t>
      </w:r>
      <w:r w:rsidR="00E41FF3">
        <w:t xml:space="preserve"> fin. </w:t>
      </w:r>
      <w:r w:rsidR="004A2CAF">
        <w:t>restrukturiranja</w:t>
      </w:r>
      <w:r w:rsidR="00E41FF3">
        <w:t xml:space="preserve"> dužnik je  prema dužnikovom dužniku  Agrokor </w:t>
      </w:r>
      <w:r w:rsidR="004A2CAF">
        <w:t>naveo</w:t>
      </w:r>
      <w:r w:rsidR="00E41FF3">
        <w:t xml:space="preserve"> tražbinu u iznosu od 700.000,00 kn. Ova se tražbina donosi na isporučenu robu i kamate.</w:t>
      </w:r>
    </w:p>
    <w:p w:rsidRDefault="00E41FF3" w:rsidP="00FA1366" w:rsidR="00E41FF3">
      <w:pPr>
        <w:ind w:firstLine="720"/>
        <w:jc w:val="both"/>
      </w:pPr>
      <w:r>
        <w:t xml:space="preserve">Vjerovnik smatra da bi se u odnosu na </w:t>
      </w:r>
      <w:r w:rsidR="004A2CAF">
        <w:t>prednju</w:t>
      </w:r>
      <w:r>
        <w:t xml:space="preserve"> činjenicu morao očitovati prvenstveno povjerenik ili dužnik.</w:t>
      </w:r>
    </w:p>
    <w:p w:rsidRDefault="004A2CAF" w:rsidP="00FA1366" w:rsidR="004A2CAF">
      <w:pPr>
        <w:ind w:firstLine="720"/>
        <w:jc w:val="both"/>
      </w:pPr>
    </w:p>
    <w:p w:rsidRDefault="004A2CAF" w:rsidP="00FA1366" w:rsidR="004A2CAF">
      <w:pPr>
        <w:ind w:firstLine="720"/>
        <w:jc w:val="both"/>
      </w:pPr>
      <w:r>
        <w:t xml:space="preserve">ZZ dužnika navodi </w:t>
      </w:r>
      <w:r w:rsidR="002B68F4">
        <w:t>kako je u trenutku pokretanja postupka izvanredne uprave nad Agrokorom izvršen ispravak vrij</w:t>
      </w:r>
      <w:r w:rsidR="002C61D5">
        <w:t>e</w:t>
      </w:r>
      <w:r w:rsidR="002B68F4">
        <w:t>dno</w:t>
      </w:r>
      <w:r w:rsidR="002C61D5">
        <w:t>s</w:t>
      </w:r>
      <w:r w:rsidR="002B68F4">
        <w:t xml:space="preserve">ti sporne tražbine. Naime, </w:t>
      </w:r>
      <w:r w:rsidR="002C61D5">
        <w:t>otvaranjem</w:t>
      </w:r>
      <w:r w:rsidR="002B68F4">
        <w:t xml:space="preserve"> </w:t>
      </w:r>
      <w:r w:rsidR="002C61D5">
        <w:t xml:space="preserve">postupka izvanredne uprave navedeno </w:t>
      </w:r>
      <w:r w:rsidR="002B68F4">
        <w:t>j</w:t>
      </w:r>
      <w:r w:rsidR="002C61D5">
        <w:t>e</w:t>
      </w:r>
      <w:r w:rsidR="002B68F4">
        <w:t xml:space="preserve"> </w:t>
      </w:r>
      <w:r w:rsidR="002C61D5">
        <w:t>potraživanje</w:t>
      </w:r>
      <w:r w:rsidR="002B68F4">
        <w:t xml:space="preserve"> </w:t>
      </w:r>
      <w:r w:rsidR="002C61D5">
        <w:t>postalo</w:t>
      </w:r>
      <w:r w:rsidR="002B68F4">
        <w:t xml:space="preserve"> </w:t>
      </w:r>
      <w:r w:rsidR="002C61D5">
        <w:t>sumnjivo</w:t>
      </w:r>
      <w:r w:rsidR="002B68F4">
        <w:t xml:space="preserve"> i sporno. Dužnik je u </w:t>
      </w:r>
      <w:r w:rsidR="002C61D5">
        <w:t>skladu</w:t>
      </w:r>
      <w:r w:rsidR="002B68F4">
        <w:t xml:space="preserve"> sa računovodstvenim propisima bio dužan </w:t>
      </w:r>
      <w:r w:rsidR="002C61D5">
        <w:t>provesti</w:t>
      </w:r>
      <w:r w:rsidR="002B68F4">
        <w:t xml:space="preserve"> ispravak vrij</w:t>
      </w:r>
      <w:r w:rsidR="002C61D5">
        <w:t>e</w:t>
      </w:r>
      <w:r w:rsidR="002B68F4">
        <w:t>dno</w:t>
      </w:r>
      <w:r w:rsidR="002C61D5">
        <w:t>s</w:t>
      </w:r>
      <w:r w:rsidR="002B68F4">
        <w:t xml:space="preserve">ti, </w:t>
      </w:r>
      <w:r w:rsidR="002C61D5">
        <w:t>jer</w:t>
      </w:r>
      <w:r w:rsidR="002B68F4">
        <w:t xml:space="preserve"> bi u suprotnom bio obveznik </w:t>
      </w:r>
      <w:r w:rsidR="002C61D5">
        <w:t>plaćanja</w:t>
      </w:r>
      <w:r w:rsidR="002B68F4">
        <w:t xml:space="preserve"> pore</w:t>
      </w:r>
      <w:r w:rsidR="002C61D5">
        <w:t xml:space="preserve">zan </w:t>
      </w:r>
      <w:r w:rsidR="002B68F4">
        <w:t>n</w:t>
      </w:r>
      <w:r w:rsidR="002C61D5">
        <w:t>a</w:t>
      </w:r>
      <w:r w:rsidR="002B68F4">
        <w:t xml:space="preserve"> dobit.</w:t>
      </w:r>
    </w:p>
    <w:p w:rsidRDefault="002B68F4" w:rsidP="00FA1366" w:rsidR="00133C3F">
      <w:pPr>
        <w:ind w:firstLine="720"/>
        <w:jc w:val="both"/>
      </w:pPr>
      <w:r>
        <w:t xml:space="preserve">Ne </w:t>
      </w:r>
      <w:r w:rsidR="002C61D5">
        <w:t>stoji</w:t>
      </w:r>
      <w:r>
        <w:t xml:space="preserve"> </w:t>
      </w:r>
      <w:r w:rsidR="002C61D5">
        <w:t>tvrdnja</w:t>
      </w:r>
      <w:r>
        <w:t xml:space="preserve">  vjerovnika  kako je tražbina </w:t>
      </w:r>
      <w:r w:rsidR="002C61D5">
        <w:t xml:space="preserve"> dužnika prema dužnikovom dužniku Agrokor uvjetna tražbina vezana za  eskont mjenica. Naime, Agrokor je isporučenu robu plaćao mjenicama. Tako je i u konkretnom slučaju robu koju mu je isporučio dužnik plaćao </w:t>
      </w:r>
      <w:r w:rsidR="00147BCF">
        <w:t>mjenicama</w:t>
      </w:r>
      <w:r w:rsidR="002C61D5">
        <w:t xml:space="preserve">. Na kraju </w:t>
      </w:r>
      <w:r w:rsidR="00147BCF">
        <w:t>ukazuje</w:t>
      </w:r>
      <w:r w:rsidR="002C61D5">
        <w:t xml:space="preserve"> se kako j</w:t>
      </w:r>
      <w:r w:rsidR="00147BCF">
        <w:t>e</w:t>
      </w:r>
      <w:r w:rsidR="002C61D5">
        <w:t xml:space="preserve"> u </w:t>
      </w:r>
      <w:r w:rsidR="00147BCF">
        <w:t xml:space="preserve">planu </w:t>
      </w:r>
      <w:r w:rsidR="009371AB">
        <w:t>restrukturiranja</w:t>
      </w:r>
      <w:r w:rsidR="002C61D5">
        <w:t xml:space="preserve"> up</w:t>
      </w:r>
      <w:r w:rsidR="00147BCF">
        <w:t>ra</w:t>
      </w:r>
      <w:r w:rsidR="002C61D5">
        <w:t>vo nave</w:t>
      </w:r>
      <w:r w:rsidR="00147BCF">
        <w:t>deno</w:t>
      </w:r>
      <w:r w:rsidR="002C61D5">
        <w:t xml:space="preserve"> kako je u odnosu na </w:t>
      </w:r>
      <w:r w:rsidR="00147BCF">
        <w:t xml:space="preserve">spornu tražbinu </w:t>
      </w:r>
      <w:r w:rsidR="002C61D5">
        <w:t>p</w:t>
      </w:r>
      <w:r w:rsidR="00147BCF">
        <w:t>ro</w:t>
      </w:r>
      <w:r w:rsidR="002C61D5">
        <w:t>veden ispravak vrijednosti i to</w:t>
      </w:r>
      <w:r w:rsidR="00147BCF">
        <w:t xml:space="preserve"> </w:t>
      </w:r>
      <w:r w:rsidR="002C61D5">
        <w:t xml:space="preserve">sa danom 31.12.2017.g. Navodi </w:t>
      </w:r>
      <w:r w:rsidR="00147BCF">
        <w:t>d</w:t>
      </w:r>
      <w:r w:rsidR="002C61D5">
        <w:t xml:space="preserve">a je ta </w:t>
      </w:r>
      <w:r w:rsidR="00147BCF">
        <w:t>činjenica</w:t>
      </w:r>
      <w:r w:rsidR="002C61D5">
        <w:t xml:space="preserve"> navedena na stranici 12 plana </w:t>
      </w:r>
      <w:r w:rsidR="009371AB">
        <w:t>restrukturiranja</w:t>
      </w:r>
      <w:r w:rsidR="008F063B">
        <w:t>.</w:t>
      </w:r>
    </w:p>
    <w:p w:rsidRDefault="008F063B" w:rsidP="00FA1366" w:rsidR="008F063B">
      <w:pPr>
        <w:ind w:firstLine="720"/>
        <w:jc w:val="both"/>
      </w:pPr>
    </w:p>
    <w:p w:rsidRDefault="008F063B" w:rsidP="00FA1366" w:rsidR="008F063B">
      <w:pPr>
        <w:ind w:firstLine="720"/>
        <w:jc w:val="both"/>
      </w:pPr>
      <w:r>
        <w:t>Zz vjerovnika Agrokoka-Pula d.o.o. Boris Bevandić navodi: „kako ovaj postupak nema smisla“ nadalje utvrđuje se kako govori bez dozvole suda.</w:t>
      </w:r>
    </w:p>
    <w:p w:rsidRDefault="008F063B" w:rsidP="00FA1366" w:rsidR="008F063B">
      <w:pPr>
        <w:ind w:firstLine="720"/>
        <w:jc w:val="both"/>
      </w:pPr>
    </w:p>
    <w:p w:rsidRDefault="008F063B" w:rsidP="00FA1366" w:rsidR="008F063B">
      <w:pPr>
        <w:ind w:firstLine="720"/>
        <w:jc w:val="both"/>
      </w:pPr>
      <w:r>
        <w:t xml:space="preserve">Sud upućuje Borisa Bevandića kako prednjim navodima, te </w:t>
      </w:r>
      <w:r w:rsidR="00EE1F60">
        <w:t>govorom</w:t>
      </w:r>
      <w:r>
        <w:t xml:space="preserve"> na današnjem </w:t>
      </w:r>
      <w:r w:rsidR="00EE1F60">
        <w:t>ročištu</w:t>
      </w:r>
      <w:r>
        <w:t xml:space="preserve"> bez dozvole suda narušava red na ročištu, te ga opominje da će u </w:t>
      </w:r>
      <w:r w:rsidR="00EE1F60">
        <w:t>slučaju</w:t>
      </w:r>
      <w:r>
        <w:t xml:space="preserve"> </w:t>
      </w:r>
      <w:r w:rsidR="00EE1F60">
        <w:t>s</w:t>
      </w:r>
      <w:r>
        <w:t>vakog takvog ili sličnog daljnjeg narušavanja reda biti udaljen, a ročište će se nastaviti bez njegove na</w:t>
      </w:r>
      <w:r w:rsidR="00EE1F60">
        <w:t>zočnosti</w:t>
      </w:r>
      <w:r>
        <w:t>, a</w:t>
      </w:r>
      <w:r w:rsidR="00EE1F60">
        <w:t xml:space="preserve"> </w:t>
      </w:r>
      <w:r>
        <w:t>može mu se i izreći novčana kazna.</w:t>
      </w:r>
    </w:p>
    <w:p w:rsidRDefault="00EE1F60" w:rsidP="00FA1366" w:rsidR="00EE1F60">
      <w:pPr>
        <w:ind w:firstLine="720"/>
        <w:jc w:val="both"/>
      </w:pPr>
    </w:p>
    <w:p w:rsidRDefault="00EE1F60" w:rsidP="00FA1366" w:rsidR="00EE1F60">
      <w:pPr>
        <w:ind w:firstLine="720"/>
        <w:jc w:val="both"/>
      </w:pPr>
      <w:r>
        <w:t>Za riječ se javlja povjerenik  te navodi kako je sve svoje dužnosti propisane  odredbom članka 24 SZ. Obavi. Primjedbe koje je imao vjerovnik Agrokoka- Pula u odnosu na tražbine koju dužnik ima prema svom dužniku Agrokor punomoćnik dužnika je u cijelosti i detaljno obrazložio tako da se on priključuje njegovim obrazloženjima.  Nema ništa drugo na dodati.</w:t>
      </w:r>
    </w:p>
    <w:p w:rsidRDefault="0099709B" w:rsidP="00FA1366" w:rsidR="0099709B">
      <w:pPr>
        <w:ind w:firstLine="720"/>
        <w:jc w:val="both"/>
      </w:pPr>
    </w:p>
    <w:p w:rsidRDefault="0099709B" w:rsidP="00FA1366" w:rsidR="0099709B">
      <w:pPr>
        <w:ind w:firstLine="720"/>
        <w:jc w:val="both"/>
      </w:pPr>
      <w:r>
        <w:t>Vjerovnik Agrokoka-Pula navodi kako je u više  navrata ukazao povjereniku na  potrebu provjere zakonitosti poslovanja dužnika.</w:t>
      </w:r>
    </w:p>
    <w:p w:rsidRDefault="0099709B" w:rsidP="00FA1366" w:rsidR="0099709B">
      <w:pPr>
        <w:ind w:firstLine="720"/>
        <w:jc w:val="both"/>
      </w:pPr>
    </w:p>
    <w:p w:rsidRDefault="0099709B" w:rsidP="00FA1366" w:rsidR="0099709B">
      <w:pPr>
        <w:ind w:firstLine="720"/>
        <w:jc w:val="both"/>
      </w:pPr>
      <w:r>
        <w:t>Povjerenik navodi kako ostaje kod prednje tvrdnje da je ispunio svoje dužnosti  propisane zakonom.</w:t>
      </w:r>
    </w:p>
    <w:p w:rsidRDefault="0099709B" w:rsidP="00FA1366" w:rsidR="0099709B">
      <w:pPr>
        <w:ind w:firstLine="720"/>
        <w:jc w:val="both"/>
      </w:pPr>
    </w:p>
    <w:p w:rsidRDefault="0099709B" w:rsidP="00FA1366" w:rsidR="0099709B">
      <w:pPr>
        <w:ind w:firstLine="720"/>
        <w:jc w:val="both"/>
      </w:pPr>
      <w:r>
        <w:lastRenderedPageBreak/>
        <w:t>Na posebno pitanje vjerovnika Agrokoka-pula povjerenik navodi kako j</w:t>
      </w:r>
      <w:r w:rsidR="00724667">
        <w:t>e</w:t>
      </w:r>
      <w:r>
        <w:t xml:space="preserve"> dužnik u jednom dijelu nasta</w:t>
      </w:r>
      <w:r w:rsidR="00724667">
        <w:t xml:space="preserve">vio svoje poslovanje, time što </w:t>
      </w:r>
      <w:r>
        <w:t>j</w:t>
      </w:r>
      <w:r w:rsidR="00724667">
        <w:t>e</w:t>
      </w:r>
      <w:r>
        <w:t xml:space="preserve"> isporučio određenu količinu jaja kupcu Konzum. Dužnik nema zaposlenika.</w:t>
      </w:r>
    </w:p>
    <w:p w:rsidRDefault="0099709B" w:rsidP="00FA1366" w:rsidR="0099709B">
      <w:pPr>
        <w:ind w:firstLine="720"/>
        <w:jc w:val="both"/>
      </w:pPr>
    </w:p>
    <w:p w:rsidRDefault="0099709B" w:rsidP="00FA1366" w:rsidR="0099709B">
      <w:pPr>
        <w:ind w:firstLine="720"/>
        <w:jc w:val="both"/>
      </w:pPr>
      <w:r>
        <w:t>Na primjedbu zz vjerovnika kako je onda moguće će da dužnik obavlja poslovanje kad nema zaposlenika, sud navodi kako je ovakva konstatacije izvan raspr</w:t>
      </w:r>
      <w:r w:rsidR="00724667">
        <w:t>av</w:t>
      </w:r>
      <w:r>
        <w:t>e o izmijenjenom planu restrukturiranja. Također se ukazuje zz  vjerovnika kako zahtjevi za objašnj</w:t>
      </w:r>
      <w:r w:rsidR="00394376">
        <w:t>enjima</w:t>
      </w:r>
      <w:r>
        <w:t xml:space="preserve"> alternativna obveza dužnika i učinaka </w:t>
      </w:r>
      <w:r w:rsidR="00394376">
        <w:t>ovakvih</w:t>
      </w:r>
      <w:r>
        <w:t xml:space="preserve"> obveza </w:t>
      </w:r>
      <w:r w:rsidR="00394376">
        <w:t>prelaze</w:t>
      </w:r>
      <w:r>
        <w:t xml:space="preserve"> </w:t>
      </w:r>
      <w:r w:rsidR="00394376">
        <w:t>granice raspravljanja o izm</w:t>
      </w:r>
      <w:r>
        <w:t>j</w:t>
      </w:r>
      <w:r w:rsidR="00394376">
        <w:t>e</w:t>
      </w:r>
      <w:r>
        <w:t>n</w:t>
      </w:r>
      <w:r w:rsidR="00394376">
        <w:t>je</w:t>
      </w:r>
      <w:r>
        <w:t xml:space="preserve">nom planu </w:t>
      </w:r>
      <w:r w:rsidR="00394376">
        <w:t>restrukturiranja</w:t>
      </w:r>
      <w:r>
        <w:t>.</w:t>
      </w:r>
    </w:p>
    <w:p w:rsidRDefault="0099709B" w:rsidP="00FA1366" w:rsidR="0099709B">
      <w:pPr>
        <w:ind w:firstLine="720"/>
        <w:jc w:val="both"/>
      </w:pPr>
    </w:p>
    <w:p w:rsidRDefault="0099709B" w:rsidP="00FA1366" w:rsidR="0099709B" w:rsidRPr="00143558">
      <w:pPr>
        <w:ind w:firstLine="720"/>
        <w:jc w:val="both"/>
      </w:pPr>
      <w:r>
        <w:t xml:space="preserve">Vjerovnik </w:t>
      </w:r>
    </w:p>
    <w:p w:rsidRDefault="00B34B5F" w:rsidP="00FA1366" w:rsidR="00B34B5F" w:rsidRPr="00143558">
      <w:pPr>
        <w:ind w:firstLine="720"/>
        <w:jc w:val="both"/>
      </w:pPr>
    </w:p>
    <w:p w:rsidRDefault="00FA1366" w:rsidP="00FA1366" w:rsidR="00FA1366" w:rsidRPr="00143558">
      <w:pPr>
        <w:ind w:firstLine="720"/>
        <w:jc w:val="both"/>
      </w:pPr>
      <w:r w:rsidRPr="00143558">
        <w:t xml:space="preserve">Nitko se ne javlja za riječ. </w:t>
      </w:r>
    </w:p>
    <w:p w:rsidRDefault="00FA1366" w:rsidP="00FA1366" w:rsidR="00FA1366" w:rsidRPr="00143558">
      <w:pPr>
        <w:ind w:firstLine="720"/>
        <w:jc w:val="both"/>
      </w:pPr>
    </w:p>
    <w:p w:rsidRDefault="00FA1366" w:rsidP="00FA1366" w:rsidR="00FA1366" w:rsidRPr="00143558">
      <w:pPr>
        <w:ind w:firstLine="720"/>
        <w:jc w:val="both"/>
        <w:rPr>
          <w:b/>
        </w:rPr>
      </w:pPr>
      <w:r w:rsidRPr="00143558">
        <w:rPr>
          <w:b/>
        </w:rPr>
        <w:t xml:space="preserve">Prelazi se na glasovanje o </w:t>
      </w:r>
      <w:r w:rsidR="00F32DD3" w:rsidRPr="00143558">
        <w:rPr>
          <w:b/>
        </w:rPr>
        <w:t>planu restrukturiranja</w:t>
      </w:r>
    </w:p>
    <w:p w:rsidRDefault="00FA1366" w:rsidP="00FA1366" w:rsidR="00FA1366" w:rsidRPr="00143558">
      <w:pPr>
        <w:ind w:firstLine="720"/>
        <w:jc w:val="both"/>
      </w:pPr>
    </w:p>
    <w:p w:rsidRDefault="00587D04" w:rsidP="00FA1366" w:rsidR="00303D33" w:rsidRPr="00143558">
      <w:pPr>
        <w:ind w:firstLine="720"/>
        <w:jc w:val="both"/>
      </w:pPr>
      <w:r w:rsidRPr="00143558">
        <w:t>S</w:t>
      </w:r>
      <w:r w:rsidR="00FA1366" w:rsidRPr="00143558">
        <w:t xml:space="preserve">ud objavljuje da su prema </w:t>
      </w:r>
      <w:r w:rsidR="002A7682" w:rsidRPr="00143558">
        <w:t>planu restrukturiranja</w:t>
      </w:r>
      <w:r w:rsidR="00FA1366" w:rsidRPr="00143558">
        <w:t xml:space="preserve"> </w:t>
      </w:r>
      <w:r w:rsidR="003025B4">
        <w:t xml:space="preserve">svi </w:t>
      </w:r>
      <w:r w:rsidR="00303D33" w:rsidRPr="00143558">
        <w:t xml:space="preserve">vjerovnici razvrstani u </w:t>
      </w:r>
      <w:r w:rsidR="003025B4">
        <w:t>1</w:t>
      </w:r>
      <w:r w:rsidR="00A86647" w:rsidRPr="00143558">
        <w:t xml:space="preserve"> (</w:t>
      </w:r>
      <w:r w:rsidR="003025B4">
        <w:t>jednu</w:t>
      </w:r>
      <w:r w:rsidR="00A86647" w:rsidRPr="00143558">
        <w:t>)</w:t>
      </w:r>
      <w:r w:rsidRPr="00143558">
        <w:t xml:space="preserve"> skupin</w:t>
      </w:r>
      <w:r w:rsidR="003025B4">
        <w:t>u</w:t>
      </w:r>
      <w:r w:rsidRPr="00143558">
        <w:t xml:space="preserve"> </w:t>
      </w:r>
    </w:p>
    <w:p w:rsidRDefault="00587D04" w:rsidP="00FA1366" w:rsidR="00587D04" w:rsidRPr="00143558">
      <w:pPr>
        <w:ind w:firstLine="720"/>
        <w:jc w:val="both"/>
      </w:pPr>
    </w:p>
    <w:p w:rsidRDefault="003D11A6" w:rsidP="003D11A6" w:rsidR="003D11A6">
      <w:pPr>
        <w:ind w:firstLine="720"/>
        <w:jc w:val="both"/>
      </w:pPr>
      <w:r w:rsidRPr="00143558">
        <w:t>Sud poziva svakog od nazočnih vjerovnika</w:t>
      </w:r>
      <w:r w:rsidR="00872A66">
        <w:t xml:space="preserve"> </w:t>
      </w:r>
      <w:r w:rsidRPr="00143558">
        <w:t xml:space="preserve">pojedinačno se izjasniti glasuje li </w:t>
      </w:r>
      <w:r w:rsidRPr="00143558">
        <w:rPr>
          <w:b/>
        </w:rPr>
        <w:t>za</w:t>
      </w:r>
      <w:r w:rsidRPr="00143558">
        <w:t xml:space="preserve"> ili </w:t>
      </w:r>
      <w:r w:rsidRPr="00143558">
        <w:rPr>
          <w:b/>
        </w:rPr>
        <w:t>protiv</w:t>
      </w:r>
      <w:r w:rsidRPr="00143558">
        <w:t xml:space="preserve"> prihvaćanja  plana restrukturiranja</w:t>
      </w:r>
      <w:r w:rsidR="00FC3A72">
        <w:t>.</w:t>
      </w:r>
    </w:p>
    <w:p w:rsidRDefault="003D11A6" w:rsidP="003D11A6" w:rsidR="003D11A6" w:rsidRPr="00143558">
      <w:pPr>
        <w:ind w:firstLine="720"/>
        <w:jc w:val="both"/>
      </w:pPr>
    </w:p>
    <w:p w:rsidRDefault="003D11A6" w:rsidP="003D11A6" w:rsidR="003D11A6" w:rsidRPr="00143558">
      <w:pPr>
        <w:pStyle w:val="Odlomakpopisa"/>
        <w:ind w:left="1428"/>
        <w:rPr>
          <w:sz w:val="24"/>
          <w:szCs w:val="24"/>
        </w:rPr>
      </w:pPr>
    </w:p>
    <w:tbl>
      <w:tblPr>
        <w:tblStyle w:val="Reetkatablice"/>
        <w:tblW w:type="dxa" w:w="11124"/>
        <w:tblInd w:type="dxa" w:w="-743"/>
        <w:tblLook w:val="04A0" w:noVBand="1" w:noHBand="0" w:lastColumn="0" w:firstColumn="1" w:lastRow="0" w:firstRow="1"/>
      </w:tblPr>
      <w:tblGrid>
        <w:gridCol w:w="656"/>
        <w:gridCol w:w="3228"/>
        <w:gridCol w:w="2216"/>
        <w:gridCol w:w="1643"/>
        <w:gridCol w:w="1720"/>
        <w:gridCol w:w="1661"/>
      </w:tblGrid>
      <w:tr w:rsidTr="005909F7" w:rsidR="00691459" w:rsidRPr="00143558">
        <w:trPr>
          <w:trHeight w:val="316"/>
        </w:trPr>
        <w:tc>
          <w:tcPr>
            <w:tcW w:type="dxa" w:w="656"/>
            <w:vAlign w:val="center"/>
            <w:hideMark/>
          </w:tcPr>
          <w:p w:rsidRDefault="00691459" w:rsidP="00691459" w:rsidR="00691459" w:rsidRPr="0014355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3558">
              <w:rPr>
                <w:color w:val="000000"/>
                <w:sz w:val="22"/>
                <w:szCs w:val="22"/>
              </w:rPr>
              <w:t>R.br.</w:t>
            </w:r>
          </w:p>
        </w:tc>
        <w:tc>
          <w:tcPr>
            <w:tcW w:type="dxa" w:w="3228"/>
            <w:vAlign w:val="center"/>
            <w:hideMark/>
          </w:tcPr>
          <w:p w:rsidRDefault="00691459" w:rsidP="00691459" w:rsidR="00691459" w:rsidRPr="001435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3558">
              <w:rPr>
                <w:color w:val="000000"/>
                <w:sz w:val="22"/>
                <w:szCs w:val="22"/>
              </w:rPr>
              <w:t>Naziv vjerovnika</w:t>
            </w:r>
          </w:p>
        </w:tc>
        <w:tc>
          <w:tcPr>
            <w:tcW w:type="dxa" w:w="2216"/>
            <w:vAlign w:val="center"/>
            <w:hideMark/>
          </w:tcPr>
          <w:p w:rsidRDefault="00691459" w:rsidP="00691459" w:rsidR="00691459" w:rsidRPr="001435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3558">
              <w:rPr>
                <w:color w:val="000000"/>
                <w:sz w:val="22"/>
                <w:szCs w:val="22"/>
              </w:rPr>
              <w:t>OIB</w:t>
            </w:r>
          </w:p>
        </w:tc>
        <w:tc>
          <w:tcPr>
            <w:tcW w:type="dxa" w:w="1643"/>
            <w:vAlign w:val="center"/>
            <w:hideMark/>
          </w:tcPr>
          <w:p w:rsidRDefault="00691459" w:rsidP="00691459" w:rsidR="00691459" w:rsidRPr="001435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3558">
              <w:rPr>
                <w:color w:val="000000"/>
                <w:sz w:val="22"/>
                <w:szCs w:val="22"/>
              </w:rPr>
              <w:t>Sjedište / adresa</w:t>
            </w:r>
          </w:p>
        </w:tc>
        <w:tc>
          <w:tcPr>
            <w:tcW w:type="dxa" w:w="1720"/>
            <w:vAlign w:val="center"/>
            <w:hideMark/>
          </w:tcPr>
          <w:p w:rsidRDefault="00691459" w:rsidP="00691459" w:rsidR="00691459" w:rsidRPr="001435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3558">
              <w:rPr>
                <w:color w:val="000000"/>
                <w:sz w:val="22"/>
                <w:szCs w:val="22"/>
              </w:rPr>
              <w:t>Utvrđen iznos tražbine</w:t>
            </w:r>
          </w:p>
        </w:tc>
        <w:tc>
          <w:tcPr>
            <w:tcW w:type="dxa" w:w="1661"/>
          </w:tcPr>
          <w:p w:rsidRDefault="00691459" w:rsidP="00691459" w:rsidR="00691459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143558">
              <w:t>Glas (ZA/ Protiv)</w:t>
            </w:r>
          </w:p>
        </w:tc>
      </w:tr>
      <w:tr w:rsidTr="005909F7" w:rsidR="005909F7" w:rsidRPr="00143558">
        <w:trPr>
          <w:trHeight w:val="779"/>
        </w:trPr>
        <w:tc>
          <w:tcPr>
            <w:tcW w:type="dxa" w:w="656"/>
          </w:tcPr>
          <w:p w:rsidRDefault="005909F7" w:rsidP="005909F7" w:rsidR="005909F7" w:rsidRPr="00143558">
            <w:pPr>
              <w:pStyle w:val="Odlomakpopisa"/>
              <w:numPr>
                <w:ilvl w:val="0"/>
                <w:numId w:val="30"/>
              </w:numPr>
              <w:ind w:firstLine="0"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228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AGRO LINE DISTRIBUCIJA, društvo s ograničenom odgovornošću za usluge</w:t>
            </w:r>
          </w:p>
        </w:tc>
        <w:tc>
          <w:tcPr>
            <w:tcW w:type="dxa" w:w="2216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39247442860</w:t>
            </w:r>
          </w:p>
        </w:tc>
        <w:tc>
          <w:tcPr>
            <w:tcW w:type="dxa" w:w="1643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Svetice 42, 10000 Zagreb</w:t>
            </w:r>
          </w:p>
        </w:tc>
        <w:tc>
          <w:tcPr>
            <w:tcW w:type="dxa" w:w="1720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3.060,00</w:t>
            </w:r>
          </w:p>
        </w:tc>
        <w:tc>
          <w:tcPr>
            <w:tcW w:type="dxa" w:w="1661"/>
          </w:tcPr>
          <w:p w:rsidRDefault="005909F7" w:rsidP="005909F7" w:rsidR="005909F7" w:rsidRPr="002A1D9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5909F7" w:rsidR="005909F7" w:rsidRPr="00143558">
        <w:trPr>
          <w:trHeight w:val="680"/>
        </w:trPr>
        <w:tc>
          <w:tcPr>
            <w:tcW w:type="dxa" w:w="656"/>
          </w:tcPr>
          <w:p w:rsidRDefault="005909F7" w:rsidP="005909F7" w:rsidR="005909F7" w:rsidRPr="00143558">
            <w:pPr>
              <w:pStyle w:val="Odlomakpopisa"/>
              <w:numPr>
                <w:ilvl w:val="0"/>
                <w:numId w:val="30"/>
              </w:numPr>
              <w:ind w:firstLine="0"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228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AGROKOKA - PULA društvo s ograničenom odgovornošću za proizvodnju i promet peradarskih proizvoda</w:t>
            </w:r>
          </w:p>
        </w:tc>
        <w:tc>
          <w:tcPr>
            <w:tcW w:type="dxa" w:w="2216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43831122153</w:t>
            </w:r>
          </w:p>
        </w:tc>
        <w:tc>
          <w:tcPr>
            <w:tcW w:type="dxa" w:w="1643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Valmade 58, 52100 Pula</w:t>
            </w:r>
          </w:p>
        </w:tc>
        <w:tc>
          <w:tcPr>
            <w:tcW w:type="dxa" w:w="1720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270.938,46</w:t>
            </w:r>
          </w:p>
        </w:tc>
        <w:tc>
          <w:tcPr>
            <w:tcW w:type="dxa" w:w="1661"/>
          </w:tcPr>
          <w:p w:rsidRDefault="00874540" w:rsidP="005909F7" w:rsidR="005909F7" w:rsidRPr="002A1D9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NE ŽELI GLASOVATI</w:t>
            </w:r>
          </w:p>
        </w:tc>
      </w:tr>
      <w:tr w:rsidTr="005909F7" w:rsidR="005909F7" w:rsidRPr="00143558">
        <w:trPr>
          <w:trHeight w:val="406"/>
        </w:trPr>
        <w:tc>
          <w:tcPr>
            <w:tcW w:type="dxa" w:w="656"/>
          </w:tcPr>
          <w:p w:rsidRDefault="005909F7" w:rsidP="005909F7" w:rsidR="005909F7" w:rsidRPr="00143558">
            <w:pPr>
              <w:pStyle w:val="Odlomakpopisa"/>
              <w:numPr>
                <w:ilvl w:val="0"/>
                <w:numId w:val="30"/>
              </w:numPr>
              <w:ind w:firstLine="0"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228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ANTARES REVIZIJA d.o.o. za reviziju</w:t>
            </w:r>
          </w:p>
        </w:tc>
        <w:tc>
          <w:tcPr>
            <w:tcW w:type="dxa" w:w="2216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52011850372</w:t>
            </w:r>
          </w:p>
        </w:tc>
        <w:tc>
          <w:tcPr>
            <w:tcW w:type="dxa" w:w="1643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Heinzelova 62 a, 10000 Zagreb</w:t>
            </w:r>
          </w:p>
        </w:tc>
        <w:tc>
          <w:tcPr>
            <w:tcW w:type="dxa" w:w="1720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4.375,00</w:t>
            </w:r>
          </w:p>
        </w:tc>
        <w:tc>
          <w:tcPr>
            <w:tcW w:type="dxa" w:w="1661"/>
          </w:tcPr>
          <w:p w:rsidRDefault="00AE4CA7" w:rsidP="005909F7" w:rsidR="005909F7" w:rsidRPr="002A1D9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A1D9D"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5909F7" w:rsidR="005909F7" w:rsidRPr="00143558">
        <w:trPr>
          <w:trHeight w:val="633"/>
        </w:trPr>
        <w:tc>
          <w:tcPr>
            <w:tcW w:type="dxa" w:w="656"/>
          </w:tcPr>
          <w:p w:rsidRDefault="005909F7" w:rsidP="005909F7" w:rsidR="005909F7" w:rsidRPr="00143558">
            <w:pPr>
              <w:pStyle w:val="Odlomakpopisa"/>
              <w:numPr>
                <w:ilvl w:val="0"/>
                <w:numId w:val="30"/>
              </w:numPr>
              <w:ind w:firstLine="0"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228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BOA PROMOCIJA d.o.o. za trgovinu i usluge</w:t>
            </w:r>
          </w:p>
        </w:tc>
        <w:tc>
          <w:tcPr>
            <w:tcW w:type="dxa" w:w="2216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22002669291</w:t>
            </w:r>
          </w:p>
        </w:tc>
        <w:tc>
          <w:tcPr>
            <w:tcW w:type="dxa" w:w="1643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Tratinska 76, 10000 Zagreb</w:t>
            </w:r>
          </w:p>
        </w:tc>
        <w:tc>
          <w:tcPr>
            <w:tcW w:type="dxa" w:w="1720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88,19</w:t>
            </w:r>
          </w:p>
        </w:tc>
        <w:tc>
          <w:tcPr>
            <w:tcW w:type="dxa" w:w="1661"/>
          </w:tcPr>
          <w:p w:rsidRDefault="005909F7" w:rsidP="005909F7" w:rsidR="005909F7" w:rsidRPr="002A1D9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A1D9D"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5909F7" w:rsidR="005909F7" w:rsidRPr="00143558">
        <w:trPr>
          <w:trHeight w:val="316"/>
        </w:trPr>
        <w:tc>
          <w:tcPr>
            <w:tcW w:type="dxa" w:w="656"/>
          </w:tcPr>
          <w:p w:rsidRDefault="005909F7" w:rsidP="005909F7" w:rsidR="005909F7" w:rsidRPr="00143558">
            <w:pPr>
              <w:pStyle w:val="Odlomakpopisa"/>
              <w:numPr>
                <w:ilvl w:val="0"/>
                <w:numId w:val="30"/>
              </w:numPr>
              <w:ind w:firstLine="0"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228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CONSULTO - PLUS d.o.o. za savjetovanje u vezi s poslovanjem i upravljanjem</w:t>
            </w:r>
          </w:p>
        </w:tc>
        <w:tc>
          <w:tcPr>
            <w:tcW w:type="dxa" w:w="2216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41923802896</w:t>
            </w:r>
          </w:p>
        </w:tc>
        <w:tc>
          <w:tcPr>
            <w:tcW w:type="dxa" w:w="1643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Dočine 8, 22211 Vodice</w:t>
            </w:r>
          </w:p>
        </w:tc>
        <w:tc>
          <w:tcPr>
            <w:tcW w:type="dxa" w:w="1720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500,00</w:t>
            </w:r>
          </w:p>
        </w:tc>
        <w:tc>
          <w:tcPr>
            <w:tcW w:type="dxa" w:w="1661"/>
          </w:tcPr>
          <w:p w:rsidRDefault="00AE4CA7" w:rsidP="005909F7" w:rsidR="005909F7" w:rsidRPr="002A1D9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A1D9D"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5909F7" w:rsidR="005909F7" w:rsidRPr="00143558">
        <w:trPr>
          <w:trHeight w:val="633"/>
        </w:trPr>
        <w:tc>
          <w:tcPr>
            <w:tcW w:type="dxa" w:w="656"/>
          </w:tcPr>
          <w:p w:rsidRDefault="005909F7" w:rsidP="005909F7" w:rsidR="005909F7" w:rsidRPr="00143558">
            <w:pPr>
              <w:pStyle w:val="Odlomakpopisa"/>
              <w:numPr>
                <w:ilvl w:val="0"/>
                <w:numId w:val="30"/>
              </w:numPr>
              <w:ind w:firstLine="0"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228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DUBOVEČAK-TRADE,  d.o.o. za trgovinu, uvoz-izvoz i usluge</w:t>
            </w:r>
          </w:p>
        </w:tc>
        <w:tc>
          <w:tcPr>
            <w:tcW w:type="dxa" w:w="2216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92959800275</w:t>
            </w:r>
          </w:p>
        </w:tc>
        <w:tc>
          <w:tcPr>
            <w:tcW w:type="dxa" w:w="1643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Kestenovac 8, 10000 Zagreb</w:t>
            </w:r>
          </w:p>
        </w:tc>
        <w:tc>
          <w:tcPr>
            <w:tcW w:type="dxa" w:w="1720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1.250,00</w:t>
            </w:r>
          </w:p>
        </w:tc>
        <w:tc>
          <w:tcPr>
            <w:tcW w:type="dxa" w:w="1661"/>
          </w:tcPr>
          <w:p w:rsidRDefault="00AE4CA7" w:rsidP="005909F7" w:rsidR="005909F7" w:rsidRPr="002A1D9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A1D9D"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5909F7" w:rsidR="005909F7" w:rsidRPr="00143558">
        <w:trPr>
          <w:trHeight w:val="633"/>
        </w:trPr>
        <w:tc>
          <w:tcPr>
            <w:tcW w:type="dxa" w:w="656"/>
          </w:tcPr>
          <w:p w:rsidRDefault="005909F7" w:rsidP="005909F7" w:rsidR="005909F7" w:rsidRPr="00143558">
            <w:pPr>
              <w:pStyle w:val="Odlomakpopisa"/>
              <w:numPr>
                <w:ilvl w:val="0"/>
                <w:numId w:val="30"/>
              </w:numPr>
              <w:ind w:firstLine="0"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228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GALOV obrt, vl.NIKŠA GALOV</w:t>
            </w:r>
          </w:p>
        </w:tc>
        <w:tc>
          <w:tcPr>
            <w:tcW w:type="dxa" w:w="2216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00485374716</w:t>
            </w:r>
          </w:p>
        </w:tc>
        <w:tc>
          <w:tcPr>
            <w:tcW w:type="dxa" w:w="1643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PETRA ZORANIĆA 26, 20350 METKOVIĆ</w:t>
            </w:r>
          </w:p>
        </w:tc>
        <w:tc>
          <w:tcPr>
            <w:tcW w:type="dxa" w:w="1720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409,11</w:t>
            </w:r>
          </w:p>
        </w:tc>
        <w:tc>
          <w:tcPr>
            <w:tcW w:type="dxa" w:w="1661"/>
          </w:tcPr>
          <w:p w:rsidRDefault="00082536" w:rsidP="005909F7" w:rsidR="005909F7" w:rsidRPr="002A1D9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A1D9D"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5909F7" w:rsidR="005909F7" w:rsidRPr="00143558">
        <w:trPr>
          <w:trHeight w:val="949"/>
        </w:trPr>
        <w:tc>
          <w:tcPr>
            <w:tcW w:type="dxa" w:w="656"/>
          </w:tcPr>
          <w:p w:rsidRDefault="005909F7" w:rsidP="005909F7" w:rsidR="005909F7" w:rsidRPr="00143558">
            <w:pPr>
              <w:pStyle w:val="Odlomakpopisa"/>
              <w:numPr>
                <w:ilvl w:val="0"/>
                <w:numId w:val="30"/>
              </w:numPr>
              <w:ind w:firstLine="0"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228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MINISTARSTVO FINANCIJA - POREZNA UPRAVA</w:t>
            </w:r>
          </w:p>
        </w:tc>
        <w:tc>
          <w:tcPr>
            <w:tcW w:type="dxa" w:w="2216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18683136487</w:t>
            </w:r>
          </w:p>
        </w:tc>
        <w:tc>
          <w:tcPr>
            <w:tcW w:type="dxa" w:w="1643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Boškovićeva 5, 10000 ZAGREB</w:t>
            </w:r>
          </w:p>
        </w:tc>
        <w:tc>
          <w:tcPr>
            <w:tcW w:type="dxa" w:w="1720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 xml:space="preserve">7.236,42 </w:t>
            </w:r>
          </w:p>
        </w:tc>
        <w:tc>
          <w:tcPr>
            <w:tcW w:type="dxa" w:w="1661"/>
          </w:tcPr>
          <w:p w:rsidRDefault="005909F7" w:rsidP="005909F7" w:rsidR="005909F7" w:rsidRPr="002A1D9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5909F7" w:rsidR="005909F7" w:rsidRPr="00143558">
        <w:trPr>
          <w:trHeight w:val="949"/>
        </w:trPr>
        <w:tc>
          <w:tcPr>
            <w:tcW w:type="dxa" w:w="656"/>
          </w:tcPr>
          <w:p w:rsidRDefault="005909F7" w:rsidP="005909F7" w:rsidR="005909F7" w:rsidRPr="00143558">
            <w:pPr>
              <w:pStyle w:val="Odlomakpopisa"/>
              <w:numPr>
                <w:ilvl w:val="0"/>
                <w:numId w:val="30"/>
              </w:numPr>
              <w:ind w:firstLine="0"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228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Odvjetničko društvo RAVLIĆ &amp; ŠURJAK društvo s ograničenom odgovornošću</w:t>
            </w:r>
          </w:p>
        </w:tc>
        <w:tc>
          <w:tcPr>
            <w:tcW w:type="dxa" w:w="2216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94654904113</w:t>
            </w:r>
          </w:p>
        </w:tc>
        <w:tc>
          <w:tcPr>
            <w:tcW w:type="dxa" w:w="1643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Strossmayerov trg 7, 10000 Zagreb</w:t>
            </w:r>
          </w:p>
        </w:tc>
        <w:tc>
          <w:tcPr>
            <w:tcW w:type="dxa" w:w="1720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6.250,00</w:t>
            </w:r>
          </w:p>
        </w:tc>
        <w:tc>
          <w:tcPr>
            <w:tcW w:type="dxa" w:w="1661"/>
          </w:tcPr>
          <w:p w:rsidRDefault="005909F7" w:rsidP="005909F7" w:rsidR="005909F7" w:rsidRPr="002A1D9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A1D9D"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5909F7" w:rsidR="005909F7" w:rsidRPr="00143558">
        <w:trPr>
          <w:trHeight w:val="949"/>
        </w:trPr>
        <w:tc>
          <w:tcPr>
            <w:tcW w:type="dxa" w:w="656"/>
          </w:tcPr>
          <w:p w:rsidRDefault="005909F7" w:rsidP="005909F7" w:rsidR="005909F7" w:rsidRPr="00143558">
            <w:pPr>
              <w:pStyle w:val="Odlomakpopisa"/>
              <w:numPr>
                <w:ilvl w:val="0"/>
                <w:numId w:val="30"/>
              </w:numPr>
              <w:ind w:firstLine="0"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228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ORSUS grupa d.o.o. za tehničko ispitivanje i analizu</w:t>
            </w:r>
          </w:p>
        </w:tc>
        <w:tc>
          <w:tcPr>
            <w:tcW w:type="dxa" w:w="2216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69136095857</w:t>
            </w:r>
          </w:p>
        </w:tc>
        <w:tc>
          <w:tcPr>
            <w:tcW w:type="dxa" w:w="1643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Ulica Gupčeve lipe 20, 10000 Zagreb</w:t>
            </w:r>
          </w:p>
        </w:tc>
        <w:tc>
          <w:tcPr>
            <w:tcW w:type="dxa" w:w="1720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10,31</w:t>
            </w:r>
          </w:p>
        </w:tc>
        <w:tc>
          <w:tcPr>
            <w:tcW w:type="dxa" w:w="1661"/>
          </w:tcPr>
          <w:p w:rsidRDefault="005909F7" w:rsidP="005909F7" w:rsidR="005909F7" w:rsidRPr="002A1D9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A1D9D"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5909F7" w:rsidR="005909F7" w:rsidRPr="00143558">
        <w:trPr>
          <w:trHeight w:val="633"/>
        </w:trPr>
        <w:tc>
          <w:tcPr>
            <w:tcW w:type="dxa" w:w="656"/>
          </w:tcPr>
          <w:p w:rsidRDefault="005909F7" w:rsidP="005909F7" w:rsidR="005909F7" w:rsidRPr="00143558">
            <w:pPr>
              <w:pStyle w:val="Odlomakpopisa"/>
              <w:numPr>
                <w:ilvl w:val="0"/>
                <w:numId w:val="30"/>
              </w:numPr>
              <w:ind w:firstLine="0"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228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PERFEX-PERADARSTVO d.o.o. za proizvodnju i uzgoj peradi i trgovinu</w:t>
            </w:r>
          </w:p>
        </w:tc>
        <w:tc>
          <w:tcPr>
            <w:tcW w:type="dxa" w:w="2216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11571018928</w:t>
            </w:r>
          </w:p>
        </w:tc>
        <w:tc>
          <w:tcPr>
            <w:tcW w:type="dxa" w:w="1643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Golubovečka 44, 49240 Donja Stubica</w:t>
            </w:r>
          </w:p>
        </w:tc>
        <w:tc>
          <w:tcPr>
            <w:tcW w:type="dxa" w:w="1720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1.750,00</w:t>
            </w:r>
          </w:p>
        </w:tc>
        <w:tc>
          <w:tcPr>
            <w:tcW w:type="dxa" w:w="1661"/>
          </w:tcPr>
          <w:p w:rsidRDefault="005909F7" w:rsidP="005909F7" w:rsidR="005909F7" w:rsidRPr="002A1D9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A1D9D"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5909F7" w:rsidR="005909F7" w:rsidRPr="00143558">
        <w:trPr>
          <w:trHeight w:val="633"/>
        </w:trPr>
        <w:tc>
          <w:tcPr>
            <w:tcW w:type="dxa" w:w="656"/>
          </w:tcPr>
          <w:p w:rsidRDefault="005909F7" w:rsidP="005909F7" w:rsidR="005909F7" w:rsidRPr="00143558">
            <w:pPr>
              <w:pStyle w:val="Odlomakpopisa"/>
              <w:numPr>
                <w:ilvl w:val="0"/>
                <w:numId w:val="30"/>
              </w:numPr>
              <w:ind w:firstLine="0"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228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ULTRA GROS društvo s ograničenom odgovornošću za trgovinu</w:t>
            </w:r>
          </w:p>
        </w:tc>
        <w:tc>
          <w:tcPr>
            <w:tcW w:type="dxa" w:w="2216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50266527938</w:t>
            </w:r>
          </w:p>
        </w:tc>
        <w:tc>
          <w:tcPr>
            <w:tcW w:type="dxa" w:w="1643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Rudeška cesta 14, 10000 Zagreb</w:t>
            </w:r>
          </w:p>
        </w:tc>
        <w:tc>
          <w:tcPr>
            <w:tcW w:type="dxa" w:w="1720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5.481,41</w:t>
            </w:r>
          </w:p>
        </w:tc>
        <w:tc>
          <w:tcPr>
            <w:tcW w:type="dxa" w:w="1661"/>
          </w:tcPr>
          <w:p w:rsidRDefault="005909F7" w:rsidP="005909F7" w:rsidR="005909F7" w:rsidRPr="002A1D9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A1D9D"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5909F7" w:rsidR="005909F7" w:rsidRPr="00143558">
        <w:trPr>
          <w:trHeight w:val="949"/>
        </w:trPr>
        <w:tc>
          <w:tcPr>
            <w:tcW w:type="dxa" w:w="656"/>
          </w:tcPr>
          <w:p w:rsidRDefault="005909F7" w:rsidP="005909F7" w:rsidR="005909F7" w:rsidRPr="00143558">
            <w:pPr>
              <w:pStyle w:val="Odlomakpopisa"/>
              <w:numPr>
                <w:ilvl w:val="0"/>
                <w:numId w:val="30"/>
              </w:numPr>
              <w:ind w:firstLine="0"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228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AUTOPRIJEVOZNIK, VL. IVAN VIDOVIĆ</w:t>
            </w:r>
          </w:p>
        </w:tc>
        <w:tc>
          <w:tcPr>
            <w:tcW w:type="dxa" w:w="2216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67427165302</w:t>
            </w:r>
          </w:p>
        </w:tc>
        <w:tc>
          <w:tcPr>
            <w:tcW w:type="dxa" w:w="1643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ANTE KOVAČIĆA 1, 49250 ZLATAR</w:t>
            </w:r>
          </w:p>
        </w:tc>
        <w:tc>
          <w:tcPr>
            <w:tcW w:type="dxa" w:w="1720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8,64</w:t>
            </w:r>
          </w:p>
        </w:tc>
        <w:tc>
          <w:tcPr>
            <w:tcW w:type="dxa" w:w="1661"/>
          </w:tcPr>
          <w:p w:rsidRDefault="005909F7" w:rsidP="005909F7" w:rsidR="005909F7" w:rsidRPr="002A1D9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A1D9D"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5909F7" w:rsidR="005909F7" w:rsidRPr="00143558">
        <w:trPr>
          <w:trHeight w:val="949"/>
        </w:trPr>
        <w:tc>
          <w:tcPr>
            <w:tcW w:type="dxa" w:w="656"/>
          </w:tcPr>
          <w:p w:rsidRDefault="005909F7" w:rsidP="005909F7" w:rsidR="005909F7" w:rsidRPr="00143558">
            <w:pPr>
              <w:pStyle w:val="Odlomakpopisa"/>
              <w:numPr>
                <w:ilvl w:val="0"/>
                <w:numId w:val="30"/>
              </w:numPr>
              <w:ind w:firstLine="0"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228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PERFA - BIO d.o.o. za proizvodnju i trgovinu</w:t>
            </w:r>
          </w:p>
        </w:tc>
        <w:tc>
          <w:tcPr>
            <w:tcW w:type="dxa" w:w="2216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77145316465</w:t>
            </w:r>
          </w:p>
        </w:tc>
        <w:tc>
          <w:tcPr>
            <w:tcW w:type="dxa" w:w="1643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Golubovečka 44, 49240 Donja Stubica</w:t>
            </w:r>
          </w:p>
        </w:tc>
        <w:tc>
          <w:tcPr>
            <w:tcW w:type="dxa" w:w="1720"/>
          </w:tcPr>
          <w:p w:rsidRDefault="005909F7" w:rsidP="005909F7" w:rsidR="005909F7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9B0F6B">
              <w:t>7.923.430,82</w:t>
            </w:r>
          </w:p>
        </w:tc>
        <w:tc>
          <w:tcPr>
            <w:tcW w:type="dxa" w:w="1661"/>
          </w:tcPr>
          <w:p w:rsidRDefault="005909F7" w:rsidP="005909F7" w:rsidR="005909F7" w:rsidRPr="002A1D9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A1D9D"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5909F7" w:rsidR="00992F17" w:rsidRPr="00143558">
        <w:trPr>
          <w:trHeight w:val="379"/>
        </w:trPr>
        <w:tc>
          <w:tcPr>
            <w:tcW w:type="dxa" w:w="656"/>
          </w:tcPr>
          <w:p w:rsidRDefault="00992F17" w:rsidP="00992F17" w:rsidR="00992F17" w:rsidRPr="002D0C09">
            <w:pPr>
              <w:pStyle w:val="Odlomakpopisa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228"/>
          </w:tcPr>
          <w:p w:rsidRDefault="005909F7" w:rsidP="00691459" w:rsidR="00992F17" w:rsidRPr="00992F17">
            <w:pPr>
              <w:jc w:val="center"/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2216"/>
          </w:tcPr>
          <w:p w:rsidRDefault="00992F17" w:rsidP="00691459" w:rsidR="00992F17" w:rsidRPr="002D0C09">
            <w:pPr>
              <w:jc w:val="center"/>
            </w:pPr>
          </w:p>
        </w:tc>
        <w:tc>
          <w:tcPr>
            <w:tcW w:type="dxa" w:w="1643"/>
          </w:tcPr>
          <w:p w:rsidRDefault="00992F17" w:rsidP="00691459" w:rsidR="00992F17" w:rsidRPr="002D0C09">
            <w:pPr>
              <w:jc w:val="center"/>
            </w:pPr>
          </w:p>
        </w:tc>
        <w:tc>
          <w:tcPr>
            <w:tcW w:type="dxa" w:w="1720"/>
          </w:tcPr>
          <w:p w:rsidRDefault="00D314B3" w:rsidP="00E250CB" w:rsidR="00992F17" w:rsidRPr="004353AC">
            <w:pPr>
              <w:jc w:val="center"/>
              <w:rPr>
                <w:b/>
              </w:rPr>
            </w:pPr>
            <w:r w:rsidRPr="00D314B3">
              <w:rPr>
                <w:b/>
              </w:rPr>
              <w:t>8.</w:t>
            </w:r>
            <w:r w:rsidR="00E250CB">
              <w:rPr>
                <w:b/>
              </w:rPr>
              <w:t>224.788,36</w:t>
            </w:r>
          </w:p>
        </w:tc>
        <w:tc>
          <w:tcPr>
            <w:tcW w:type="dxa" w:w="1661"/>
          </w:tcPr>
          <w:p w:rsidRDefault="00992F17" w:rsidP="00691459" w:rsidR="00992F17" w:rsidRPr="002A1D9D">
            <w:pPr>
              <w:jc w:val="center"/>
              <w:rPr>
                <w:b/>
                <w:color w:val="000000"/>
                <w:sz w:val="22"/>
                <w:szCs w:val="22"/>
                <w:highlight w:val="red"/>
              </w:rPr>
            </w:pPr>
          </w:p>
        </w:tc>
      </w:tr>
    </w:tbl>
    <w:p w:rsidRDefault="003D11A6" w:rsidP="003D11A6" w:rsidR="003D11A6" w:rsidRPr="00143558">
      <w:pPr>
        <w:ind w:firstLine="708"/>
        <w:jc w:val="both"/>
        <w:rPr>
          <w:sz w:val="22"/>
          <w:szCs w:val="22"/>
        </w:rPr>
      </w:pPr>
    </w:p>
    <w:p w:rsidRDefault="006847B7" w:rsidP="003D11A6" w:rsidR="006847B7" w:rsidRPr="00143558">
      <w:pPr>
        <w:ind w:firstLine="720"/>
        <w:jc w:val="both"/>
      </w:pPr>
    </w:p>
    <w:p w:rsidRDefault="003D11A6" w:rsidP="003D11A6" w:rsidR="003D11A6" w:rsidRPr="00143558">
      <w:pPr>
        <w:ind w:firstLine="720"/>
        <w:jc w:val="both"/>
      </w:pPr>
      <w:r w:rsidRPr="00143558">
        <w:t>Nakon privedenog glasovanja  sud utvrđuje rezultate glasovanja i to kako slijedi:</w:t>
      </w:r>
    </w:p>
    <w:p w:rsidRDefault="003D11A6" w:rsidP="003D11A6" w:rsidR="003D11A6" w:rsidRPr="00143558">
      <w:pPr>
        <w:ind w:firstLine="720"/>
        <w:jc w:val="both"/>
      </w:pPr>
    </w:p>
    <w:p w:rsidRDefault="003D11A6" w:rsidP="003D11A6" w:rsidR="003D11A6" w:rsidRPr="00143558">
      <w:pPr>
        <w:ind w:firstLine="720"/>
        <w:jc w:val="both"/>
        <w:rPr>
          <w:b/>
        </w:rPr>
      </w:pPr>
      <w:r w:rsidRPr="00143558">
        <w:rPr>
          <w:b/>
        </w:rPr>
        <w:t>U odnosu na većinu svih vjerovnika</w:t>
      </w:r>
    </w:p>
    <w:p w:rsidRDefault="003D11A6" w:rsidP="003D11A6" w:rsidR="003D11A6" w:rsidRPr="00143558">
      <w:pPr>
        <w:ind w:firstLine="720"/>
        <w:jc w:val="both"/>
      </w:pPr>
    </w:p>
    <w:p w:rsidRDefault="003D11A6" w:rsidP="003D11A6" w:rsidR="003D11A6" w:rsidRPr="00143558">
      <w:pPr>
        <w:ind w:firstLine="720"/>
        <w:jc w:val="both"/>
      </w:pPr>
      <w:r w:rsidRPr="00143558">
        <w:t>Od uk</w:t>
      </w:r>
      <w:r w:rsidRPr="003F785A">
        <w:t xml:space="preserve">upno </w:t>
      </w:r>
      <w:r w:rsidR="00571AC3">
        <w:t xml:space="preserve">14 </w:t>
      </w:r>
      <w:r w:rsidRPr="003F785A">
        <w:t>vjerovnika</w:t>
      </w:r>
      <w:r w:rsidRPr="00143558">
        <w:t xml:space="preserve"> sa utvrđenim tražbinama koji imaju pravo glasa:</w:t>
      </w:r>
    </w:p>
    <w:p w:rsidRDefault="003D11A6" w:rsidP="003D11A6" w:rsidR="003D11A6" w:rsidRPr="00143558">
      <w:pPr>
        <w:ind w:firstLine="720"/>
        <w:jc w:val="both"/>
      </w:pPr>
      <w:r w:rsidRPr="00143558">
        <w:t xml:space="preserve">-ZA prihvaćanje izmijenjenog  plana restrukturiranja glasovalo je </w:t>
      </w:r>
      <w:r w:rsidR="00705DA9" w:rsidRPr="00E250CB">
        <w:t>1</w:t>
      </w:r>
      <w:r w:rsidR="0040618A">
        <w:t>1</w:t>
      </w:r>
      <w:r w:rsidRPr="00143558">
        <w:t xml:space="preserve"> vjerovnika, a</w:t>
      </w:r>
    </w:p>
    <w:p w:rsidRDefault="003D11A6" w:rsidP="003D11A6" w:rsidR="003D11A6" w:rsidRPr="00143558">
      <w:pPr>
        <w:ind w:firstLine="720"/>
        <w:jc w:val="both"/>
      </w:pPr>
      <w:r w:rsidRPr="00143558">
        <w:t>-PROTIV prihvaćanja  plana restrukturiranja glasoval</w:t>
      </w:r>
      <w:r w:rsidR="0068338C">
        <w:t>a</w:t>
      </w:r>
      <w:r w:rsidRPr="00143558">
        <w:t xml:space="preserve"> </w:t>
      </w:r>
      <w:r w:rsidR="0068338C">
        <w:t xml:space="preserve">su </w:t>
      </w:r>
      <w:r w:rsidR="0040618A">
        <w:t>3</w:t>
      </w:r>
      <w:r w:rsidR="005636F4" w:rsidRPr="00143558">
        <w:t xml:space="preserve"> </w:t>
      </w:r>
      <w:r w:rsidRPr="00143558">
        <w:t>vjerovnika</w:t>
      </w:r>
    </w:p>
    <w:p w:rsidRDefault="003D11A6" w:rsidP="003D11A6" w:rsidR="003D11A6" w:rsidRPr="00143558">
      <w:pPr>
        <w:ind w:firstLine="720"/>
        <w:jc w:val="both"/>
      </w:pPr>
    </w:p>
    <w:p w:rsidRDefault="003D11A6" w:rsidP="003D11A6" w:rsidR="003D11A6" w:rsidRPr="00143558">
      <w:pPr>
        <w:ind w:firstLine="720"/>
        <w:jc w:val="both"/>
        <w:rPr>
          <w:b/>
        </w:rPr>
      </w:pPr>
      <w:r w:rsidRPr="00143558">
        <w:rPr>
          <w:b/>
        </w:rPr>
        <w:t xml:space="preserve">U odnosu na većine po skupinama </w:t>
      </w:r>
    </w:p>
    <w:p w:rsidRDefault="003D11A6" w:rsidP="003D11A6" w:rsidR="003D11A6" w:rsidRPr="00143558">
      <w:pPr>
        <w:ind w:firstLine="720"/>
        <w:jc w:val="both"/>
      </w:pPr>
      <w:r w:rsidRPr="00143558">
        <w:t xml:space="preserve"> </w:t>
      </w:r>
    </w:p>
    <w:p w:rsidRDefault="003D11A6" w:rsidP="003D11A6" w:rsidR="003D11A6" w:rsidRPr="00143558">
      <w:pPr>
        <w:ind w:firstLine="720"/>
        <w:jc w:val="both"/>
      </w:pPr>
      <w:r w:rsidRPr="00143558">
        <w:t xml:space="preserve">ZA prihvaćanje izmijenjenog plana restrukturiranja glasovali su vjerovnici čije tražbine </w:t>
      </w:r>
      <w:r w:rsidRPr="003C7D9F">
        <w:t xml:space="preserve">iznose </w:t>
      </w:r>
      <w:r w:rsidR="0040618A">
        <w:t>7.943.553,48</w:t>
      </w:r>
      <w:r w:rsidR="00F075EE" w:rsidRPr="003C7D9F">
        <w:t xml:space="preserve"> </w:t>
      </w:r>
      <w:r w:rsidRPr="003C7D9F">
        <w:t>kn</w:t>
      </w:r>
    </w:p>
    <w:p w:rsidRDefault="003D11A6" w:rsidP="003D11A6" w:rsidR="003D11A6" w:rsidRPr="00143558">
      <w:pPr>
        <w:ind w:firstLine="720"/>
        <w:jc w:val="both"/>
      </w:pPr>
      <w:r w:rsidRPr="00143558">
        <w:t xml:space="preserve">PROTIV prihvaćanja izmijenjenog plana restrukturiranja glasovali su vjerovnici tražbine iznose </w:t>
      </w:r>
      <w:r w:rsidR="00344783">
        <w:t>281.234,88</w:t>
      </w:r>
      <w:r w:rsidR="00DE1506" w:rsidRPr="003C7D9F">
        <w:t xml:space="preserve"> </w:t>
      </w:r>
      <w:r w:rsidRPr="003C7D9F">
        <w:t>kn</w:t>
      </w:r>
    </w:p>
    <w:p w:rsidRDefault="003D11A6" w:rsidP="003D11A6" w:rsidR="003D11A6" w:rsidRPr="00143558">
      <w:pPr>
        <w:ind w:firstLine="720"/>
        <w:jc w:val="both"/>
        <w:rPr>
          <w:b/>
        </w:rPr>
      </w:pPr>
    </w:p>
    <w:p w:rsidRDefault="003D11A6" w:rsidP="003D11A6" w:rsidR="003D11A6" w:rsidRPr="00143558">
      <w:pPr>
        <w:ind w:firstLine="720"/>
        <w:jc w:val="both"/>
      </w:pPr>
      <w:r w:rsidRPr="00143558">
        <w:t>Sud  utvrđuje da su vjerovnici većinom propisanom odredbom članka 59.stavak 2 SZ-a prihvatili plan restrukturiranja.</w:t>
      </w:r>
    </w:p>
    <w:p w:rsidRDefault="003D11A6" w:rsidP="003D11A6" w:rsidR="003D11A6" w:rsidRPr="00143558">
      <w:pPr>
        <w:ind w:firstLine="720"/>
        <w:jc w:val="both"/>
      </w:pPr>
    </w:p>
    <w:p w:rsidRDefault="003D11A6" w:rsidP="003D11A6" w:rsidR="00344783">
      <w:pPr>
        <w:pStyle w:val="Tijeloteksta"/>
        <w:tabs>
          <w:tab w:pos="426" w:val="left"/>
        </w:tabs>
      </w:pPr>
      <w:r w:rsidRPr="00143558">
        <w:tab/>
      </w:r>
    </w:p>
    <w:p w:rsidRDefault="00344783" w:rsidP="003D11A6" w:rsidR="00344783">
      <w:pPr>
        <w:pStyle w:val="Tijeloteksta"/>
        <w:tabs>
          <w:tab w:pos="426" w:val="left"/>
        </w:tabs>
      </w:pPr>
    </w:p>
    <w:p w:rsidRDefault="00344783" w:rsidP="003D11A6" w:rsidR="00344783">
      <w:pPr>
        <w:pStyle w:val="Tijeloteksta"/>
        <w:tabs>
          <w:tab w:pos="426" w:val="left"/>
        </w:tabs>
      </w:pPr>
    </w:p>
    <w:p w:rsidRDefault="009F0BA5" w:rsidP="003D11A6" w:rsidR="003D11A6" w:rsidRPr="00143558">
      <w:pPr>
        <w:pStyle w:val="Tijeloteksta"/>
        <w:tabs>
          <w:tab w:pos="426" w:val="left"/>
        </w:tabs>
      </w:pPr>
      <w:r w:rsidRPr="00143558">
        <w:lastRenderedPageBreak/>
        <w:t>S</w:t>
      </w:r>
      <w:r w:rsidR="003D11A6" w:rsidRPr="00143558">
        <w:t>ud donosi  slijedeći</w:t>
      </w:r>
    </w:p>
    <w:p w:rsidRDefault="003D11A6" w:rsidP="003D11A6" w:rsidR="003D11A6">
      <w:pPr>
        <w:pStyle w:val="Tijeloteksta"/>
        <w:tabs>
          <w:tab w:pos="426" w:val="left"/>
        </w:tabs>
        <w:jc w:val="center"/>
      </w:pPr>
      <w:r w:rsidRPr="00143558">
        <w:t>ZAKLJUČAK</w:t>
      </w:r>
    </w:p>
    <w:p w:rsidRDefault="003D11A6" w:rsidP="003D11A6" w:rsidR="003D11A6">
      <w:pPr>
        <w:pStyle w:val="Tijeloteksta"/>
        <w:tabs>
          <w:tab w:pos="426" w:val="left"/>
        </w:tabs>
      </w:pPr>
      <w:r w:rsidRPr="00143558">
        <w:tab/>
        <w:t>otpravak rješenja iz članka 61. stavak 1. SZ-a pisanim putem.</w:t>
      </w:r>
    </w:p>
    <w:p w:rsidRDefault="00592519" w:rsidP="003D11A6" w:rsidR="00592519" w:rsidRPr="00143558">
      <w:pPr>
        <w:pStyle w:val="Tijeloteksta"/>
        <w:tabs>
          <w:tab w:pos="426" w:val="left"/>
        </w:tabs>
      </w:pPr>
    </w:p>
    <w:p w:rsidRDefault="003D11A6" w:rsidP="007B5A47" w:rsidR="003D11A6" w:rsidRPr="00143558">
      <w:pPr>
        <w:pStyle w:val="Tijeloteksta"/>
        <w:tabs>
          <w:tab w:pos="426" w:val="left"/>
        </w:tabs>
      </w:pPr>
      <w:r w:rsidRPr="00143558">
        <w:tab/>
      </w:r>
      <w:r w:rsidRPr="007B5A47">
        <w:t xml:space="preserve">Dovršeno u </w:t>
      </w:r>
      <w:r w:rsidR="00592519">
        <w:t>10,15</w:t>
      </w:r>
      <w:r w:rsidRPr="007B5A47">
        <w:t xml:space="preserve"> sati.</w:t>
      </w:r>
    </w:p>
    <w:p w:rsidRDefault="003D11A6" w:rsidP="003D11A6" w:rsidR="003D11A6" w:rsidRPr="00143558">
      <w:pPr>
        <w:jc w:val="both"/>
      </w:pPr>
      <w:r w:rsidRPr="00143558">
        <w:t xml:space="preserve"> SUDAC:</w:t>
      </w:r>
      <w:r w:rsidRPr="00143558">
        <w:tab/>
      </w:r>
      <w:r w:rsidRPr="00143558">
        <w:tab/>
      </w:r>
      <w:r w:rsidRPr="00143558">
        <w:tab/>
      </w:r>
      <w:r w:rsidRPr="00143558">
        <w:tab/>
        <w:t xml:space="preserve">                     </w:t>
      </w:r>
      <w:r w:rsidRPr="00143558">
        <w:tab/>
      </w:r>
      <w:r w:rsidRPr="00143558">
        <w:tab/>
      </w:r>
      <w:r w:rsidRPr="00143558">
        <w:tab/>
        <w:t xml:space="preserve">ZZ dužnika </w:t>
      </w:r>
    </w:p>
    <w:p w:rsidRDefault="003D11A6" w:rsidP="003D11A6" w:rsidR="003D11A6" w:rsidRPr="00143558">
      <w:pPr>
        <w:jc w:val="both"/>
      </w:pPr>
      <w:r w:rsidRPr="00143558">
        <w:t>Ante Galić</w:t>
      </w:r>
    </w:p>
    <w:p w:rsidRDefault="003D11A6" w:rsidP="003D11A6" w:rsidR="003D11A6" w:rsidRPr="00143558">
      <w:pPr>
        <w:jc w:val="both"/>
      </w:pPr>
    </w:p>
    <w:p w:rsidRDefault="003D11A6" w:rsidP="003D11A6" w:rsidR="003D11A6">
      <w:pPr>
        <w:ind w:firstLine="708" w:left="5664"/>
        <w:jc w:val="both"/>
      </w:pPr>
      <w:r w:rsidRPr="00143558">
        <w:t>VJEROVNICI:</w:t>
      </w:r>
    </w:p>
    <w:p w:rsidRDefault="00344783" w:rsidP="003D11A6" w:rsidR="00344783" w:rsidRPr="00143558">
      <w:pPr>
        <w:ind w:firstLine="708" w:left="5664"/>
        <w:jc w:val="both"/>
      </w:pPr>
    </w:p>
    <w:p w:rsidRDefault="0006196A" w:rsidP="0006196A" w:rsidR="0006196A">
      <w:pPr>
        <w:ind w:firstLine="708" w:left="5664"/>
        <w:jc w:val="both"/>
      </w:pPr>
    </w:p>
    <w:p w:rsidRDefault="003D11A6" w:rsidP="0006196A" w:rsidR="003D11A6" w:rsidRPr="00143558">
      <w:pPr>
        <w:ind w:firstLine="708" w:left="5664"/>
        <w:jc w:val="both"/>
      </w:pPr>
      <w:r w:rsidRPr="00143558">
        <w:t>Povjerenik :</w:t>
      </w:r>
    </w:p>
    <w:p w:rsidRDefault="0006196A" w:rsidP="0006196A" w:rsidR="0006196A" w:rsidRPr="00143558">
      <w:pPr>
        <w:jc w:val="both"/>
      </w:pPr>
      <w:r w:rsidRPr="00143558">
        <w:t>Zapisničar:</w:t>
      </w:r>
    </w:p>
    <w:p w:rsidRDefault="003D11A6" w:rsidP="003D11A6" w:rsidR="003D11A6" w:rsidRPr="00143558">
      <w:pPr>
        <w:jc w:val="both"/>
      </w:pPr>
    </w:p>
    <w:p w:rsidRDefault="003D11A6" w:rsidP="003D11A6" w:rsidR="003D11A6" w:rsidRPr="00143558">
      <w:pPr>
        <w:ind w:firstLine="720"/>
        <w:jc w:val="both"/>
      </w:pPr>
    </w:p>
    <w:p w:rsidRDefault="003D11A6" w:rsidP="003D11A6" w:rsidR="003D11A6" w:rsidRPr="00143558">
      <w:pPr>
        <w:jc w:val="both"/>
      </w:pPr>
      <w:r w:rsidRPr="00143558">
        <w:tab/>
      </w:r>
    </w:p>
    <w:sectPr w:rsidSect="00302849" w:rsidR="003D11A6" w:rsidRPr="0014355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2450" w:rsidR="00F42450">
      <w:r>
        <w:separator/>
      </w:r>
    </w:p>
  </w:endnote>
  <w:endnote w:id="0" w:type="continuationSeparator">
    <w:p w:rsidRDefault="00F42450" w:rsidR="00F42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2450" w:rsidR="00F42450">
      <w:r>
        <w:separator/>
      </w:r>
    </w:p>
  </w:footnote>
  <w:footnote w:id="0" w:type="continuationSeparator">
    <w:p w:rsidRDefault="00F42450" w:rsidR="00F424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76E5" w:rsidP="008F5C28" w:rsidR="005076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76E5" w:rsidR="005076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76E5" w:rsidP="008F5C28" w:rsidR="005076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0584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5076E5" w:rsidP="00CB312E" w:rsidR="00CB312E" w:rsidRPr="00143558">
    <w:pPr>
      <w:jc w:val="right"/>
    </w:pPr>
    <w:r>
      <w:t xml:space="preserve">                                                                                            . </w:t>
    </w:r>
    <w:r>
      <w:tab/>
    </w:r>
    <w:r w:rsidR="00CB312E" w:rsidRPr="00132CCD">
      <w:t>40. St-</w:t>
    </w:r>
    <w:r w:rsidR="00CB312E">
      <w:t>17</w:t>
    </w:r>
    <w:r w:rsidR="00CB312E" w:rsidRPr="00132CCD">
      <w:t>/</w:t>
    </w:r>
    <w:r w:rsidR="00CB312E">
      <w:t>2018</w:t>
    </w:r>
  </w:p>
  <w:p w:rsidRDefault="005076E5" w:rsidR="005076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0F15D4"/>
    <w:multiLevelType w:val="hybridMultilevel"/>
    <w:tmpl w:val="E4CCECB2"/>
    <w:lvl w:tplc="A7F04A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85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423E0C"/>
    <w:multiLevelType w:val="hybridMultilevel"/>
    <w:tmpl w:val="031E0862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8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10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5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FBD63E7"/>
    <w:multiLevelType w:val="hybridMultilevel"/>
    <w:tmpl w:val="82B8712A"/>
    <w:lvl w:tplc="DA36F65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20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9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30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1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7"/>
  </w:num>
  <w:num w:numId="3">
    <w:abstractNumId w:val="0"/>
  </w:num>
  <w:num w:numId="4">
    <w:abstractNumId w:val="31"/>
  </w:num>
  <w:num w:numId="5">
    <w:abstractNumId w:val="11"/>
  </w:num>
  <w:num w:numId="6">
    <w:abstractNumId w:val="27"/>
  </w:num>
  <w:num w:numId="7">
    <w:abstractNumId w:val="10"/>
  </w:num>
  <w:num w:numId="8">
    <w:abstractNumId w:val="24"/>
  </w:num>
  <w:num w:numId="9">
    <w:abstractNumId w:val="19"/>
  </w:num>
  <w:num w:numId="10">
    <w:abstractNumId w:val="15"/>
  </w:num>
  <w:num w:numId="11">
    <w:abstractNumId w:val="6"/>
  </w:num>
  <w:num w:numId="12">
    <w:abstractNumId w:val="22"/>
  </w:num>
  <w:num w:numId="13">
    <w:abstractNumId w:val="29"/>
  </w:num>
  <w:num w:numId="14">
    <w:abstractNumId w:val="28"/>
  </w:num>
  <w:num w:numId="15">
    <w:abstractNumId w:val="14"/>
  </w:num>
  <w:num w:numId="16">
    <w:abstractNumId w:val="23"/>
  </w:num>
  <w:num w:numId="17">
    <w:abstractNumId w:val="9"/>
  </w:num>
  <w:num w:numId="18">
    <w:abstractNumId w:val="20"/>
  </w:num>
  <w:num w:numId="19">
    <w:abstractNumId w:val="8"/>
  </w:num>
  <w:num w:numId="20">
    <w:abstractNumId w:val="13"/>
  </w:num>
  <w:num w:numId="21">
    <w:abstractNumId w:val="18"/>
  </w:num>
  <w:num w:numId="22">
    <w:abstractNumId w:val="12"/>
  </w:num>
  <w:num w:numId="23">
    <w:abstractNumId w:val="17"/>
  </w:num>
  <w:num w:numId="24">
    <w:abstractNumId w:val="21"/>
  </w:num>
  <w:num w:numId="25">
    <w:abstractNumId w:val="5"/>
  </w:num>
  <w:num w:numId="26">
    <w:abstractNumId w:val="4"/>
  </w:num>
  <w:num w:numId="27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26"/>
  </w:num>
  <w:num w:numId="30">
    <w:abstractNumId w:val="2"/>
  </w:num>
  <w:num w:numId="31">
    <w:abstractNumId w:val="16"/>
  </w:num>
  <w:num w:numId="3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30F"/>
    <w:rsid w:val="00015A2F"/>
    <w:rsid w:val="00015FD4"/>
    <w:rsid w:val="000160E5"/>
    <w:rsid w:val="00022755"/>
    <w:rsid w:val="00024684"/>
    <w:rsid w:val="00025C6F"/>
    <w:rsid w:val="0003321E"/>
    <w:rsid w:val="000336C2"/>
    <w:rsid w:val="000337DB"/>
    <w:rsid w:val="00033A14"/>
    <w:rsid w:val="00041E1C"/>
    <w:rsid w:val="00045AF3"/>
    <w:rsid w:val="0004783D"/>
    <w:rsid w:val="00054C30"/>
    <w:rsid w:val="00054EAB"/>
    <w:rsid w:val="00055106"/>
    <w:rsid w:val="0006196A"/>
    <w:rsid w:val="00061C54"/>
    <w:rsid w:val="000626F4"/>
    <w:rsid w:val="00063D11"/>
    <w:rsid w:val="00070B34"/>
    <w:rsid w:val="00072143"/>
    <w:rsid w:val="00073089"/>
    <w:rsid w:val="00073C34"/>
    <w:rsid w:val="000748DC"/>
    <w:rsid w:val="00074A9E"/>
    <w:rsid w:val="00074B4F"/>
    <w:rsid w:val="00082518"/>
    <w:rsid w:val="00082536"/>
    <w:rsid w:val="00083A31"/>
    <w:rsid w:val="0009063A"/>
    <w:rsid w:val="00090F02"/>
    <w:rsid w:val="00091F5F"/>
    <w:rsid w:val="00093434"/>
    <w:rsid w:val="000960D8"/>
    <w:rsid w:val="000A4A3D"/>
    <w:rsid w:val="000A50CB"/>
    <w:rsid w:val="000A697D"/>
    <w:rsid w:val="000B0152"/>
    <w:rsid w:val="000B5305"/>
    <w:rsid w:val="000C5B59"/>
    <w:rsid w:val="000C61BC"/>
    <w:rsid w:val="000D7001"/>
    <w:rsid w:val="000E4416"/>
    <w:rsid w:val="000E4881"/>
    <w:rsid w:val="000E620D"/>
    <w:rsid w:val="000F0053"/>
    <w:rsid w:val="000F27B2"/>
    <w:rsid w:val="000F3A46"/>
    <w:rsid w:val="000F44F4"/>
    <w:rsid w:val="000F7316"/>
    <w:rsid w:val="00101B04"/>
    <w:rsid w:val="00101F7A"/>
    <w:rsid w:val="00101FFE"/>
    <w:rsid w:val="00110625"/>
    <w:rsid w:val="0011453B"/>
    <w:rsid w:val="00120872"/>
    <w:rsid w:val="00121683"/>
    <w:rsid w:val="00121B8D"/>
    <w:rsid w:val="001252F0"/>
    <w:rsid w:val="0012553B"/>
    <w:rsid w:val="00130289"/>
    <w:rsid w:val="00132CCD"/>
    <w:rsid w:val="00133399"/>
    <w:rsid w:val="00133C3F"/>
    <w:rsid w:val="00135F30"/>
    <w:rsid w:val="00136E06"/>
    <w:rsid w:val="00143558"/>
    <w:rsid w:val="0014463B"/>
    <w:rsid w:val="0014508C"/>
    <w:rsid w:val="00145124"/>
    <w:rsid w:val="001452E9"/>
    <w:rsid w:val="001457D2"/>
    <w:rsid w:val="00145BB9"/>
    <w:rsid w:val="00147357"/>
    <w:rsid w:val="00147BCF"/>
    <w:rsid w:val="001543C8"/>
    <w:rsid w:val="001577E4"/>
    <w:rsid w:val="001609D4"/>
    <w:rsid w:val="0016105E"/>
    <w:rsid w:val="00161DCC"/>
    <w:rsid w:val="001626AE"/>
    <w:rsid w:val="001629A0"/>
    <w:rsid w:val="00164000"/>
    <w:rsid w:val="00164B0B"/>
    <w:rsid w:val="001651F9"/>
    <w:rsid w:val="00170F21"/>
    <w:rsid w:val="00171603"/>
    <w:rsid w:val="00181C9E"/>
    <w:rsid w:val="001846D5"/>
    <w:rsid w:val="00184A71"/>
    <w:rsid w:val="00184F97"/>
    <w:rsid w:val="00190BF1"/>
    <w:rsid w:val="0019316E"/>
    <w:rsid w:val="00197721"/>
    <w:rsid w:val="001A0C1F"/>
    <w:rsid w:val="001A15B2"/>
    <w:rsid w:val="001A2E23"/>
    <w:rsid w:val="001B1CFA"/>
    <w:rsid w:val="001B6E10"/>
    <w:rsid w:val="001B766D"/>
    <w:rsid w:val="001C18ED"/>
    <w:rsid w:val="001C2C00"/>
    <w:rsid w:val="001D0480"/>
    <w:rsid w:val="001D170E"/>
    <w:rsid w:val="001D1E23"/>
    <w:rsid w:val="001D4DB9"/>
    <w:rsid w:val="001D5B36"/>
    <w:rsid w:val="001D73D8"/>
    <w:rsid w:val="001E09CF"/>
    <w:rsid w:val="001E6ADA"/>
    <w:rsid w:val="001F1669"/>
    <w:rsid w:val="001F1881"/>
    <w:rsid w:val="001F29C3"/>
    <w:rsid w:val="001F3A27"/>
    <w:rsid w:val="001F4747"/>
    <w:rsid w:val="001F7CF6"/>
    <w:rsid w:val="002004DD"/>
    <w:rsid w:val="00202659"/>
    <w:rsid w:val="00204A6D"/>
    <w:rsid w:val="002079C2"/>
    <w:rsid w:val="00211058"/>
    <w:rsid w:val="0021111D"/>
    <w:rsid w:val="002130CE"/>
    <w:rsid w:val="00213C2C"/>
    <w:rsid w:val="00213F09"/>
    <w:rsid w:val="002237DB"/>
    <w:rsid w:val="00223CB7"/>
    <w:rsid w:val="002246F4"/>
    <w:rsid w:val="00224DF3"/>
    <w:rsid w:val="00225194"/>
    <w:rsid w:val="0022601E"/>
    <w:rsid w:val="00232C4E"/>
    <w:rsid w:val="00235E31"/>
    <w:rsid w:val="00240BC4"/>
    <w:rsid w:val="002428A3"/>
    <w:rsid w:val="0024291F"/>
    <w:rsid w:val="00246DC6"/>
    <w:rsid w:val="00247D93"/>
    <w:rsid w:val="00250A5B"/>
    <w:rsid w:val="00250A63"/>
    <w:rsid w:val="002534B2"/>
    <w:rsid w:val="002552EE"/>
    <w:rsid w:val="0025548C"/>
    <w:rsid w:val="00263A71"/>
    <w:rsid w:val="002642C6"/>
    <w:rsid w:val="00265752"/>
    <w:rsid w:val="002664A0"/>
    <w:rsid w:val="00276A06"/>
    <w:rsid w:val="00280042"/>
    <w:rsid w:val="00281F22"/>
    <w:rsid w:val="002833E7"/>
    <w:rsid w:val="00284D86"/>
    <w:rsid w:val="00290712"/>
    <w:rsid w:val="00292CDA"/>
    <w:rsid w:val="00292E38"/>
    <w:rsid w:val="00294012"/>
    <w:rsid w:val="00295CF7"/>
    <w:rsid w:val="00297B8E"/>
    <w:rsid w:val="00297FAE"/>
    <w:rsid w:val="002A068E"/>
    <w:rsid w:val="002A1D9D"/>
    <w:rsid w:val="002A293B"/>
    <w:rsid w:val="002A29E9"/>
    <w:rsid w:val="002A2A94"/>
    <w:rsid w:val="002A690A"/>
    <w:rsid w:val="002A7682"/>
    <w:rsid w:val="002B5264"/>
    <w:rsid w:val="002B68F4"/>
    <w:rsid w:val="002B7CA3"/>
    <w:rsid w:val="002C4F5F"/>
    <w:rsid w:val="002C517B"/>
    <w:rsid w:val="002C61D5"/>
    <w:rsid w:val="002C6BE2"/>
    <w:rsid w:val="002C6DE6"/>
    <w:rsid w:val="002D0230"/>
    <w:rsid w:val="002D0C09"/>
    <w:rsid w:val="002D5187"/>
    <w:rsid w:val="002D686A"/>
    <w:rsid w:val="002E0538"/>
    <w:rsid w:val="002E4E7B"/>
    <w:rsid w:val="002E4FAB"/>
    <w:rsid w:val="002E5153"/>
    <w:rsid w:val="002F20F7"/>
    <w:rsid w:val="002F3B00"/>
    <w:rsid w:val="002F427E"/>
    <w:rsid w:val="002F515D"/>
    <w:rsid w:val="002F602D"/>
    <w:rsid w:val="002F7105"/>
    <w:rsid w:val="003006B1"/>
    <w:rsid w:val="003025B4"/>
    <w:rsid w:val="00302849"/>
    <w:rsid w:val="003036A4"/>
    <w:rsid w:val="00303D33"/>
    <w:rsid w:val="00306624"/>
    <w:rsid w:val="00306ECB"/>
    <w:rsid w:val="003079F0"/>
    <w:rsid w:val="003102F4"/>
    <w:rsid w:val="003148B5"/>
    <w:rsid w:val="00315DDD"/>
    <w:rsid w:val="0031751B"/>
    <w:rsid w:val="00317CC2"/>
    <w:rsid w:val="00323268"/>
    <w:rsid w:val="0032629E"/>
    <w:rsid w:val="00326310"/>
    <w:rsid w:val="003269CF"/>
    <w:rsid w:val="00326DE8"/>
    <w:rsid w:val="00331622"/>
    <w:rsid w:val="003328D3"/>
    <w:rsid w:val="00334986"/>
    <w:rsid w:val="00335224"/>
    <w:rsid w:val="00342A54"/>
    <w:rsid w:val="003433A1"/>
    <w:rsid w:val="00344783"/>
    <w:rsid w:val="0035258C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859CB"/>
    <w:rsid w:val="003859E1"/>
    <w:rsid w:val="00390D90"/>
    <w:rsid w:val="003922B9"/>
    <w:rsid w:val="00394376"/>
    <w:rsid w:val="00396AA5"/>
    <w:rsid w:val="00397C2A"/>
    <w:rsid w:val="003A45BB"/>
    <w:rsid w:val="003B1D0D"/>
    <w:rsid w:val="003B23AD"/>
    <w:rsid w:val="003B3637"/>
    <w:rsid w:val="003B497E"/>
    <w:rsid w:val="003B7106"/>
    <w:rsid w:val="003C0E69"/>
    <w:rsid w:val="003C1577"/>
    <w:rsid w:val="003C3940"/>
    <w:rsid w:val="003C41FA"/>
    <w:rsid w:val="003C4428"/>
    <w:rsid w:val="003C7D9F"/>
    <w:rsid w:val="003D11A6"/>
    <w:rsid w:val="003D3BDE"/>
    <w:rsid w:val="003D6382"/>
    <w:rsid w:val="003E425C"/>
    <w:rsid w:val="003E6EF6"/>
    <w:rsid w:val="003E7652"/>
    <w:rsid w:val="003F5A1E"/>
    <w:rsid w:val="003F647D"/>
    <w:rsid w:val="003F785A"/>
    <w:rsid w:val="003F7BD9"/>
    <w:rsid w:val="004026C7"/>
    <w:rsid w:val="00403B47"/>
    <w:rsid w:val="0040618A"/>
    <w:rsid w:val="0041301B"/>
    <w:rsid w:val="00414152"/>
    <w:rsid w:val="00415ACF"/>
    <w:rsid w:val="004208A7"/>
    <w:rsid w:val="00424F7D"/>
    <w:rsid w:val="004253D8"/>
    <w:rsid w:val="0042748C"/>
    <w:rsid w:val="00431089"/>
    <w:rsid w:val="004340C0"/>
    <w:rsid w:val="004353AC"/>
    <w:rsid w:val="00437B1C"/>
    <w:rsid w:val="00444508"/>
    <w:rsid w:val="0044458E"/>
    <w:rsid w:val="0044610D"/>
    <w:rsid w:val="00447BA4"/>
    <w:rsid w:val="004514BE"/>
    <w:rsid w:val="004524D9"/>
    <w:rsid w:val="00454016"/>
    <w:rsid w:val="004545FA"/>
    <w:rsid w:val="00456ACD"/>
    <w:rsid w:val="004607E4"/>
    <w:rsid w:val="00462730"/>
    <w:rsid w:val="004651A4"/>
    <w:rsid w:val="00467AFD"/>
    <w:rsid w:val="0047123A"/>
    <w:rsid w:val="00473527"/>
    <w:rsid w:val="004736C3"/>
    <w:rsid w:val="00475CF9"/>
    <w:rsid w:val="00476F48"/>
    <w:rsid w:val="00477BFC"/>
    <w:rsid w:val="00480C0A"/>
    <w:rsid w:val="00481246"/>
    <w:rsid w:val="0048565E"/>
    <w:rsid w:val="0048585B"/>
    <w:rsid w:val="0049379D"/>
    <w:rsid w:val="004940E6"/>
    <w:rsid w:val="004A1619"/>
    <w:rsid w:val="004A2BE9"/>
    <w:rsid w:val="004A2CAF"/>
    <w:rsid w:val="004A4864"/>
    <w:rsid w:val="004A635E"/>
    <w:rsid w:val="004B2FE2"/>
    <w:rsid w:val="004B3C16"/>
    <w:rsid w:val="004C5BF1"/>
    <w:rsid w:val="004C7380"/>
    <w:rsid w:val="004D5228"/>
    <w:rsid w:val="004E1FD0"/>
    <w:rsid w:val="004E382F"/>
    <w:rsid w:val="004E545C"/>
    <w:rsid w:val="004E58C5"/>
    <w:rsid w:val="004F3A3D"/>
    <w:rsid w:val="004F6E29"/>
    <w:rsid w:val="005007B9"/>
    <w:rsid w:val="005019F9"/>
    <w:rsid w:val="005076E5"/>
    <w:rsid w:val="00507832"/>
    <w:rsid w:val="005102C7"/>
    <w:rsid w:val="00510B45"/>
    <w:rsid w:val="005130DF"/>
    <w:rsid w:val="005206B7"/>
    <w:rsid w:val="00521B02"/>
    <w:rsid w:val="00521EA2"/>
    <w:rsid w:val="00521ED2"/>
    <w:rsid w:val="00523CD2"/>
    <w:rsid w:val="00524577"/>
    <w:rsid w:val="00525E88"/>
    <w:rsid w:val="00535472"/>
    <w:rsid w:val="00536B3A"/>
    <w:rsid w:val="0054204B"/>
    <w:rsid w:val="005436E1"/>
    <w:rsid w:val="005509AA"/>
    <w:rsid w:val="00553ABB"/>
    <w:rsid w:val="00554D61"/>
    <w:rsid w:val="00556F85"/>
    <w:rsid w:val="0055724D"/>
    <w:rsid w:val="00557AD4"/>
    <w:rsid w:val="005608D4"/>
    <w:rsid w:val="005636F4"/>
    <w:rsid w:val="00571AC3"/>
    <w:rsid w:val="00575490"/>
    <w:rsid w:val="00583296"/>
    <w:rsid w:val="0058329F"/>
    <w:rsid w:val="0058541E"/>
    <w:rsid w:val="00586025"/>
    <w:rsid w:val="00587A06"/>
    <w:rsid w:val="00587D04"/>
    <w:rsid w:val="00590732"/>
    <w:rsid w:val="005909F7"/>
    <w:rsid w:val="00592519"/>
    <w:rsid w:val="00593278"/>
    <w:rsid w:val="00596E18"/>
    <w:rsid w:val="00596FA3"/>
    <w:rsid w:val="005A6CFD"/>
    <w:rsid w:val="005B2DFD"/>
    <w:rsid w:val="005B2F62"/>
    <w:rsid w:val="005B4F5F"/>
    <w:rsid w:val="005B52E4"/>
    <w:rsid w:val="005B60A3"/>
    <w:rsid w:val="005C0814"/>
    <w:rsid w:val="005C2B02"/>
    <w:rsid w:val="005C2DE2"/>
    <w:rsid w:val="005C4CDA"/>
    <w:rsid w:val="005C6015"/>
    <w:rsid w:val="005D76D9"/>
    <w:rsid w:val="005F04FF"/>
    <w:rsid w:val="005F2169"/>
    <w:rsid w:val="005F4233"/>
    <w:rsid w:val="005F4EB5"/>
    <w:rsid w:val="005F7517"/>
    <w:rsid w:val="005F79AC"/>
    <w:rsid w:val="00600BFB"/>
    <w:rsid w:val="006016D7"/>
    <w:rsid w:val="00601F2A"/>
    <w:rsid w:val="006050B5"/>
    <w:rsid w:val="0061077E"/>
    <w:rsid w:val="00616AD9"/>
    <w:rsid w:val="0062083B"/>
    <w:rsid w:val="00621778"/>
    <w:rsid w:val="00625A0F"/>
    <w:rsid w:val="0062718A"/>
    <w:rsid w:val="00627B35"/>
    <w:rsid w:val="006323C5"/>
    <w:rsid w:val="0063391C"/>
    <w:rsid w:val="00633B2F"/>
    <w:rsid w:val="00635ECD"/>
    <w:rsid w:val="006365AC"/>
    <w:rsid w:val="00640915"/>
    <w:rsid w:val="00641E3D"/>
    <w:rsid w:val="006438B8"/>
    <w:rsid w:val="006456DC"/>
    <w:rsid w:val="0065014A"/>
    <w:rsid w:val="00650BEE"/>
    <w:rsid w:val="006517DA"/>
    <w:rsid w:val="00652EBB"/>
    <w:rsid w:val="006551E4"/>
    <w:rsid w:val="00660E43"/>
    <w:rsid w:val="00660F27"/>
    <w:rsid w:val="0066109D"/>
    <w:rsid w:val="00664297"/>
    <w:rsid w:val="0066741E"/>
    <w:rsid w:val="006718C5"/>
    <w:rsid w:val="006718FF"/>
    <w:rsid w:val="00674F94"/>
    <w:rsid w:val="00676085"/>
    <w:rsid w:val="006776F8"/>
    <w:rsid w:val="00683198"/>
    <w:rsid w:val="0068338C"/>
    <w:rsid w:val="006847B7"/>
    <w:rsid w:val="00684FC3"/>
    <w:rsid w:val="00691459"/>
    <w:rsid w:val="00693266"/>
    <w:rsid w:val="00693C6C"/>
    <w:rsid w:val="0069472B"/>
    <w:rsid w:val="00694FCF"/>
    <w:rsid w:val="006A1FC9"/>
    <w:rsid w:val="006B0095"/>
    <w:rsid w:val="006B023D"/>
    <w:rsid w:val="006B3B79"/>
    <w:rsid w:val="006C0093"/>
    <w:rsid w:val="006C04C5"/>
    <w:rsid w:val="006C0929"/>
    <w:rsid w:val="006C5152"/>
    <w:rsid w:val="006C72DC"/>
    <w:rsid w:val="006D0110"/>
    <w:rsid w:val="006D0346"/>
    <w:rsid w:val="006D0372"/>
    <w:rsid w:val="006D313D"/>
    <w:rsid w:val="006D33CB"/>
    <w:rsid w:val="006D7A82"/>
    <w:rsid w:val="006E529B"/>
    <w:rsid w:val="006E59D0"/>
    <w:rsid w:val="006F0CA1"/>
    <w:rsid w:val="006F57C2"/>
    <w:rsid w:val="006F63C3"/>
    <w:rsid w:val="00700B31"/>
    <w:rsid w:val="00700FE3"/>
    <w:rsid w:val="007027CE"/>
    <w:rsid w:val="00705DA9"/>
    <w:rsid w:val="00706621"/>
    <w:rsid w:val="00712B71"/>
    <w:rsid w:val="00716E1D"/>
    <w:rsid w:val="00723CE8"/>
    <w:rsid w:val="007241E4"/>
    <w:rsid w:val="00724667"/>
    <w:rsid w:val="00724E00"/>
    <w:rsid w:val="007311A5"/>
    <w:rsid w:val="00731A00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825"/>
    <w:rsid w:val="00756DBB"/>
    <w:rsid w:val="007576EC"/>
    <w:rsid w:val="0076398F"/>
    <w:rsid w:val="0076455B"/>
    <w:rsid w:val="00773CA1"/>
    <w:rsid w:val="00780FF4"/>
    <w:rsid w:val="00781975"/>
    <w:rsid w:val="00786644"/>
    <w:rsid w:val="007870EC"/>
    <w:rsid w:val="00787E90"/>
    <w:rsid w:val="00787ED8"/>
    <w:rsid w:val="00792071"/>
    <w:rsid w:val="00792BC3"/>
    <w:rsid w:val="00795A36"/>
    <w:rsid w:val="007964C5"/>
    <w:rsid w:val="007A2377"/>
    <w:rsid w:val="007A5501"/>
    <w:rsid w:val="007A76E4"/>
    <w:rsid w:val="007B03C5"/>
    <w:rsid w:val="007B3109"/>
    <w:rsid w:val="007B42E3"/>
    <w:rsid w:val="007B5A47"/>
    <w:rsid w:val="007C20A1"/>
    <w:rsid w:val="007C2C2A"/>
    <w:rsid w:val="007C3982"/>
    <w:rsid w:val="007C7C7A"/>
    <w:rsid w:val="007D33B9"/>
    <w:rsid w:val="007D4F0C"/>
    <w:rsid w:val="007D643C"/>
    <w:rsid w:val="007E4444"/>
    <w:rsid w:val="007E499A"/>
    <w:rsid w:val="007E4E31"/>
    <w:rsid w:val="007E56D7"/>
    <w:rsid w:val="007E5981"/>
    <w:rsid w:val="007E5F38"/>
    <w:rsid w:val="007F1B0A"/>
    <w:rsid w:val="007F5200"/>
    <w:rsid w:val="007F532B"/>
    <w:rsid w:val="008004D8"/>
    <w:rsid w:val="008019C2"/>
    <w:rsid w:val="00802926"/>
    <w:rsid w:val="00811747"/>
    <w:rsid w:val="0081269E"/>
    <w:rsid w:val="00820548"/>
    <w:rsid w:val="00821AA1"/>
    <w:rsid w:val="008240C4"/>
    <w:rsid w:val="00826EAD"/>
    <w:rsid w:val="00830105"/>
    <w:rsid w:val="00833AE5"/>
    <w:rsid w:val="0083527A"/>
    <w:rsid w:val="00836837"/>
    <w:rsid w:val="00837C50"/>
    <w:rsid w:val="00840F7E"/>
    <w:rsid w:val="00841342"/>
    <w:rsid w:val="00841AE6"/>
    <w:rsid w:val="0084772B"/>
    <w:rsid w:val="00847BAD"/>
    <w:rsid w:val="008508E9"/>
    <w:rsid w:val="00852F66"/>
    <w:rsid w:val="008538E0"/>
    <w:rsid w:val="00854016"/>
    <w:rsid w:val="00855281"/>
    <w:rsid w:val="008559C6"/>
    <w:rsid w:val="0085652E"/>
    <w:rsid w:val="0085741D"/>
    <w:rsid w:val="00857DFC"/>
    <w:rsid w:val="00862749"/>
    <w:rsid w:val="00866FB9"/>
    <w:rsid w:val="008671FE"/>
    <w:rsid w:val="0087219B"/>
    <w:rsid w:val="00872A66"/>
    <w:rsid w:val="00874540"/>
    <w:rsid w:val="0088072B"/>
    <w:rsid w:val="008810BC"/>
    <w:rsid w:val="00881FDA"/>
    <w:rsid w:val="008826BF"/>
    <w:rsid w:val="0088632D"/>
    <w:rsid w:val="00886358"/>
    <w:rsid w:val="0089379C"/>
    <w:rsid w:val="0089793E"/>
    <w:rsid w:val="008A1C6A"/>
    <w:rsid w:val="008A2B40"/>
    <w:rsid w:val="008A46D3"/>
    <w:rsid w:val="008A5B30"/>
    <w:rsid w:val="008A6D6F"/>
    <w:rsid w:val="008B0A1B"/>
    <w:rsid w:val="008B362D"/>
    <w:rsid w:val="008B52E7"/>
    <w:rsid w:val="008C21F5"/>
    <w:rsid w:val="008C3242"/>
    <w:rsid w:val="008C73A5"/>
    <w:rsid w:val="008D0D5F"/>
    <w:rsid w:val="008D14F5"/>
    <w:rsid w:val="008D42FB"/>
    <w:rsid w:val="008D6674"/>
    <w:rsid w:val="008E046A"/>
    <w:rsid w:val="008E0B22"/>
    <w:rsid w:val="008E0CF9"/>
    <w:rsid w:val="008E277B"/>
    <w:rsid w:val="008E330C"/>
    <w:rsid w:val="008E34DB"/>
    <w:rsid w:val="008E53DA"/>
    <w:rsid w:val="008E5ACC"/>
    <w:rsid w:val="008F063B"/>
    <w:rsid w:val="008F0AE8"/>
    <w:rsid w:val="008F2407"/>
    <w:rsid w:val="008F3D81"/>
    <w:rsid w:val="008F480B"/>
    <w:rsid w:val="008F5C28"/>
    <w:rsid w:val="008F715C"/>
    <w:rsid w:val="00902F76"/>
    <w:rsid w:val="00903A12"/>
    <w:rsid w:val="009060A9"/>
    <w:rsid w:val="009062A9"/>
    <w:rsid w:val="00907AA1"/>
    <w:rsid w:val="00911262"/>
    <w:rsid w:val="00913B1C"/>
    <w:rsid w:val="009159A6"/>
    <w:rsid w:val="00916895"/>
    <w:rsid w:val="0092240F"/>
    <w:rsid w:val="0092353C"/>
    <w:rsid w:val="009242D0"/>
    <w:rsid w:val="009278BB"/>
    <w:rsid w:val="00930602"/>
    <w:rsid w:val="009316E1"/>
    <w:rsid w:val="0093498C"/>
    <w:rsid w:val="0093556A"/>
    <w:rsid w:val="00935D8E"/>
    <w:rsid w:val="009371AB"/>
    <w:rsid w:val="0093792C"/>
    <w:rsid w:val="009449F2"/>
    <w:rsid w:val="00951F51"/>
    <w:rsid w:val="0095525B"/>
    <w:rsid w:val="009609BB"/>
    <w:rsid w:val="00960DA8"/>
    <w:rsid w:val="009701F1"/>
    <w:rsid w:val="00971BD4"/>
    <w:rsid w:val="00971E13"/>
    <w:rsid w:val="00973331"/>
    <w:rsid w:val="00973C8B"/>
    <w:rsid w:val="00975C99"/>
    <w:rsid w:val="00976D98"/>
    <w:rsid w:val="0098753D"/>
    <w:rsid w:val="00991EFE"/>
    <w:rsid w:val="00992F17"/>
    <w:rsid w:val="009944B2"/>
    <w:rsid w:val="00996401"/>
    <w:rsid w:val="0099709B"/>
    <w:rsid w:val="009A0585"/>
    <w:rsid w:val="009A3AE1"/>
    <w:rsid w:val="009A4C72"/>
    <w:rsid w:val="009A63DE"/>
    <w:rsid w:val="009B12CB"/>
    <w:rsid w:val="009B21B3"/>
    <w:rsid w:val="009B2503"/>
    <w:rsid w:val="009B2BC8"/>
    <w:rsid w:val="009B4994"/>
    <w:rsid w:val="009B5EEF"/>
    <w:rsid w:val="009B6BFC"/>
    <w:rsid w:val="009C0761"/>
    <w:rsid w:val="009C0C73"/>
    <w:rsid w:val="009C2A00"/>
    <w:rsid w:val="009C384B"/>
    <w:rsid w:val="009C3E81"/>
    <w:rsid w:val="009D0094"/>
    <w:rsid w:val="009D485A"/>
    <w:rsid w:val="009D49B7"/>
    <w:rsid w:val="009D6000"/>
    <w:rsid w:val="009D7E02"/>
    <w:rsid w:val="009E531B"/>
    <w:rsid w:val="009F0BA5"/>
    <w:rsid w:val="009F410B"/>
    <w:rsid w:val="00A03709"/>
    <w:rsid w:val="00A03FCB"/>
    <w:rsid w:val="00A0732F"/>
    <w:rsid w:val="00A11B07"/>
    <w:rsid w:val="00A1353F"/>
    <w:rsid w:val="00A14F87"/>
    <w:rsid w:val="00A1689E"/>
    <w:rsid w:val="00A16961"/>
    <w:rsid w:val="00A22C11"/>
    <w:rsid w:val="00A35FB9"/>
    <w:rsid w:val="00A45CC4"/>
    <w:rsid w:val="00A50674"/>
    <w:rsid w:val="00A521C2"/>
    <w:rsid w:val="00A52BA1"/>
    <w:rsid w:val="00A5307F"/>
    <w:rsid w:val="00A56B46"/>
    <w:rsid w:val="00A608EB"/>
    <w:rsid w:val="00A6139D"/>
    <w:rsid w:val="00A6266D"/>
    <w:rsid w:val="00A66236"/>
    <w:rsid w:val="00A67A2F"/>
    <w:rsid w:val="00A67D00"/>
    <w:rsid w:val="00A7082E"/>
    <w:rsid w:val="00A80084"/>
    <w:rsid w:val="00A811EC"/>
    <w:rsid w:val="00A82115"/>
    <w:rsid w:val="00A84FB3"/>
    <w:rsid w:val="00A85B91"/>
    <w:rsid w:val="00A86647"/>
    <w:rsid w:val="00A868BA"/>
    <w:rsid w:val="00A86EF8"/>
    <w:rsid w:val="00A96A1E"/>
    <w:rsid w:val="00AA76E2"/>
    <w:rsid w:val="00AA78C3"/>
    <w:rsid w:val="00AB3607"/>
    <w:rsid w:val="00AB3B9F"/>
    <w:rsid w:val="00AB64CE"/>
    <w:rsid w:val="00AB7E95"/>
    <w:rsid w:val="00AC273C"/>
    <w:rsid w:val="00AC63C2"/>
    <w:rsid w:val="00AD1ABA"/>
    <w:rsid w:val="00AD23AE"/>
    <w:rsid w:val="00AD5AE6"/>
    <w:rsid w:val="00AD74C6"/>
    <w:rsid w:val="00AD7890"/>
    <w:rsid w:val="00AE4CA7"/>
    <w:rsid w:val="00AE509F"/>
    <w:rsid w:val="00AE61AC"/>
    <w:rsid w:val="00AF2A1C"/>
    <w:rsid w:val="00AF2DD2"/>
    <w:rsid w:val="00AF4D65"/>
    <w:rsid w:val="00AF67C3"/>
    <w:rsid w:val="00AF68F4"/>
    <w:rsid w:val="00AF72DC"/>
    <w:rsid w:val="00AF7D96"/>
    <w:rsid w:val="00B009F8"/>
    <w:rsid w:val="00B058BB"/>
    <w:rsid w:val="00B061AF"/>
    <w:rsid w:val="00B105CC"/>
    <w:rsid w:val="00B1146D"/>
    <w:rsid w:val="00B1221D"/>
    <w:rsid w:val="00B14E9C"/>
    <w:rsid w:val="00B21996"/>
    <w:rsid w:val="00B2203F"/>
    <w:rsid w:val="00B23D68"/>
    <w:rsid w:val="00B2459E"/>
    <w:rsid w:val="00B25931"/>
    <w:rsid w:val="00B3114F"/>
    <w:rsid w:val="00B32A2E"/>
    <w:rsid w:val="00B32BCC"/>
    <w:rsid w:val="00B33FAE"/>
    <w:rsid w:val="00B34B5F"/>
    <w:rsid w:val="00B42611"/>
    <w:rsid w:val="00B4472E"/>
    <w:rsid w:val="00B54768"/>
    <w:rsid w:val="00B57FBD"/>
    <w:rsid w:val="00B60B09"/>
    <w:rsid w:val="00B636B2"/>
    <w:rsid w:val="00B6458C"/>
    <w:rsid w:val="00B656BD"/>
    <w:rsid w:val="00B678A9"/>
    <w:rsid w:val="00B7159F"/>
    <w:rsid w:val="00B72213"/>
    <w:rsid w:val="00B73A3A"/>
    <w:rsid w:val="00B8025E"/>
    <w:rsid w:val="00B8360E"/>
    <w:rsid w:val="00B83677"/>
    <w:rsid w:val="00B84C1A"/>
    <w:rsid w:val="00B90A6B"/>
    <w:rsid w:val="00B90F18"/>
    <w:rsid w:val="00B94EAA"/>
    <w:rsid w:val="00B953CC"/>
    <w:rsid w:val="00B96B0E"/>
    <w:rsid w:val="00B9764D"/>
    <w:rsid w:val="00B979C3"/>
    <w:rsid w:val="00BA19C5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3707"/>
    <w:rsid w:val="00BF50A7"/>
    <w:rsid w:val="00C02A54"/>
    <w:rsid w:val="00C04097"/>
    <w:rsid w:val="00C0545F"/>
    <w:rsid w:val="00C06D01"/>
    <w:rsid w:val="00C06FEF"/>
    <w:rsid w:val="00C10185"/>
    <w:rsid w:val="00C10CEB"/>
    <w:rsid w:val="00C120B5"/>
    <w:rsid w:val="00C12DF9"/>
    <w:rsid w:val="00C137BE"/>
    <w:rsid w:val="00C14921"/>
    <w:rsid w:val="00C1593E"/>
    <w:rsid w:val="00C179A6"/>
    <w:rsid w:val="00C17E8C"/>
    <w:rsid w:val="00C22D3F"/>
    <w:rsid w:val="00C25CA3"/>
    <w:rsid w:val="00C35B84"/>
    <w:rsid w:val="00C362D5"/>
    <w:rsid w:val="00C378C3"/>
    <w:rsid w:val="00C40650"/>
    <w:rsid w:val="00C43CF0"/>
    <w:rsid w:val="00C44EE5"/>
    <w:rsid w:val="00C456E0"/>
    <w:rsid w:val="00C46107"/>
    <w:rsid w:val="00C47BE8"/>
    <w:rsid w:val="00C5174E"/>
    <w:rsid w:val="00C5294C"/>
    <w:rsid w:val="00C55EE8"/>
    <w:rsid w:val="00C60120"/>
    <w:rsid w:val="00C61DAD"/>
    <w:rsid w:val="00C6215B"/>
    <w:rsid w:val="00C64774"/>
    <w:rsid w:val="00C70195"/>
    <w:rsid w:val="00C723D0"/>
    <w:rsid w:val="00C725FD"/>
    <w:rsid w:val="00C750E0"/>
    <w:rsid w:val="00C80BD1"/>
    <w:rsid w:val="00C822E8"/>
    <w:rsid w:val="00C823AF"/>
    <w:rsid w:val="00C844D4"/>
    <w:rsid w:val="00C85B25"/>
    <w:rsid w:val="00C86F73"/>
    <w:rsid w:val="00C909C1"/>
    <w:rsid w:val="00C92DA3"/>
    <w:rsid w:val="00CA1985"/>
    <w:rsid w:val="00CA214D"/>
    <w:rsid w:val="00CA27D6"/>
    <w:rsid w:val="00CA29DB"/>
    <w:rsid w:val="00CA503A"/>
    <w:rsid w:val="00CA66E6"/>
    <w:rsid w:val="00CB0004"/>
    <w:rsid w:val="00CB1505"/>
    <w:rsid w:val="00CB2677"/>
    <w:rsid w:val="00CB312E"/>
    <w:rsid w:val="00CC063F"/>
    <w:rsid w:val="00CC4C6A"/>
    <w:rsid w:val="00CD3CAE"/>
    <w:rsid w:val="00CD4182"/>
    <w:rsid w:val="00CD4370"/>
    <w:rsid w:val="00CD43C3"/>
    <w:rsid w:val="00CD4A64"/>
    <w:rsid w:val="00CD5E2A"/>
    <w:rsid w:val="00CD5F24"/>
    <w:rsid w:val="00CE36B9"/>
    <w:rsid w:val="00CE4429"/>
    <w:rsid w:val="00CF1665"/>
    <w:rsid w:val="00CF55D3"/>
    <w:rsid w:val="00CF656B"/>
    <w:rsid w:val="00D002B8"/>
    <w:rsid w:val="00D07320"/>
    <w:rsid w:val="00D10A1F"/>
    <w:rsid w:val="00D10D9F"/>
    <w:rsid w:val="00D114DC"/>
    <w:rsid w:val="00D11DDD"/>
    <w:rsid w:val="00D13767"/>
    <w:rsid w:val="00D149CD"/>
    <w:rsid w:val="00D1616E"/>
    <w:rsid w:val="00D22497"/>
    <w:rsid w:val="00D22E80"/>
    <w:rsid w:val="00D23328"/>
    <w:rsid w:val="00D235A0"/>
    <w:rsid w:val="00D23FE5"/>
    <w:rsid w:val="00D25239"/>
    <w:rsid w:val="00D255E9"/>
    <w:rsid w:val="00D30BF3"/>
    <w:rsid w:val="00D314B3"/>
    <w:rsid w:val="00D31DC5"/>
    <w:rsid w:val="00D324E1"/>
    <w:rsid w:val="00D32DB2"/>
    <w:rsid w:val="00D333E4"/>
    <w:rsid w:val="00D36262"/>
    <w:rsid w:val="00D36484"/>
    <w:rsid w:val="00D36CEC"/>
    <w:rsid w:val="00D41971"/>
    <w:rsid w:val="00D44621"/>
    <w:rsid w:val="00D4794A"/>
    <w:rsid w:val="00D52921"/>
    <w:rsid w:val="00D53109"/>
    <w:rsid w:val="00D5538C"/>
    <w:rsid w:val="00D568BE"/>
    <w:rsid w:val="00D60799"/>
    <w:rsid w:val="00D61528"/>
    <w:rsid w:val="00D6232D"/>
    <w:rsid w:val="00D64321"/>
    <w:rsid w:val="00D66580"/>
    <w:rsid w:val="00D765FF"/>
    <w:rsid w:val="00D76DF2"/>
    <w:rsid w:val="00D903B0"/>
    <w:rsid w:val="00D91872"/>
    <w:rsid w:val="00D9335D"/>
    <w:rsid w:val="00D93D64"/>
    <w:rsid w:val="00D95394"/>
    <w:rsid w:val="00DA00CF"/>
    <w:rsid w:val="00DA3920"/>
    <w:rsid w:val="00DA5773"/>
    <w:rsid w:val="00DA6BA7"/>
    <w:rsid w:val="00DB024E"/>
    <w:rsid w:val="00DB2501"/>
    <w:rsid w:val="00DC1154"/>
    <w:rsid w:val="00DC3C4A"/>
    <w:rsid w:val="00DD04A3"/>
    <w:rsid w:val="00DD0E04"/>
    <w:rsid w:val="00DD221D"/>
    <w:rsid w:val="00DD2880"/>
    <w:rsid w:val="00DD4262"/>
    <w:rsid w:val="00DD5D5D"/>
    <w:rsid w:val="00DD7532"/>
    <w:rsid w:val="00DE0E63"/>
    <w:rsid w:val="00DE121C"/>
    <w:rsid w:val="00DE1506"/>
    <w:rsid w:val="00DE3648"/>
    <w:rsid w:val="00DE46CF"/>
    <w:rsid w:val="00DE5838"/>
    <w:rsid w:val="00DE5B60"/>
    <w:rsid w:val="00DE7107"/>
    <w:rsid w:val="00DF1C97"/>
    <w:rsid w:val="00DF39E9"/>
    <w:rsid w:val="00DF5B32"/>
    <w:rsid w:val="00E07F2A"/>
    <w:rsid w:val="00E11CE0"/>
    <w:rsid w:val="00E11FD3"/>
    <w:rsid w:val="00E21643"/>
    <w:rsid w:val="00E22D7D"/>
    <w:rsid w:val="00E250CB"/>
    <w:rsid w:val="00E26069"/>
    <w:rsid w:val="00E30DB2"/>
    <w:rsid w:val="00E3310E"/>
    <w:rsid w:val="00E336E6"/>
    <w:rsid w:val="00E337AE"/>
    <w:rsid w:val="00E34A7C"/>
    <w:rsid w:val="00E367C5"/>
    <w:rsid w:val="00E41FF3"/>
    <w:rsid w:val="00E435F1"/>
    <w:rsid w:val="00E43FD9"/>
    <w:rsid w:val="00E451D3"/>
    <w:rsid w:val="00E46743"/>
    <w:rsid w:val="00E51140"/>
    <w:rsid w:val="00E51343"/>
    <w:rsid w:val="00E5142C"/>
    <w:rsid w:val="00E53E5B"/>
    <w:rsid w:val="00E56474"/>
    <w:rsid w:val="00E603AA"/>
    <w:rsid w:val="00E60BFF"/>
    <w:rsid w:val="00E63DD5"/>
    <w:rsid w:val="00E6604B"/>
    <w:rsid w:val="00E716CA"/>
    <w:rsid w:val="00E77E60"/>
    <w:rsid w:val="00E831BC"/>
    <w:rsid w:val="00E85CB5"/>
    <w:rsid w:val="00E864D1"/>
    <w:rsid w:val="00E86A79"/>
    <w:rsid w:val="00E86C65"/>
    <w:rsid w:val="00E86D13"/>
    <w:rsid w:val="00E86D29"/>
    <w:rsid w:val="00E925DF"/>
    <w:rsid w:val="00E9519F"/>
    <w:rsid w:val="00E96F55"/>
    <w:rsid w:val="00EA1A2B"/>
    <w:rsid w:val="00EA57DB"/>
    <w:rsid w:val="00EA65BA"/>
    <w:rsid w:val="00EB3D36"/>
    <w:rsid w:val="00EC3B14"/>
    <w:rsid w:val="00EC793C"/>
    <w:rsid w:val="00ED41B1"/>
    <w:rsid w:val="00ED528C"/>
    <w:rsid w:val="00ED7547"/>
    <w:rsid w:val="00ED7738"/>
    <w:rsid w:val="00EE1F60"/>
    <w:rsid w:val="00EE50A3"/>
    <w:rsid w:val="00EE5B40"/>
    <w:rsid w:val="00EE63BB"/>
    <w:rsid w:val="00EE66DF"/>
    <w:rsid w:val="00EF1623"/>
    <w:rsid w:val="00EF50B1"/>
    <w:rsid w:val="00F05E8E"/>
    <w:rsid w:val="00F06168"/>
    <w:rsid w:val="00F075EE"/>
    <w:rsid w:val="00F11433"/>
    <w:rsid w:val="00F20584"/>
    <w:rsid w:val="00F213EF"/>
    <w:rsid w:val="00F21ED0"/>
    <w:rsid w:val="00F22CF5"/>
    <w:rsid w:val="00F23279"/>
    <w:rsid w:val="00F24B6B"/>
    <w:rsid w:val="00F260B2"/>
    <w:rsid w:val="00F26DC8"/>
    <w:rsid w:val="00F32DD3"/>
    <w:rsid w:val="00F3751E"/>
    <w:rsid w:val="00F405EA"/>
    <w:rsid w:val="00F42450"/>
    <w:rsid w:val="00F44886"/>
    <w:rsid w:val="00F477F5"/>
    <w:rsid w:val="00F47F87"/>
    <w:rsid w:val="00F5500E"/>
    <w:rsid w:val="00F556FB"/>
    <w:rsid w:val="00F558B2"/>
    <w:rsid w:val="00F56A78"/>
    <w:rsid w:val="00F60F6C"/>
    <w:rsid w:val="00F628F4"/>
    <w:rsid w:val="00F73937"/>
    <w:rsid w:val="00F739EB"/>
    <w:rsid w:val="00F75208"/>
    <w:rsid w:val="00F8326A"/>
    <w:rsid w:val="00F853FB"/>
    <w:rsid w:val="00F86C34"/>
    <w:rsid w:val="00F90313"/>
    <w:rsid w:val="00F9111A"/>
    <w:rsid w:val="00FA0527"/>
    <w:rsid w:val="00FA1366"/>
    <w:rsid w:val="00FA23B7"/>
    <w:rsid w:val="00FA7697"/>
    <w:rsid w:val="00FB04B7"/>
    <w:rsid w:val="00FB23D8"/>
    <w:rsid w:val="00FB3900"/>
    <w:rsid w:val="00FB51EA"/>
    <w:rsid w:val="00FC0BAA"/>
    <w:rsid w:val="00FC302C"/>
    <w:rsid w:val="00FC35FE"/>
    <w:rsid w:val="00FC3A72"/>
    <w:rsid w:val="00FC6930"/>
    <w:rsid w:val="00FC75CB"/>
    <w:rsid w:val="00FD2DF7"/>
    <w:rsid w:val="00FD42BF"/>
    <w:rsid w:val="00FE1D58"/>
    <w:rsid w:val="00FE54C2"/>
    <w:rsid w:val="00FE6C14"/>
    <w:rsid w:val="00FF0C9E"/>
    <w:rsid w:val="00FF1DA7"/>
    <w:rsid w:val="00FF40EA"/>
    <w:rsid w:val="00FF5D45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uiPriority w:val="59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3" w:type="paragraph">
    <w:name w:val="Body Text 3"/>
    <w:basedOn w:val="Normal"/>
    <w:link w:val="Tijeloteksta3Char"/>
    <w:unhideWhenUsed/>
    <w:rsid w:val="004E382F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customStyle="true" w:styleId="Tijeloteksta3Char" w:type="character">
    <w:name w:val="Tijelo teksta 3 Char"/>
    <w:basedOn w:val="Zadanifontodlomka"/>
    <w:link w:val="Tijeloteksta3"/>
    <w:rsid w:val="004E382F"/>
    <w:rPr>
      <w:b/>
    </w:rPr>
  </w:style>
  <w:style w:styleId="Bezproreda" w:type="paragraph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customStyle="true" w:styleId="TableParagraph" w:type="paragraph">
    <w:name w:val="Table Paragraph"/>
    <w:basedOn w:val="Normal"/>
    <w:uiPriority w:val="1"/>
    <w:qFormat/>
    <w:rsid w:val="004E382F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FA1366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FA1366"/>
    <w:rPr>
      <w:sz w:val="24"/>
      <w:szCs w:val="24"/>
    </w:rPr>
  </w:style>
  <w:style w:customStyle="true" w:styleId="TableContents" w:type="paragraph">
    <w:name w:val="Table Contents"/>
    <w:basedOn w:val="Normal"/>
    <w:rsid w:val="00C61DAD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</w:rPr>
  </w:style>
  <w:style w:customStyle="true" w:styleId="Standard" w:type="paragraph">
    <w:name w:val="Standard"/>
    <w:rsid w:val="00C61DAD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50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08C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4508C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4508C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4508C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uiPriority w:val="59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3" w:type="paragraph">
    <w:name w:val="Body Text 3"/>
    <w:basedOn w:val="Normal"/>
    <w:link w:val="Tijeloteksta3Char"/>
    <w:unhideWhenUsed/>
    <w:rsid w:val="004E382F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rsid w:val="004E382F"/>
    <w:rPr>
      <w:b/>
    </w:rPr>
  </w:style>
  <w:style w:styleId="Bezproreda" w:type="paragraph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4E382F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FA1366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FA1366"/>
    <w:rPr>
      <w:sz w:val="24"/>
      <w:szCs w:val="24"/>
    </w:rPr>
  </w:style>
  <w:style w:customStyle="1" w:styleId="TableContents" w:type="paragraph">
    <w:name w:val="Table Contents"/>
    <w:basedOn w:val="Normal"/>
    <w:rsid w:val="00C61DAD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customStyle="1" w:styleId="Standard" w:type="paragraph">
    <w:name w:val="Standard"/>
    <w:rsid w:val="00C61DAD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50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08C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4508C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4508C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4508C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155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683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698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55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211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449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3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99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16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06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3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38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92</izvorni_sadrzaj>
    <derivirana_varijabla naziv="DomainObject.Prostorija.Naziv_1">Soba UZ II 92</derivirana_varijabla>
  </DomainObject.Prostorija.Naziv>
  <DomainObject.Prostorija.Oznaka>
    <izvorni_sadrzaj>UZ II 92</izvorni_sadrzaj>
    <derivirana_varijabla naziv="DomainObject.Prostorija.Oznaka_1">UZ II 92</derivirana_varijabla>
  </DomainObject.Prostorija.Oznaka>
  <DomainObject.Obrazlozenje>
    <izvorni_sadrzaj/>
    <derivirana_varijabla naziv="DomainObject.Obrazlozenje_1"/>
  </DomainObject.Obrazlozenje>
  <DomainObject.StvarniPocetakDatum>
    <izvorni_sadrzaj>18. srpnja 2018.</izvorni_sadrzaj>
    <derivirana_varijabla naziv="DomainObject.StvarniPocetakDatum_1">18. srpnja 2018.</derivirana_varijabla>
  </DomainObject.StvarniPocetakDatum>
  <DomainObject.StvarniZavrsetakDatum>
    <izvorni_sadrzaj>18. srpnja 2018.</izvorni_sadrzaj>
    <derivirana_varijabla naziv="DomainObject.StvarniZavrsetakDatum_1">18. srpnja 2018.</derivirana_varijabla>
  </DomainObject.StvarniZavrsetakDatum>
  <DomainObject.PlaniraniZavrsetakDatum>
    <izvorni_sadrzaj>18. srpnja 2018.</izvorni_sadrzaj>
    <derivirana_varijabla naziv="DomainObject.PlaniraniZavrsetakDatum_1">18. srpnja 2018.</derivirana_varijabla>
  </DomainObject.PlaniraniZavrsetakDatum>
  <DomainObject.PlaniraniPocetakDatum>
    <izvorni_sadrzaj>18. srpnja 2018.</izvorni_sadrzaj>
    <derivirana_varijabla naziv="DomainObject.PlaniraniPocetakDatum_1">18. srpnja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5</izvorni_sadrzaj>
    <derivirana_varijabla naziv="DomainObject.Zapisnik.BrojStranica_1">5</derivirana_varijabla>
  </DomainObject.Zapisnik.BrojStranica>
  <DomainObject.Zapisnik.DatumKreiranja>
    <izvorni_sadrzaj>18. srpnja 2018.</izvorni_sadrzaj>
    <derivirana_varijabla naziv="DomainObject.Zapisnik.DatumKreiranja_1">18.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St-17/2018-23</izvorni_sadrzaj>
    <derivirana_varijabla naziv="DomainObject.Zapisnik.Oznaka_1">St-17/2018-23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St-17/2018</izvorni_sadrzaj>
    <derivirana_varijabla naziv="DomainObject.Predmet.OznakaBroj_1">St-17/2018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OVUM d.o.o.</izvorni_sadrzaj>
    <derivirana_varijabla naziv="DomainObject.Predmet.ProtustrankaFormated_1">  OVUM d.o.o.</derivirana_varijabla>
  </DomainObject.Predmet.ProtustrankaFormated>
  <DomainObject.Predmet.ProtustrankaFormatedOIB>
    <izvorni_sadrzaj>  OVUM d.o.o., OIB 93991942410</izvorni_sadrzaj>
    <derivirana_varijabla naziv="DomainObject.Predmet.ProtustrankaFormatedOIB_1">  OVUM d.o.o., OIB 93991942410</derivirana_varijabla>
  </DomainObject.Predmet.ProtustrankaFormatedOIB>
  <DomainObject.Predmet.ProtustrankaFormatedWithAdress>
    <izvorni_sadrzaj> OVUM d.o.o., Gradišćanska 34, 10000 Zagreb</izvorni_sadrzaj>
    <derivirana_varijabla naziv="DomainObject.Predmet.ProtustrankaFormatedWithAdress_1"> OVUM d.o.o., Gradišćanska 34, 10000 Zagreb</derivirana_varijabla>
  </DomainObject.Predmet.ProtustrankaFormatedWithAdress>
  <DomainObject.Predmet.ProtustrankaFormatedWithAdressOIB>
    <izvorni_sadrzaj> OVUM d.o.o., OIB 93991942410, Gradišćanska 34, 10000 Zagreb</izvorni_sadrzaj>
    <derivirana_varijabla naziv="DomainObject.Predmet.ProtustrankaFormatedWithAdressOIB_1"> OVUM d.o.o., OIB 93991942410, Gradišćanska 34, 10000 Zagreb</derivirana_varijabla>
  </DomainObject.Predmet.ProtustrankaFormatedWithAdressOIB>
  <DomainObject.Predmet.ProtustrankaWithAdress>
    <izvorni_sadrzaj>OVUM d.o.o. Gradišćanska 34, 10000 Zagreb</izvorni_sadrzaj>
    <derivirana_varijabla naziv="DomainObject.Predmet.ProtustrankaWithAdress_1">OVUM d.o.o. Gradišćanska 34, 10000 Zagreb</derivirana_varijabla>
  </DomainObject.Predmet.ProtustrankaWithAdress>
  <DomainObject.Predmet.ProtustrankaWithAdressOIB>
    <izvorni_sadrzaj>OVUM d.o.o., OIB 93991942410, Gradišćanska 34, 10000 Zagreb</izvorni_sadrzaj>
    <derivirana_varijabla naziv="DomainObject.Predmet.ProtustrankaWithAdressOIB_1">OVUM d.o.o., OIB 93991942410, Gradišćanska 34, 10000 Zagreb</derivirana_varijabla>
  </DomainObject.Predmet.ProtustrankaWithAdressOIB>
  <DomainObject.Predmet.ProtustrankaNazivFormated>
    <izvorni_sadrzaj>OVUM d.o.o.</izvorni_sadrzaj>
    <derivirana_varijabla naziv="DomainObject.Predmet.ProtustrankaNazivFormated_1">OVUM d.o.o.</derivirana_varijabla>
  </DomainObject.Predmet.ProtustrankaNazivFormated>
  <DomainObject.Predmet.ProtustrankaNazivFormatedOIB>
    <izvorni_sadrzaj>OVUM d.o.o., OIB 93991942410</izvorni_sadrzaj>
    <derivirana_varijabla naziv="DomainObject.Predmet.ProtustrankaNazivFormatedOIB_1">OVUM d.o.o., OIB 93991942410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OVUM d.o.o.; PERFA - BIO d.o.o. za proizvodnju i trgovinu</izvorni_sadrzaj>
    <derivirana_varijabla naziv="DomainObject.Predmet.StrankaFormated_1">  OVUM d.o.o.; PERFA - BIO d.o.o. za proizvodnju i trgovinu</derivirana_varijabla>
  </DomainObject.Predmet.StrankaFormated>
  <DomainObject.Predmet.StrankaFormatedOIB>
    <izvorni_sadrzaj>  OVUM d.o.o., OIB 93991942410; PERFA - BIO d.o.o. za proizvodnju i trgovinu, OIB 77145316465</izvorni_sadrzaj>
    <derivirana_varijabla naziv="DomainObject.Predmet.StrankaFormatedOIB_1">  OVUM d.o.o., OIB 93991942410; PERFA - BIO d.o.o. za proizvodnju i trgovinu, OIB 77145316465</derivirana_varijabla>
  </DomainObject.Predmet.StrankaFormatedOIB>
  <DomainObject.Predmet.StrankaFormatedWithAdress>
    <izvorni_sadrzaj> OVUM d.o.o., Gradišćanska 34, 10000 Zagreb; PERFA - BIO d.o.o. za proizvodnju i trgovinu, Golubovečka 44, 49240 Donja Stubica</izvorni_sadrzaj>
    <derivirana_varijabla naziv="DomainObject.Predmet.StrankaFormatedWithAdress_1"> OVUM d.o.o., Gradišćanska 34, 10000 Zagreb; PERFA - BIO d.o.o. za proizvodnju i trgovinu, Golubovečka 44, 49240 Donja Stubica</derivirana_varijabla>
  </DomainObject.Predmet.StrankaFormatedWithAdress>
  <DomainObject.Predmet.StrankaFormatedWithAdressOIB>
    <izvorni_sadrzaj> OVUM d.o.o., OIB 93991942410, Gradišćanska 34, 10000 Zagreb; PERFA - BIO d.o.o. za proizvodnju i trgovinu, OIB 77145316465, Golubovečka 44, 49240 Donja Stubica</izvorni_sadrzaj>
    <derivirana_varijabla naziv="DomainObject.Predmet.StrankaFormatedWithAdressOIB_1"> OVUM d.o.o., OIB 93991942410, Gradišćanska 34, 10000 Zagreb; PERFA - BIO d.o.o. za proizvodnju i trgovinu, OIB 77145316465, Golubovečka 44, 49240 Donja Stubica</derivirana_varijabla>
  </DomainObject.Predmet.StrankaFormatedWithAdressOIB>
  <DomainObject.Predmet.StrankaWithAdress>
    <izvorni_sadrzaj>OVUM d.o.o. Gradišćanska 34,10000 Zagreb,PERFA - BIO d.o.o. za proizvodnju i trgovinu Golubovečka 44,49240 Donja Stubica</izvorni_sadrzaj>
    <derivirana_varijabla naziv="DomainObject.Predmet.StrankaWithAdress_1">OVUM d.o.o. Gradišćanska 34,10000 Zagreb,PERFA - BIO d.o.o. za proizvodnju i trgovinu Golubovečka 44,49240 Donja Stubica</derivirana_varijabla>
  </DomainObject.Predmet.StrankaWithAdress>
  <DomainObject.Predmet.StrankaWithAdressOIB>
    <izvorni_sadrzaj>OVUM d.o.o., OIB 93991942410, Gradišćanska 34,10000 Zagreb,PERFA - BIO d.o.o. za proizvodnju i trgovinu, OIB 77145316465, Golubovečka 44,49240 Donja Stubica</izvorni_sadrzaj>
    <derivirana_varijabla naziv="DomainObject.Predmet.StrankaWithAdressOIB_1">OVUM d.o.o., OIB 93991942410, Gradišćanska 34,10000 Zagreb,PERFA - BIO d.o.o. za proizvodnju i trgovinu, OIB 77145316465, Golubovečka 44,49240 Donja Stubica</derivirana_varijabla>
  </DomainObject.Predmet.StrankaWithAdressOIB>
  <DomainObject.Predmet.StrankaNazivFormated>
    <izvorni_sadrzaj>OVUM d.o.o.,PERFA - BIO d.o.o. za proizvodnju i trgovinu</izvorni_sadrzaj>
    <derivirana_varijabla naziv="DomainObject.Predmet.StrankaNazivFormated_1">OVUM d.o.o.,PERFA - BIO d.o.o. za proizvodnju i trgovinu</derivirana_varijabla>
  </DomainObject.Predmet.StrankaNazivFormated>
  <DomainObject.Predmet.StrankaNazivFormatedOIB>
    <izvorni_sadrzaj>OVUM d.o.o., OIB 93991942410,PERFA - BIO d.o.o. za proizvodnju i trgovinu, OIB 77145316465</izvorni_sadrzaj>
    <derivirana_varijabla naziv="DomainObject.Predmet.StrankaNazivFormatedOIB_1">OVUM d.o.o., OIB 93991942410,PERFA - BIO d.o.o. za proizvodnju i trgovinu, OIB 77145316465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OVUM d.o.o.</item>
      <item>PERFA - BIO d.o.o. za proizvodnju i trgovinu</item>
    </izvorni_sadrzaj>
    <derivirana_varijabla naziv="DomainObject.Predmet.StrankaListFormated_1">
      <item>OVUM d.o.o.</item>
      <item>PERFA - BIO d.o.o. za proizvodnju i trgovinu</item>
    </derivirana_varijabla>
  </DomainObject.Predmet.StrankaListFormated>
  <DomainObject.Predmet.StrankaListFormatedOIB>
    <izvorni_sadrzaj>
      <item>OVUM d.o.o., OIB 93991942410</item>
      <item>PERFA - BIO d.o.o. za proizvodnju i trgovinu, OIB 77145316465</item>
    </izvorni_sadrzaj>
    <derivirana_varijabla naziv="DomainObject.Predmet.StrankaListFormatedOIB_1">
      <item>OVUM d.o.o., OIB 93991942410</item>
      <item>PERFA - BIO d.o.o. za proizvodnju i trgovinu, OIB 77145316465</item>
    </derivirana_varijabla>
  </DomainObject.Predmet.StrankaListFormatedOIB>
  <DomainObject.Predmet.StrankaListFormatedWithAdress>
    <izvorni_sadrzaj>
      <item>OVUM d.o.o., Gradišćanska 34, 10000 Zagreb</item>
      <item>PERFA - BIO d.o.o. za proizvodnju i trgovinu, Golubovečka 44, 49240 Donja Stubica</item>
    </izvorni_sadrzaj>
    <derivirana_varijabla naziv="DomainObject.Predmet.StrankaListFormatedWithAdress_1">
      <item>OVUM d.o.o., Gradišćanska 34, 10000 Zagreb</item>
      <item>PERFA - BIO d.o.o. za proizvodnju i trgovinu, Golubovečka 44, 49240 Donja Stubica</item>
    </derivirana_varijabla>
  </DomainObject.Predmet.StrankaListFormatedWithAdress>
  <DomainObject.Predmet.StrankaListFormatedWithAdressOIB>
    <izvorni_sadrzaj>
      <item>OVUM d.o.o., OIB 93991942410, Gradišćanska 34, 10000 Zagreb</item>
      <item>PERFA - BIO d.o.o. za proizvodnju i trgovinu, OIB 77145316465, Golubovečka 44, 49240 Donja Stubica</item>
    </izvorni_sadrzaj>
    <derivirana_varijabla naziv="DomainObject.Predmet.StrankaListFormatedWithAdressOIB_1">
      <item>OVUM d.o.o., OIB 93991942410, Gradišćanska 34, 10000 Zagreb</item>
      <item>PERFA - BIO d.o.o. za proizvodnju i trgovinu, OIB 77145316465, Golubovečka 44, 49240 Donja Stubica</item>
    </derivirana_varijabla>
  </DomainObject.Predmet.StrankaListFormatedWithAdressOIB>
  <DomainObject.Predmet.StrankaListNazivFormated>
    <izvorni_sadrzaj>
      <item>OVUM d.o.o.</item>
      <item>PERFA - BIO d.o.o. za proizvodnju i trgovinu</item>
    </izvorni_sadrzaj>
    <derivirana_varijabla naziv="DomainObject.Predmet.StrankaListNazivFormated_1">
      <item>OVUM d.o.o.</item>
      <item>PERFA - BIO d.o.o. za proizvodnju i trgovinu</item>
    </derivirana_varijabla>
  </DomainObject.Predmet.StrankaListNazivFormated>
  <DomainObject.Predmet.StrankaListNazivFormatedOIB>
    <izvorni_sadrzaj>
      <item>OVUM d.o.o., OIB 93991942410</item>
      <item>PERFA - BIO d.o.o. za proizvodnju i trgovinu, OIB 77145316465</item>
    </izvorni_sadrzaj>
    <derivirana_varijabla naziv="DomainObject.Predmet.StrankaListNazivFormatedOIB_1">
      <item>OVUM d.o.o., OIB 93991942410</item>
      <item>PERFA - BIO d.o.o. za proizvodnju i trgovinu, OIB 77145316465</item>
    </derivirana_varijabla>
  </DomainObject.Predmet.StrankaListNazivFormatedOIB>
  <DomainObject.Predmet.ProtuStrankaListFormated>
    <izvorni_sadrzaj>
      <item>OVUM d.o.o.</item>
    </izvorni_sadrzaj>
    <derivirana_varijabla naziv="DomainObject.Predmet.ProtuStrankaListFormated_1">
      <item>OVUM d.o.o.</item>
    </derivirana_varijabla>
  </DomainObject.Predmet.ProtuStrankaListFormated>
  <DomainObject.Predmet.ProtuStrankaListFormatedOIB>
    <izvorni_sadrzaj>
      <item>OVUM d.o.o., OIB 93991942410</item>
    </izvorni_sadrzaj>
    <derivirana_varijabla naziv="DomainObject.Predmet.ProtuStrankaListFormatedOIB_1">
      <item>OVUM d.o.o., OIB 93991942410</item>
    </derivirana_varijabla>
  </DomainObject.Predmet.ProtuStrankaListFormatedOIB>
  <DomainObject.Predmet.ProtuStrankaListFormatedWithAdress>
    <izvorni_sadrzaj>
      <item>OVUM d.o.o., Gradišćanska 34, 10000 Zagreb</item>
    </izvorni_sadrzaj>
    <derivirana_varijabla naziv="DomainObject.Predmet.ProtuStrankaListFormatedWithAdress_1">
      <item>OVUM d.o.o., Gradišćanska 34, 10000 Zagreb</item>
    </derivirana_varijabla>
  </DomainObject.Predmet.ProtuStrankaListFormatedWithAdress>
  <DomainObject.Predmet.ProtuStrankaListFormatedWithAdressOIB>
    <izvorni_sadrzaj>
      <item>OVUM d.o.o., OIB 93991942410, Gradišćanska 34, 10000 Zagreb</item>
    </izvorni_sadrzaj>
    <derivirana_varijabla naziv="DomainObject.Predmet.ProtuStrankaListFormatedWithAdressOIB_1">
      <item>OVUM d.o.o., OIB 93991942410, Gradišćanska 34, 10000 Zagreb</item>
    </derivirana_varijabla>
  </DomainObject.Predmet.ProtuStrankaListFormatedWithAdressOIB>
  <DomainObject.Predmet.ProtuStrankaListNazivFormated>
    <izvorni_sadrzaj>
      <item>OVUM d.o.o.</item>
    </izvorni_sadrzaj>
    <derivirana_varijabla naziv="DomainObject.Predmet.ProtuStrankaListNazivFormated_1">
      <item>OVUM d.o.o.</item>
    </derivirana_varijabla>
  </DomainObject.Predmet.ProtuStrankaListNazivFormated>
  <DomainObject.Predmet.ProtuStrankaListNazivFormatedOIB>
    <izvorni_sadrzaj>
      <item>OVUM d.o.o., OIB 93991942410</item>
    </izvorni_sadrzaj>
    <derivirana_varijabla naziv="DomainObject.Predmet.ProtuStrankaListNazivFormatedOIB_1">
      <item>OVUM d.o.o., OIB 93991942410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St-17/2018-23</izvorni_sadrzaj>
    <derivirana_varijabla naziv="DomainObject.PoslovniBrojDokumenta_1">St-17/2018-23</derivirana_varijabla>
  </DomainObject.PoslovniBrojDokumenta>
  <DomainObject.Predmet.StrankaIDrugi>
    <izvorni_sadrzaj>OVUM d.o.o. i dr.</izvorni_sadrzaj>
    <derivirana_varijabla naziv="DomainObject.Predmet.StrankaIDrugi_1">OVUM d.o.o. i dr.</derivirana_varijabla>
  </DomainObject.Predmet.StrankaIDrugi>
  <DomainObject.Predmet.ProtustrankaIDrugi>
    <izvorni_sadrzaj>OVUM d.o.o.</izvorni_sadrzaj>
    <derivirana_varijabla naziv="DomainObject.Predmet.ProtustrankaIDrugi_1">OVUM d.o.o.</derivirana_varijabla>
  </DomainObject.Predmet.ProtustrankaIDrugi>
  <DomainObject.Predmet.StrankaIDrugiAdressOIB>
    <izvorni_sadrzaj>OVUM d.o.o., OIB 93991942410, Gradišćanska 34, 10000 Zagreb i dr.</izvorni_sadrzaj>
    <derivirana_varijabla naziv="DomainObject.Predmet.StrankaIDrugiAdressOIB_1">OVUM d.o.o., OIB 93991942410, Gradišćanska 34, 10000 Zagreb i dr.</derivirana_varijabla>
  </DomainObject.Predmet.StrankaIDrugiAdressOIB>
  <DomainObject.Predmet.ProtustrankaIDrugiAdressOIB>
    <izvorni_sadrzaj>OVUM d.o.o., OIB 93991942410, Gradišćanska 34, 10000 Zagreb</izvorni_sadrzaj>
    <derivirana_varijabla naziv="DomainObject.Predmet.ProtustrankaIDrugiAdressOIB_1">OVUM d.o.o., OIB 93991942410,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OVUM d.o.o.</item>
      <item>OVUM d.o.o.</item>
      <item>PERFA - BIO d.o.o. za proizvodnju i trgovinu</item>
    </izvorni_sadrzaj>
    <derivirana_varijabla naziv="DomainObject.Predmet.SudioniciListNaziv_1">
      <item>OVUM d.o.o.</item>
      <item>OVUM d.o.o.</item>
      <item>PERFA - BIO d.o.o. za proizvodnju i trgovinu</item>
    </derivirana_varijabla>
  </DomainObject.Predmet.SudioniciListNaziv>
  <DomainObject.Predmet.SudioniciListAdressOIB>
    <izvorni_sadrzaj>
      <item>OVUM d.o.o., OIB 93991942410, Gradišćanska 34,10000 Zagreb</item>
      <item>OVUM d.o.o., OIB 93991942410, Gradišćanska 34,10000 Zagreb</item>
      <item>PERFA - BIO d.o.o. za proizvodnju i trgovinu, OIB 77145316465, Golubovečka 44,49240 Donja Stubica</item>
    </izvorni_sadrzaj>
    <derivirana_varijabla naziv="DomainObject.Predmet.SudioniciListAdressOIB_1">
      <item>OVUM d.o.o., OIB 93991942410, Gradišćanska 34,10000 Zagreb</item>
      <item>OVUM d.o.o., OIB 93991942410, Gradišćanska 34,10000 Zagreb</item>
      <item>PERFA - BIO d.o.o. za proizvodnju i trgovinu, OIB 77145316465, Golubovečka 44,49240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93991942410</item>
      <item>, OIB 93991942410</item>
      <item>, OIB 77145316465</item>
    </izvorni_sadrzaj>
    <derivirana_varijabla naziv="DomainObject.Predmet.SudioniciListNazivOIB_1">
      <item>, OIB 93991942410</item>
      <item>, OIB 93991942410</item>
      <item>, OIB 77145316465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1244</properties:Words>
  <properties:Characters>7331</properties:Characters>
  <properties:Lines>322</properties:Lines>
  <properties:Paragraphs>151</properties:Paragraphs>
  <properties:TotalTime>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2018-07-17T08:17:00Z</dcterms:created>
  <dc:creator>Korisnik</dc:creator>
  <cp:lastModifiedBy>Valentina Delač</cp:lastModifiedBy>
  <cp:lastPrinted>2018-07-18T08:12:00Z</cp:lastPrinted>
  <dcterms:modified xmlns:xsi="http://www.w3.org/2001/XMLSchema-instance" xsi:type="dcterms:W3CDTF">2018-07-18T08:57:00Z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St-17/2018-23 / Zapisnik - Ročište za glasovanje o planu restrukturiranja (180717_Zapisnik_glasovanje_OVUM.docx)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