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c6eb" w14:paraId="820c6eb" w:rsidRDefault="00C73781" w:rsidP="00910611" w:rsidR="00C73781" w:rsidRPr="00A575C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575C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A575C0">
      <w:pPr>
        <w:rPr>
          <w:rFonts w:eastAsia="MS Mincho"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A575C0">
      <w:pPr>
        <w:tabs>
          <w:tab w:pos="3387" w:val="left"/>
        </w:tabs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4734EA">
        <w:rPr>
          <w:rFonts w:hAnsi="Times New Roman" w:ascii="Times New Roman"/>
          <w:b w:val="false"/>
        </w:rPr>
        <w:t>odlučujući o prijedlogu Financijske agencije, Zagreb, Ulica grada Vukovara 70, Regionalni centar Rijeka, Podružnica Rijeka, Rijeka, F. Kurelca 8, OIB: 85821130368 za otvaranje stečajnog postupka nad</w:t>
      </w:r>
      <w:r w:rsidR="004734EA">
        <w:t xml:space="preserve"> </w:t>
      </w:r>
      <w:r w:rsidR="00C63D6A">
        <w:rPr>
          <w:rFonts w:eastAsiaTheme="minorHAnsi" w:hAnsi="Times New Roman" w:ascii="Times New Roman"/>
          <w:b w:val="false"/>
        </w:rPr>
        <w:t>NATURA OPATIJA jednostavno društvo s ograničenom odgovornošću za ugostiteljstvo i usluge Opatija, Maršala Tita 153, OIB: 28401396365</w:t>
      </w:r>
      <w:r w:rsidRPr="00A575C0">
        <w:rPr>
          <w:rFonts w:hAnsi="Times New Roman" w:ascii="Times New Roman"/>
          <w:b w:val="false"/>
        </w:rPr>
        <w:t>, dana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 xml:space="preserve">. listopada 2018.  </w:t>
      </w:r>
    </w:p>
    <w:p w:rsidRDefault="004734EA" w:rsidP="009F779F" w:rsidR="004734EA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i j e š i o   j e</w:t>
      </w:r>
    </w:p>
    <w:p w:rsidRDefault="009F779F" w:rsidP="004734EA" w:rsidR="009F779F" w:rsidRPr="00A575C0">
      <w:pPr>
        <w:jc w:val="both"/>
        <w:rPr>
          <w:rFonts w:hAnsi="Times New Roman" w:ascii="Times New Roman"/>
          <w:b w:val="false"/>
          <w:bCs/>
        </w:rPr>
      </w:pPr>
    </w:p>
    <w:p w:rsidRDefault="00A575C0" w:rsidP="004734EA" w:rsidR="004734E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</w:t>
      </w:r>
      <w:r w:rsidR="009F779F" w:rsidRPr="00A575C0">
        <w:rPr>
          <w:rFonts w:hAnsi="Times New Roman" w:ascii="Times New Roman"/>
          <w:b w:val="false"/>
        </w:rPr>
        <w:t xml:space="preserve">I. Za privremenog stečajnog upravitelja imenuje se </w:t>
      </w:r>
      <w:r w:rsidR="004734EA">
        <w:rPr>
          <w:rFonts w:hAnsi="Times New Roman" w:ascii="Times New Roman"/>
          <w:b w:val="false"/>
          <w:lang w:eastAsia="hr-HR"/>
        </w:rPr>
        <w:t>Ana Glavan Dukić, OIB: 32609326349, Agatićeva 6/II, Rijeka.</w:t>
      </w:r>
    </w:p>
    <w:p w:rsidRDefault="009F779F" w:rsidP="00A575C0" w:rsidR="009F779F" w:rsidRPr="00A575C0">
      <w:pPr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III. Pisano izvješće privremeni stečajni upravitelj dužan je predati sudu najkasnije do </w:t>
      </w:r>
      <w:r w:rsidR="004734EA">
        <w:rPr>
          <w:rFonts w:hAnsi="Times New Roman" w:ascii="Times New Roman"/>
          <w:b w:val="false"/>
        </w:rPr>
        <w:t>10. studenoga</w:t>
      </w:r>
      <w:r w:rsidRPr="00A575C0">
        <w:rPr>
          <w:rFonts w:hAnsi="Times New Roman" w:ascii="Times New Roman"/>
          <w:b w:val="false"/>
        </w:rPr>
        <w:t xml:space="preserve"> 2018. </w:t>
      </w:r>
    </w:p>
    <w:p w:rsidRDefault="009F779F" w:rsidP="009F779F" w:rsidR="009F779F" w:rsidRPr="00A575C0">
      <w:pPr>
        <w:pStyle w:val="Naslov2"/>
        <w:rPr>
          <w:bCs/>
          <w:sz w:val="24"/>
        </w:rPr>
      </w:pPr>
      <w:r w:rsidRPr="00A575C0">
        <w:rPr>
          <w:bCs/>
          <w:sz w:val="24"/>
        </w:rPr>
        <w:t>Obrazloženje</w:t>
      </w:r>
    </w:p>
    <w:p w:rsidRDefault="00E9632F" w:rsidP="00E9632F" w:rsidR="00E9632F" w:rsidRPr="00A575C0">
      <w:pPr>
        <w:rPr>
          <w:b w:val="false"/>
          <w:lang w:eastAsia="hr-HR"/>
        </w:rPr>
      </w:pP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C63D6A">
        <w:rPr>
          <w:rFonts w:eastAsiaTheme="minorHAnsi" w:hAnsi="Times New Roman" w:ascii="Times New Roman"/>
          <w:b w:val="false"/>
        </w:rPr>
        <w:t>NATURA OPATIJA jednostavno društvo s ograničenom odgovornošću za ugostiteljstvo i usluge Opatija, Maršala Tita 153, OIB: 28401396365</w:t>
      </w:r>
      <w:r w:rsidR="004734EA">
        <w:rPr>
          <w:rFonts w:hAnsi="Times New Roman" w:ascii="Times New Roman"/>
          <w:b w:val="false"/>
        </w:rPr>
        <w:t xml:space="preserve"> </w:t>
      </w:r>
      <w:r w:rsidRPr="00A575C0">
        <w:rPr>
          <w:rFonts w:eastAsia="Calibri" w:hAnsi="Times New Roman" w:ascii="Times New Roman"/>
          <w:b w:val="false"/>
        </w:rPr>
        <w:t>i sud je dana 19. rujna 2018. donio rješenje posl. br. 14 St-4</w:t>
      </w:r>
      <w:r w:rsidR="00C63D6A">
        <w:rPr>
          <w:rFonts w:eastAsia="Calibri" w:hAnsi="Times New Roman" w:ascii="Times New Roman"/>
          <w:b w:val="false"/>
        </w:rPr>
        <w:t>62</w:t>
      </w:r>
      <w:r w:rsidRPr="00A575C0">
        <w:rPr>
          <w:rFonts w:eastAsia="Calibri" w:hAnsi="Times New Roman" w:ascii="Times New Roman"/>
          <w:b w:val="false"/>
        </w:rPr>
        <w:t>/2018-3 kojim se pokreće prethodni postupak radi utvrđivanja pretpostavki za otvaranje stečajnog postupka nad dužnikom</w:t>
      </w:r>
      <w:r w:rsidRPr="00A575C0">
        <w:rPr>
          <w:rFonts w:hAnsi="Times New Roman" w:ascii="Times New Roman"/>
          <w:b w:val="false"/>
        </w:rPr>
        <w:t>.</w:t>
      </w:r>
    </w:p>
    <w:p w:rsidRDefault="009F779F" w:rsidP="009F779F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9F779F" w:rsidP="009F779F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3781" w:rsidP="009F779F" w:rsidR="00C73781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Rijeka,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>. listopada 2018.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A575C0">
      <w:pPr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A575C0">
      <w:pPr>
        <w:ind w:firstLine="720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A575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43A" w:rsidP="009F779F" w:rsidR="009E343A">
      <w:r>
        <w:separator/>
      </w:r>
    </w:p>
  </w:endnote>
  <w:endnote w:id="0" w:type="continuationSeparator">
    <w:p w:rsidRDefault="009E343A" w:rsidP="009F779F" w:rsidR="009E3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2230488"/>
      <w:docPartObj>
        <w:docPartGallery w:val="Page Numbers (Bottom of Page)"/>
        <w:docPartUnique/>
      </w:docPartObj>
    </w:sdtPr>
    <w:sdtEndPr/>
    <w:sdtContent>
      <w:p w:rsidRDefault="00C73781" w:rsidR="00C737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A29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43A" w:rsidP="009F779F" w:rsidR="009E343A">
      <w:r>
        <w:separator/>
      </w:r>
    </w:p>
  </w:footnote>
  <w:footnote w:id="0" w:type="continuationSeparator">
    <w:p w:rsidRDefault="009E343A" w:rsidP="009F779F" w:rsidR="009E3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4734EA" w:rsidR="009F779F">
    <w:pPr>
      <w:jc w:val="right"/>
    </w:pPr>
    <w:r>
      <w:tab/>
    </w:r>
    <w:r w:rsidRPr="00C73781">
      <w:rPr>
        <w:rFonts w:hAnsi="Times New Roman" w:ascii="Times New Roman"/>
        <w:b w:val="false"/>
      </w:rPr>
      <w:tab/>
      <w:t>Posl.br. 14 St-4</w:t>
    </w:r>
    <w:r w:rsidR="006D6E4C">
      <w:rPr>
        <w:rFonts w:hAnsi="Times New Roman" w:ascii="Times New Roman"/>
        <w:b w:val="false"/>
      </w:rPr>
      <w:t>62</w:t>
    </w:r>
    <w:r w:rsidRPr="00C73781">
      <w:rPr>
        <w:rFonts w:hAnsi="Times New Roman" w:ascii="Times New Roman"/>
        <w:b w:val="false"/>
      </w:rPr>
      <w:t>/2018-</w:t>
    </w:r>
    <w:r w:rsidR="004734E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B35D7"/>
    <w:rsid w:val="002B5E70"/>
    <w:rsid w:val="00387A29"/>
    <w:rsid w:val="004734EA"/>
    <w:rsid w:val="00624773"/>
    <w:rsid w:val="006B24F8"/>
    <w:rsid w:val="006D6E4C"/>
    <w:rsid w:val="007A4FFB"/>
    <w:rsid w:val="007B10A0"/>
    <w:rsid w:val="009E343A"/>
    <w:rsid w:val="009F779F"/>
    <w:rsid w:val="00A575C0"/>
    <w:rsid w:val="00AE5760"/>
    <w:rsid w:val="00B27ED6"/>
    <w:rsid w:val="00C63D6A"/>
    <w:rsid w:val="00C73781"/>
    <w:rsid w:val="00C847F2"/>
    <w:rsid w:val="00DF0379"/>
    <w:rsid w:val="00E15DC8"/>
    <w:rsid w:val="00E9632F"/>
    <w:rsid w:val="00FA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A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A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St-462/2018</izvorni_sadrzaj>
    <derivirana_varijabla naziv="DomainObject.Predmet.OznakaBroj_1">St-462/2018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OPATIJA j.d.o.o.</izvorni_sadrzaj>
    <derivirana_varijabla naziv="DomainObject.Predmet.ProtustrankaFormated_1">  NATURA OPATIJA j.d.o.o.</derivirana_varijabla>
  </DomainObject.Predmet.ProtustrankaFormated>
  <DomainObject.Predmet.ProtustrankaFormatedOIB>
    <izvorni_sadrzaj>  NATURA OPATIJA j.d.o.o., OIB 28401396365</izvorni_sadrzaj>
    <derivirana_varijabla naziv="DomainObject.Predmet.ProtustrankaFormatedOIB_1">  NATURA OPATIJA j.d.o.o., OIB 28401396365</derivirana_varijabla>
  </DomainObject.Predmet.ProtustrankaFormatedOIB>
  <DomainObject.Predmet.ProtustrankaFormatedWithAdress>
    <izvorni_sadrzaj> NATURA OPATIJA j.d.o.o., Maršala Tita 153, 51410 Opatija</izvorni_sadrzaj>
    <derivirana_varijabla naziv="DomainObject.Predmet.ProtustrankaFormatedWithAdress_1"> NATURA OPATIJA j.d.o.o., Maršala Tita 153, 51410 Opatija</derivirana_varijabla>
  </DomainObject.Predmet.ProtustrankaFormatedWithAdress>
  <DomainObject.Predmet.ProtustrankaFormatedWithAdressOIB>
    <izvorni_sadrzaj> NATURA OPATIJA j.d.o.o., OIB 28401396365, Maršala Tita 153, 51410 Opatija</izvorni_sadrzaj>
    <derivirana_varijabla naziv="DomainObject.Predmet.ProtustrankaFormatedWithAdressOIB_1"> NATURA OPATIJA j.d.o.o., OIB 28401396365, Maršala Tita 153, 51410 Opatija</derivirana_varijabla>
  </DomainObject.Predmet.ProtustrankaFormatedWithAdressOIB>
  <DomainObject.Predmet.ProtustrankaWithAdress>
    <izvorni_sadrzaj>NATURA OPATIJA j.d.o.o. Maršala Tita 153, 51410 Opatija</izvorni_sadrzaj>
    <derivirana_varijabla naziv="DomainObject.Predmet.ProtustrankaWithAdress_1">NATURA OPATIJA j.d.o.o. Maršala Tita 153, 51410 Opatija</derivirana_varijabla>
  </DomainObject.Predmet.ProtustrankaWithAdress>
  <DomainObject.Predmet.ProtustrankaWithAdressOIB>
    <izvorni_sadrzaj>NATURA OPATIJA j.d.o.o., OIB 28401396365, Maršala Tita 153, 51410 Opatija</izvorni_sadrzaj>
    <derivirana_varijabla naziv="DomainObject.Predmet.ProtustrankaWithAdressOIB_1">NATURA OPATIJA j.d.o.o., OIB 28401396365, Maršala Tita 153, 51410 Opatija</derivirana_varijabla>
  </DomainObject.Predmet.ProtustrankaWithAdressOIB>
  <DomainObject.Predmet.ProtustrankaNazivFormated>
    <izvorni_sadrzaj>NATURA OPATIJA j.d.o.o.</izvorni_sadrzaj>
    <derivirana_varijabla naziv="DomainObject.Predmet.ProtustrankaNazivFormated_1">NATURA OPATIJA j.d.o.o.</derivirana_varijabla>
  </DomainObject.Predmet.ProtustrankaNazivFormated>
  <DomainObject.Predmet.ProtustrankaNazivFormatedOIB>
    <izvorni_sadrzaj>NATURA OPATIJA j.d.o.o., OIB 28401396365</izvorni_sadrzaj>
    <derivirana_varijabla naziv="DomainObject.Predmet.ProtustrankaNazivFormatedOIB_1">NATURA OPATIJA j.d.o.o., OIB 28401396365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10083.52</izvorni_sadrzaj>
    <derivirana_varijabla naziv="DomainObject.Predmet.TrenutnaVrijednost_1">10083.52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NATURA OPATIJA j.d.o.o.</item>
    </izvorni_sadrzaj>
    <derivirana_varijabla naziv="DomainObject.Predmet.ProtuStrankaListFormated_1">
      <item>NATURA OPATIJA j.d.o.o.</item>
    </derivirana_varijabla>
  </DomainObject.Predmet.ProtuStrankaListFormated>
  <DomainObject.Predmet.ProtuStrankaListFormatedOIB>
    <izvorni_sadrzaj>
      <item>NATURA OPATIJA j.d.o.o., OIB 28401396365</item>
    </izvorni_sadrzaj>
    <derivirana_varijabla naziv="DomainObject.Predmet.ProtuStrankaListFormatedOIB_1">
      <item>NATURA OPATIJA j.d.o.o., OIB 28401396365</item>
    </derivirana_varijabla>
  </DomainObject.Predmet.ProtuStrankaListFormatedOIB>
  <DomainObject.Predmet.ProtuStrankaListFormatedWithAdress>
    <izvorni_sadrzaj>
      <item>NATURA OPATIJA j.d.o.o., Maršala Tita 153, 51410 Opatija</item>
    </izvorni_sadrzaj>
    <derivirana_varijabla naziv="DomainObject.Predmet.ProtuStrankaListFormatedWithAdress_1">
      <item>NATURA OPATIJA j.d.o.o., Maršala Tita 153, 51410 Opatija</item>
    </derivirana_varijabla>
  </DomainObject.Predmet.ProtuStrankaListFormatedWithAdress>
  <DomainObject.Predmet.ProtuStrankaListFormatedWithAdressOIB>
    <izvorni_sadrzaj>
      <item>NATURA OPATIJA j.d.o.o., OIB 28401396365, Maršala Tita 153, 51410 Opatija</item>
    </izvorni_sadrzaj>
    <derivirana_varijabla naziv="DomainObject.Predmet.ProtuStrankaListFormatedWithAdressOIB_1">
      <item>NATURA OPATIJA j.d.o.o., OIB 28401396365, Maršala Tita 153, 51410 Opatija</item>
    </derivirana_varijabla>
  </DomainObject.Predmet.ProtuStrankaListFormatedWithAdressOIB>
  <DomainObject.Predmet.ProtuStrankaListNazivFormated>
    <izvorni_sadrzaj>
      <item>NATURA OPATIJA j.d.o.o.</item>
    </izvorni_sadrzaj>
    <derivirana_varijabla naziv="DomainObject.Predmet.ProtuStrankaListNazivFormated_1">
      <item>NATURA OPATIJA j.d.o.o.</item>
    </derivirana_varijabla>
  </DomainObject.Predmet.ProtuStrankaListNazivFormated>
  <DomainObject.Predmet.ProtuStrankaListNazivFormatedOIB>
    <izvorni_sadrzaj>
      <item>NATURA OPATIJA j.d.o.o., OIB 28401396365</item>
    </izvorni_sadrzaj>
    <derivirana_varijabla naziv="DomainObject.Predmet.ProtuStrankaListNazivFormatedOIB_1">
      <item>NATURA OPATIJA j.d.o.o., OIB 28401396365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NATURA OPATIJA j.d.o.o.</izvorni_sadrzaj>
    <derivirana_varijabla naziv="DomainObject.Predmet.ProtustrankaIDrugi_1">NATURA OPATIJA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NATURA OPATIJA j.d.o.o., OIB 28401396365, Maršala Tita 153, 51410 Opatija</izvorni_sadrzaj>
    <derivirana_varijabla naziv="DomainObject.Predmet.ProtustrankaIDrugiAdressOIB_1">NATURA OPATIJA j.d.o.o., OIB 28401396365, Maršala Tita 153,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NATURA OPATIJA j.d.o.o.</item>
    </izvorni_sadrzaj>
    <derivirana_varijabla naziv="DomainObject.Predmet.SudioniciListNaziv_1">
      <item>FINA Rijeka</item>
      <item>NATURA OPATIJA j.d.o.o.</item>
    </derivirana_varijabla>
  </DomainObject.Predmet.SudioniciListNaziv>
  <DomainObject.Predmet.SudioniciListAdressOIB>
    <izvorni_sadrzaj>
      <item>FINA Rijeka, OIB 85821130368, Frana Kurelca 8,51000 Rijeka</item>
      <item>NATURA OPATIJA j.d.o.o., OIB 28401396365, Maršala Tita 153,51410 Opatija</item>
    </izvorni_sadrzaj>
    <derivirana_varijabla naziv="DomainObject.Predmet.SudioniciListAdressOIB_1">
      <item>FINA Rijeka, OIB 85821130368, Frana Kurelca 8,51000 Rijeka</item>
      <item>NATURA OPATIJA j.d.o.o., OIB 28401396365, Maršala Tita 153,51410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28401396365</item>
    </izvorni_sadrzaj>
    <derivirana_varijabla naziv="DomainObject.Predmet.SudioniciListNazivOIB_1">
      <item>, OIB 85821130368</item>
      <item>, OIB 28401396365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8FE4F-BBC5-4A3D-A43F-8AF905D4F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1969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2018-10-15T06:47:00Z</dcterms:created>
  <dc:creator>Valentina Erdelja</dc:creator>
  <cp:lastModifiedBy>Danijela Fumić</cp:lastModifiedBy>
  <cp:lastPrinted>2018-10-15T06:44:00Z</cp:lastPrinted>
  <dcterms:modified xmlns:xsi="http://www.w3.org/2001/XMLSchema-instance" xsi:type="dcterms:W3CDTF">2018-10-15T06:47:00Z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(462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