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cdc9" w14:paraId="c31cdc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E323F">
        <w:t>17</w:t>
      </w:r>
      <w:r w:rsidR="00F7118E">
        <w:t>76</w:t>
      </w:r>
      <w:r w:rsidR="001E323F">
        <w:t xml:space="preserve">/16-3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334BE3" w:rsidRPr="00334BE3">
        <w:t>TEKUNICA jednostavno društvo s ograničenom odgovornošću za proizvodnju, trgovinu i usluge</w:t>
      </w:r>
      <w:r w:rsidR="00334BE3">
        <w:t xml:space="preserve">, Osijek, </w:t>
      </w:r>
      <w:proofErr w:type="spellStart"/>
      <w:r w:rsidR="00334BE3">
        <w:t>Reisnerova</w:t>
      </w:r>
      <w:proofErr w:type="spellEnd"/>
      <w:r w:rsidR="00334BE3">
        <w:t xml:space="preserve"> 46, </w:t>
      </w:r>
      <w:r>
        <w:t>MBS:</w:t>
      </w:r>
      <w:r w:rsidRPr="00B42B7C">
        <w:t xml:space="preserve"> </w:t>
      </w:r>
      <w:r w:rsidR="00334BE3" w:rsidRPr="00334BE3">
        <w:t>030144613</w:t>
      </w:r>
      <w:r w:rsidR="00334BE3">
        <w:t xml:space="preserve">, </w:t>
      </w:r>
      <w:r>
        <w:t xml:space="preserve"> OIB: </w:t>
      </w:r>
      <w:r w:rsidR="00334BE3" w:rsidRPr="00334BE3">
        <w:t>70014097288</w:t>
      </w:r>
      <w:r w:rsidR="00AF62DE">
        <w:t xml:space="preserve">, </w:t>
      </w:r>
      <w:r>
        <w:t xml:space="preserve">temeljem članka 430. Stečajnog zakona („Narodne novine“ 71/15), dana </w:t>
      </w:r>
      <w:r w:rsidR="00AF62DE">
        <w:t>8.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70561">
        <w:t xml:space="preserve">TEKUNICA jednostavno društvo s ograničenom odgovornošću za proizvodnju, trgovinu i usluge, Osijek, </w:t>
      </w:r>
      <w:proofErr w:type="spellStart"/>
      <w:r w:rsidR="00C70561">
        <w:t>Reisnerova</w:t>
      </w:r>
      <w:proofErr w:type="spellEnd"/>
      <w:r w:rsidR="00C70561">
        <w:t xml:space="preserve"> 46, MBS: 030144613,  OIB: 70014097288, </w:t>
      </w:r>
      <w:r>
        <w:t xml:space="preserve">iznosi </w:t>
      </w:r>
      <w:r w:rsidR="00C70561">
        <w:t xml:space="preserve">156.988,19 </w:t>
      </w:r>
      <w:r>
        <w:t>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A084E">
        <w:t>177</w:t>
      </w:r>
      <w:r w:rsidR="0041506C">
        <w:t>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1506C">
        <w:t xml:space="preserve">8.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1506C" w:rsidP="00D641DA" w:rsidR="00D641DA">
      <w:pPr>
        <w:numPr>
          <w:ilvl w:val="0"/>
          <w:numId w:val="1"/>
        </w:numPr>
      </w:pPr>
      <w:r>
        <w:t>kal. 20.7.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E0EAF"/>
    <w:rsid w:val="000E404A"/>
    <w:rsid w:val="000E73DB"/>
    <w:rsid w:val="000E762A"/>
    <w:rsid w:val="000F179E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24709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TEKUNICA jednostavno društvo s ograničenom odgovornošću za proizvodnju, trgovinu i usluge</izvorni_sadrzaj>
    <derivirana_varijabla naziv="DomainObject.Predmet.ProtustrankaFormated_1">  TEKUNICA jednostavno društvo s ograničenom odgovornošću za proizvodnju, trgovinu i usluge</derivirana_varijabla>
  </DomainObject.Predmet.ProtustrankaFormated>
  <DomainObject.Predmet.ProtustrankaFormatedOIB>
    <izvorni_sadrzaj>  TEKUNICA jednostavno društvo s ograničenom odgovornošću za proizvodnju, trgovinu i usluge, OIB 70014097288</izvorni_sadrzaj>
    <derivirana_varijabla naziv="DomainObject.Predmet.ProtustrankaFormatedOIB_1">  TEKUNICA jednostavno društvo s ograničenom odgovornošću za proizvodnju, trgovinu i usluge, OIB 70014097288</derivirana_varijabla>
  </DomainObject.Predmet.ProtustrankaFormatedOIB>
  <DomainObject.Predmet.ProtustrankaFormatedWithAdress>
    <izvorni_sadrzaj> TEKUNICA jednostavno društvo s ograničenom odgovornošću za proizvodnju, trgovinu i usluge, Reisnerova 46, 31000 Osijek</izvorni_sadrzaj>
    <derivirana_varijabla naziv="DomainObject.Predmet.ProtustrankaFormatedWithAdress_1"> TEKUNICA jednostavno društvo s ograničenom odgovornošću za proizvodnju, trgovinu i usluge, Reisnerova 46, 31000 Osijek</derivirana_varijabla>
  </DomainObject.Predmet.ProtustrankaFormatedWithAdress>
  <DomainObject.Predmet.ProtustrankaFormatedWithAdressOIB>
    <izvorni_sadrzaj> TEKUNICA jednostavno društvo s ograničenom odgovornošću za proizvodnju, trgovinu i usluge, OIB 70014097288, Reisnerova 46, 31000 Osijek</izvorni_sadrzaj>
    <derivirana_varijabla naziv="DomainObject.Predmet.ProtustrankaFormatedWithAdressOIB_1"> TEKUNICA jednostavno društvo s ograničenom odgovornošću za proizvodnju, trgovinu i usluge, OIB 70014097288, Reisnerova 46, 31000 Osijek</derivirana_varijabla>
  </DomainObject.Predmet.ProtustrankaFormatedWithAdressOIB>
  <DomainObject.Predmet.ProtustrankaWithAdress>
    <izvorni_sadrzaj>TEKUNICA jednostavno društvo s ograničenom odgovornošću za proizvodnju, trgovinu i usluge Reisnerova 46, 31000 Osijek</izvorni_sadrzaj>
    <derivirana_varijabla naziv="DomainObject.Predmet.ProtustrankaWithAdress_1">TEKUNICA jednostavno društvo s ograničenom odgovornošću za proizvodnju, trgovinu i usluge Reisnerova 46, 31000 Osijek</derivirana_varijabla>
  </DomainObject.Predmet.ProtustrankaWithAdress>
  <DomainObject.Predmet.ProtustrankaWithAdressOIB>
    <izvorni_sadrzaj>TEKUNICA jednostavno društvo s ograničenom odgovornošću za proizvodnju, trgovinu i usluge, OIB 70014097288, Reisnerova 46, 31000 Osijek</izvorni_sadrzaj>
    <derivirana_varijabla naziv="DomainObject.Predmet.ProtustrankaWithAdressOIB_1">TEKUNICA jednostavno društvo s ograničenom odgovornošću za proizvodnju, trgovinu i usluge, OIB 70014097288, Reisnerova 46, 31000 Osijek</derivirana_varijabla>
  </DomainObject.Predmet.ProtustrankaWithAdressOIB>
  <DomainObject.Predmet.ProtustrankaNazivFormated>
    <izvorni_sadrzaj>TEKUNICA jednostavno društvo s ograničenom odgovornošću za proizvodnju, trgovinu i usluge</izvorni_sadrzaj>
    <derivirana_varijabla naziv="DomainObject.Predmet.ProtustrankaNazivFormated_1">TEKUNICA jednostavno društvo s ograničenom odgovornošću za proizvodnju, trgovinu i usluge</derivirana_varijabla>
  </DomainObject.Predmet.ProtustrankaNazivFormated>
  <DomainObject.Predmet.ProtustrankaNazivFormatedOIB>
    <izvorni_sadrzaj>TEKUNICA jednostavno društvo s ograničenom odgovornošću za proizvodnju, trgovinu i usluge, OIB 70014097288</izvorni_sadrzaj>
    <derivirana_varijabla naziv="DomainObject.Predmet.ProtustrankaNazivFormatedOIB_1">TEKUNICA jednostavno društvo s ograničenom odgovornošću za proizvodnju, trgovinu i usluge, OIB 70014097288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TEKUNICA jednostavno društvo s ograničenom odgovornošću za proizvodnju, trgovinu i usluge</item>
    </izvorni_sadrzaj>
    <derivirana_varijabla naziv="DomainObject.Predmet.ProtuStrankaListFormated_1">
      <item>TEKUNICA jednostavno društvo s ograničenom odgovornošću za proizvodnju, trgovinu i usluge</item>
    </derivirana_varijabla>
  </DomainObject.Predmet.ProtuStrankaListFormated>
  <DomainObject.Predmet.ProtuStrankaListFormatedOIB>
    <izvorni_sadrzaj>
      <item>TEKUNICA jednostavno društvo s ograničenom odgovornošću za proizvodnju, trgovinu i usluge, OIB 70014097288</item>
    </izvorni_sadrzaj>
    <derivirana_varijabla naziv="DomainObject.Predmet.ProtuStrankaListFormatedOIB_1">
      <item>TEKUNICA jednostavno društvo s ograničenom odgovornošću za proizvodnju, trgovinu i usluge, OIB 70014097288</item>
    </derivirana_varijabla>
  </DomainObject.Predmet.ProtuStrankaListFormatedOIB>
  <DomainObject.Predmet.ProtuStrankaListFormatedWithAdress>
    <izvorni_sadrzaj>
      <item>TEKUNICA jednostavno društvo s ograničenom odgovornošću za proizvodnju, trgovinu i usluge, Reisnerova 46, 31000 Osijek</item>
    </izvorni_sadrzaj>
    <derivirana_varijabla naziv="DomainObject.Predmet.ProtuStrankaListFormatedWithAdress_1">
      <item>TEKUNICA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TEKUNICA jednostavno društvo s ograničenom odgovornošću za proizvodnju, trgovinu i usluge, OIB 70014097288, Reisnerova 46, 31000 Osijek</item>
    </izvorni_sadrzaj>
    <derivirana_varijabla naziv="DomainObject.Predmet.ProtuStrankaListFormatedWithAdressOIB_1">
      <item>TEKUNICA jednostavno društvo s ograničenom odgovornošću za proizvodnju, trgovinu i usluge, OIB 70014097288, Reisnerova 46, 31000 Osijek</item>
    </derivirana_varijabla>
  </DomainObject.Predmet.ProtuStrankaListFormatedWithAdressOIB>
  <DomainObject.Predmet.ProtuStrankaListNazivFormated>
    <izvorni_sadrzaj>
      <item>TEKUNICA jednostavno društvo s ograničenom odgovornošću za proizvodnju, trgovinu i usluge</item>
    </izvorni_sadrzaj>
    <derivirana_varijabla naziv="DomainObject.Predmet.ProtuStrankaListNazivFormated_1">
      <item>TEKUNICA jednostavno društvo s ograničenom odgovornošću za proizvodnju, trgovinu i usluge</item>
    </derivirana_varijabla>
  </DomainObject.Predmet.ProtuStrankaListNazivFormated>
  <DomainObject.Predmet.ProtuStrankaListNazivFormatedOIB>
    <izvorni_sadrzaj>
      <item>TEKUNICA jednostavno društvo s ograničenom odgovornošću za proizvodnju, trgovinu i usluge, OIB 70014097288</item>
    </izvorni_sadrzaj>
    <derivirana_varijabla naziv="DomainObject.Predmet.ProtuStrankaListNazivFormatedOIB_1">
      <item>TEKUNICA jednostavno društvo s ograničenom odgovornošću za proizvodnju, trgovinu i usluge, OIB 70014097288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TEKUNICA jednostavno društvo s ograničenom odgovornošću za proizvodnju, trgovinu i usluge</izvorni_sadrzaj>
    <derivirana_varijabla naziv="DomainObject.Predmet.ProtustrankaIDrugi_1">TEKUNICA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TEKUNICA jednostavno društvo s ograničenom odgovornošću za proizvodnju, trgovinu i usluge, OIB 70014097288, Reisnerova 46, 31000 Osijek</izvorni_sadrzaj>
    <derivirana_varijabla naziv="DomainObject.Predmet.ProtustrankaIDrugiAdressOIB_1">TEKUNICA jednostavno društvo s ograničenom odgovornošću za proizvodnju, trgovinu i usluge, OIB 70014097288,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TEKUNICA jednostavno društvo s ograničenom odgovornošću za proizvodnju, trgovinu i usluge</item>
    </izvorni_sadrzaj>
    <derivirana_varijabla naziv="DomainObject.Predmet.SudioniciListNaziv_1">
      <item>FINA RC OSIJEK</item>
      <item>TEKUNICA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TEKUNICA jednostavno društvo s ograničenom odgovornošću za proizvodnju, trgovinu i usluge, OIB 70014097288, Reisnerova 46,31000 Osijek</item>
    </izvorni_sadrzaj>
    <derivirana_varijabla naziv="DomainObject.Predmet.SudioniciListAdressOIB_1">
      <item>FINA RC OSIJEK, OIB 85821130368</item>
      <item>TEKUNICA jednostavno društvo s ograničenom odgovornošću za proizvodnju, trgovinu i usluge, OIB 70014097288, Reisnerova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70014097288</item>
    </izvorni_sadrzaj>
    <derivirana_varijabla naziv="DomainObject.Predmet.SudioniciListNazivOIB_1">
      <item>, OIB 85821130368</item>
      <item>, OIB 70014097288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1952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2016-06-08T04:45:00Z</dcterms:created>
  <dc:creator>Korisnik</dc:creator>
  <cp:lastModifiedBy>Sanja Ban</cp:lastModifiedBy>
  <cp:lastPrinted>2016-01-25T06:30:00Z</cp:lastPrinted>
  <dcterms:modified xmlns:xsi="http://www.w3.org/2001/XMLSchema-instance" xsi:type="dcterms:W3CDTF">2016-06-08T08:16:00Z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