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9f164" w14:paraId="129f164" w:rsidRDefault="0045410F" w:rsidP="0045410F" w:rsidR="0045410F" w:rsidRPr="00BD6639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BD6639">
        <w:rPr>
          <w:rFonts w:hAnsi="Times New Roman" w:ascii="Times New Roman"/>
          <w:szCs w:val="24"/>
        </w:rPr>
        <w:t xml:space="preserve">  </w:t>
      </w:r>
    </w:p>
    <w:p w:rsidRDefault="0045410F" w:rsidP="0045410F" w:rsidR="0045410F" w:rsidRPr="00BD6639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  </w:t>
      </w:r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5410F" w:rsidP="0045410F" w:rsidR="0045410F" w:rsidRPr="00BD6639">
      <w:pPr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 xml:space="preserve">           Republika Hrvatska</w:t>
      </w:r>
    </w:p>
    <w:p w:rsidRDefault="0045410F" w:rsidP="0045410F" w:rsidR="0045410F" w:rsidRPr="00BD6639">
      <w:pPr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>TRGOVAČKI SUD U ZAGREBU</w:t>
      </w:r>
    </w:p>
    <w:p w:rsidRDefault="0045410F" w:rsidP="0045410F" w:rsidR="0045410F" w:rsidRPr="00BD6639">
      <w:pPr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 xml:space="preserve">         Zagreb, Amruševa 2/II</w:t>
      </w:r>
      <w:r w:rsidRPr="00BD6639">
        <w:rPr>
          <w:rFonts w:hAnsi="Times New Roman" w:ascii="Times New Roman"/>
          <w:szCs w:val="24"/>
        </w:rPr>
        <w:tab/>
        <w:t xml:space="preserve">                                           </w:t>
      </w:r>
    </w:p>
    <w:p w:rsidRDefault="0045410F" w:rsidP="0045410F" w:rsidR="0045410F" w:rsidRPr="00BD6639">
      <w:pPr>
        <w:jc w:val="right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 xml:space="preserve">   20. St-</w:t>
      </w:r>
      <w:r>
        <w:rPr>
          <w:rFonts w:hAnsi="Times New Roman" w:ascii="Times New Roman"/>
          <w:szCs w:val="24"/>
        </w:rPr>
        <w:t>59/11</w:t>
      </w:r>
    </w:p>
    <w:p w:rsidRDefault="0045410F" w:rsidP="0045410F" w:rsidR="0045410F" w:rsidRPr="00BD6639">
      <w:pPr>
        <w:jc w:val="center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>R E P U B L I K A   H R V A T S K A</w:t>
      </w:r>
    </w:p>
    <w:p w:rsidRDefault="0045410F" w:rsidP="0045410F" w:rsidR="0045410F" w:rsidRPr="00BD6639">
      <w:pPr>
        <w:jc w:val="right"/>
        <w:rPr>
          <w:rFonts w:hAnsi="Times New Roman" w:ascii="Times New Roman"/>
          <w:szCs w:val="24"/>
        </w:rPr>
      </w:pPr>
    </w:p>
    <w:p w:rsidRDefault="0045410F" w:rsidP="0045410F" w:rsidR="0045410F" w:rsidRPr="00BD6639">
      <w:pPr>
        <w:jc w:val="center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 xml:space="preserve">Z A K L J U Č A K </w:t>
      </w:r>
    </w:p>
    <w:p w:rsidRDefault="0045410F" w:rsidP="0045410F" w:rsidR="0045410F" w:rsidRPr="00BD6639">
      <w:pPr>
        <w:jc w:val="center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 xml:space="preserve">  </w:t>
      </w:r>
    </w:p>
    <w:p w:rsidRDefault="0045410F" w:rsidP="0045410F" w:rsidR="0045410F">
      <w:pPr>
        <w:pStyle w:val="Tijeloteksta"/>
        <w:jc w:val="both"/>
        <w:rPr>
          <w:rFonts w:hAnsi="Times New Roman" w:ascii="Times New Roman"/>
          <w:sz w:val="24"/>
          <w:szCs w:val="24"/>
        </w:rPr>
      </w:pPr>
      <w:r w:rsidRPr="00BD6639">
        <w:rPr>
          <w:rFonts w:hAnsi="Times New Roman" w:ascii="Times New Roman"/>
          <w:sz w:val="24"/>
          <w:szCs w:val="24"/>
        </w:rPr>
        <w:tab/>
        <w:t xml:space="preserve">TRGOVAČKI SUD U ZAGREBU, po sucu pojedincu Luciji Butigan, u stečajnom postupku nad stečajnim dužnikom </w:t>
      </w:r>
      <w:r w:rsidRPr="009A0CFD">
        <w:rPr>
          <w:rFonts w:hAnsi="Times New Roman" w:ascii="Times New Roman"/>
          <w:sz w:val="24"/>
          <w:szCs w:val="24"/>
        </w:rPr>
        <w:t>GUMARA-ČAVIĆ d.d., Zagreb, Ivanečka 1, MBS: 080009343, OIB: 87878590994,</w:t>
      </w:r>
      <w:r>
        <w:rPr>
          <w:rFonts w:hAnsi="Times New Roman" w:ascii="Times New Roman"/>
          <w:sz w:val="24"/>
          <w:szCs w:val="24"/>
        </w:rPr>
        <w:t xml:space="preserve"> </w:t>
      </w:r>
      <w:r w:rsidRPr="00BD6639">
        <w:rPr>
          <w:rFonts w:hAnsi="Times New Roman" w:ascii="Times New Roman"/>
          <w:sz w:val="24"/>
          <w:szCs w:val="24"/>
        </w:rPr>
        <w:t xml:space="preserve">dana </w:t>
      </w:r>
      <w:r w:rsidR="00DB57AB">
        <w:rPr>
          <w:rFonts w:hAnsi="Times New Roman" w:ascii="Times New Roman"/>
          <w:sz w:val="24"/>
          <w:szCs w:val="24"/>
        </w:rPr>
        <w:t>17</w:t>
      </w:r>
      <w:r>
        <w:rPr>
          <w:rFonts w:hAnsi="Times New Roman" w:ascii="Times New Roman"/>
          <w:sz w:val="24"/>
          <w:szCs w:val="24"/>
        </w:rPr>
        <w:t xml:space="preserve">. </w:t>
      </w:r>
      <w:r w:rsidR="00DB57AB">
        <w:rPr>
          <w:rFonts w:hAnsi="Times New Roman" w:ascii="Times New Roman"/>
          <w:sz w:val="24"/>
          <w:szCs w:val="24"/>
        </w:rPr>
        <w:t>prosinca</w:t>
      </w:r>
      <w:r>
        <w:rPr>
          <w:rFonts w:hAnsi="Times New Roman" w:ascii="Times New Roman"/>
          <w:sz w:val="24"/>
          <w:szCs w:val="24"/>
        </w:rPr>
        <w:t xml:space="preserve"> 2015. </w:t>
      </w:r>
    </w:p>
    <w:p w:rsidRDefault="0045410F" w:rsidP="0045410F" w:rsidR="0045410F" w:rsidRPr="00BD6639">
      <w:pPr>
        <w:pStyle w:val="Tijeloteksta"/>
        <w:jc w:val="both"/>
        <w:rPr>
          <w:rFonts w:hAnsi="Times New Roman" w:ascii="Times New Roman"/>
          <w:sz w:val="24"/>
          <w:szCs w:val="24"/>
        </w:rPr>
      </w:pPr>
    </w:p>
    <w:p w:rsidRDefault="0045410F" w:rsidP="0045410F" w:rsidR="0045410F" w:rsidRPr="00BD6639">
      <w:pPr>
        <w:jc w:val="center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 xml:space="preserve">z a k l j u č i o    j e </w:t>
      </w:r>
    </w:p>
    <w:p w:rsidRDefault="0045410F" w:rsidP="0045410F" w:rsidR="0045410F" w:rsidRPr="00BD6639">
      <w:pPr>
        <w:jc w:val="center"/>
        <w:rPr>
          <w:rFonts w:hAnsi="Times New Roman" w:ascii="Times New Roman"/>
          <w:szCs w:val="24"/>
        </w:rPr>
      </w:pPr>
    </w:p>
    <w:p w:rsidRDefault="0045410F" w:rsidP="0045410F" w:rsidR="0045410F">
      <w:pPr>
        <w:numPr>
          <w:ilvl w:val="0"/>
          <w:numId w:val="3"/>
        </w:numPr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 xml:space="preserve">Određuje se prodaja u stečajnom postupku nekretnina u vlasništvu stečajnog dužnika </w:t>
      </w:r>
      <w:r w:rsidRPr="00590A13">
        <w:rPr>
          <w:rFonts w:hAnsi="Times New Roman" w:ascii="Times New Roman"/>
          <w:szCs w:val="24"/>
        </w:rPr>
        <w:t>GUMARA-ČAVIĆ d.d., Zagreb, Ivanečka 1, MBS: 080009343, OIB: 87878590994,</w:t>
      </w:r>
      <w:r>
        <w:rPr>
          <w:rFonts w:hAnsi="Times New Roman" w:ascii="Times New Roman"/>
          <w:szCs w:val="24"/>
        </w:rPr>
        <w:t xml:space="preserve"> </w:t>
      </w:r>
      <w:r w:rsidRPr="00BD6639">
        <w:rPr>
          <w:rFonts w:hAnsi="Times New Roman" w:ascii="Times New Roman"/>
          <w:bCs/>
          <w:szCs w:val="24"/>
        </w:rPr>
        <w:t xml:space="preserve">uz odgovarajuću primjenu pravila o ovrsi na nekretninama i to: </w:t>
      </w:r>
    </w:p>
    <w:p w:rsidRDefault="0045410F" w:rsidP="0045410F" w:rsidR="0045410F">
      <w:pPr>
        <w:tabs>
          <w:tab w:pos="720" w:val="num"/>
        </w:tabs>
        <w:jc w:val="both"/>
        <w:rPr>
          <w:rFonts w:hAnsi="Times New Roman" w:ascii="Times New Roman"/>
          <w:bCs/>
          <w:szCs w:val="24"/>
        </w:rPr>
      </w:pPr>
    </w:p>
    <w:p w:rsidRDefault="0045410F" w:rsidP="0045410F" w:rsidR="0045410F" w:rsidRPr="004B0C6F">
      <w:pPr>
        <w:tabs>
          <w:tab w:pos="720" w:val="num"/>
        </w:tabs>
        <w:ind w:left="720"/>
        <w:jc w:val="both"/>
        <w:rPr>
          <w:rFonts w:hAnsi="Times New Roman" w:ascii="Times New Roman"/>
          <w:bCs/>
          <w:szCs w:val="24"/>
        </w:rPr>
      </w:pPr>
      <w:r w:rsidRPr="004B0C6F">
        <w:rPr>
          <w:rFonts w:hAnsi="Times New Roman" w:ascii="Times New Roman"/>
          <w:bCs/>
          <w:szCs w:val="24"/>
        </w:rPr>
        <w:t>1.  nekretnina upisana u z.k.ul. 108300, k.o. Grad Zagreb,  Općinski građanski sud u Zagrebu, zemljišno knjižni odjel, kat. čes. br. 5428/3- četiri zgrade u Zagrebu, Ivanečka ulica, u kopiji plana označene brojem I – tlocrtne površine 1637 čm, broj II – tlocrtne površine 35 čm, III – tlocrtne površine 153 čm i broj IV – tlocrtne površine 77 čm, odnosno ukupne površine 4.590 m</w:t>
      </w:r>
      <w:r w:rsidRPr="00DB57AB">
        <w:rPr>
          <w:rFonts w:hAnsi="Times New Roman" w:ascii="Times New Roman"/>
          <w:bCs/>
          <w:szCs w:val="24"/>
          <w:vertAlign w:val="superscript"/>
        </w:rPr>
        <w:t>2</w:t>
      </w:r>
    </w:p>
    <w:p w:rsidRDefault="0045410F" w:rsidP="0045410F" w:rsidR="0045410F" w:rsidRPr="004B0C6F">
      <w:pPr>
        <w:tabs>
          <w:tab w:pos="720" w:val="num"/>
        </w:tabs>
        <w:ind w:left="720"/>
        <w:jc w:val="both"/>
        <w:rPr>
          <w:rFonts w:hAnsi="Times New Roman" w:ascii="Times New Roman"/>
          <w:bCs/>
          <w:szCs w:val="24"/>
        </w:rPr>
      </w:pPr>
    </w:p>
    <w:p w:rsidRDefault="0045410F" w:rsidP="0045410F" w:rsidR="0045410F">
      <w:pPr>
        <w:tabs>
          <w:tab w:pos="720" w:val="num"/>
        </w:tabs>
        <w:ind w:left="720"/>
        <w:jc w:val="both"/>
        <w:rPr>
          <w:rFonts w:hAnsi="Times New Roman" w:ascii="Times New Roman"/>
          <w:bCs/>
          <w:szCs w:val="24"/>
        </w:rPr>
      </w:pPr>
      <w:r w:rsidRPr="004B0C6F">
        <w:rPr>
          <w:rFonts w:hAnsi="Times New Roman" w:ascii="Times New Roman"/>
          <w:bCs/>
          <w:szCs w:val="24"/>
        </w:rPr>
        <w:t>2.  nekretnina upisana u z.k.ul. br. 21652, k.o. Grad Zagreb, Općinski građanski sud u Zagrebu, zemljišno knjižni odjel, kat. čes. br. 5428/4 – kuća br. 3/B. Ivanečka ul. površine 45m</w:t>
      </w:r>
      <w:r w:rsidR="00DB57AB" w:rsidRPr="00DB57AB">
        <w:rPr>
          <w:rFonts w:hAnsi="Times New Roman" w:ascii="Times New Roman"/>
          <w:bCs/>
          <w:szCs w:val="24"/>
          <w:vertAlign w:val="superscript"/>
        </w:rPr>
        <w:t>2</w:t>
      </w:r>
      <w:r w:rsidRPr="004B0C6F">
        <w:rPr>
          <w:rFonts w:hAnsi="Times New Roman" w:ascii="Times New Roman"/>
          <w:bCs/>
          <w:szCs w:val="24"/>
        </w:rPr>
        <w:t>, kat.čes.br. 5428/5- kuća br. 3, Ivanečka ul., površine 25 m</w:t>
      </w:r>
      <w:r w:rsidR="00DB57AB" w:rsidRPr="00DB57AB">
        <w:rPr>
          <w:rFonts w:hAnsi="Times New Roman" w:ascii="Times New Roman"/>
          <w:bCs/>
          <w:szCs w:val="24"/>
          <w:vertAlign w:val="superscript"/>
        </w:rPr>
        <w:t>2</w:t>
      </w:r>
    </w:p>
    <w:p w:rsidRDefault="0045410F" w:rsidP="0045410F" w:rsidR="0045410F" w:rsidRPr="004B0C6F">
      <w:pPr>
        <w:tabs>
          <w:tab w:pos="720" w:val="num"/>
        </w:tabs>
        <w:ind w:left="720"/>
        <w:jc w:val="both"/>
        <w:rPr>
          <w:rFonts w:hAnsi="Times New Roman" w:ascii="Times New Roman"/>
          <w:bCs/>
          <w:szCs w:val="24"/>
        </w:rPr>
      </w:pPr>
    </w:p>
    <w:p w:rsidRDefault="0045410F" w:rsidP="0045410F" w:rsidR="0045410F" w:rsidRPr="004B0C6F">
      <w:pPr>
        <w:tabs>
          <w:tab w:pos="720" w:val="num"/>
        </w:tabs>
        <w:ind w:left="720"/>
        <w:jc w:val="both"/>
        <w:rPr>
          <w:rFonts w:hAnsi="Times New Roman" w:ascii="Times New Roman"/>
          <w:bCs/>
          <w:szCs w:val="24"/>
        </w:rPr>
      </w:pPr>
    </w:p>
    <w:p w:rsidRDefault="0045410F" w:rsidP="0045410F" w:rsidR="0045410F" w:rsidRPr="004B0C6F">
      <w:pPr>
        <w:tabs>
          <w:tab w:pos="720" w:val="num"/>
        </w:tabs>
        <w:jc w:val="both"/>
        <w:rPr>
          <w:rFonts w:hAnsi="Times New Roman" w:ascii="Times New Roman"/>
          <w:bCs/>
          <w:szCs w:val="24"/>
        </w:rPr>
      </w:pPr>
      <w:r w:rsidRPr="004B0C6F">
        <w:rPr>
          <w:rFonts w:hAnsi="Times New Roman" w:ascii="Times New Roman"/>
          <w:bCs/>
          <w:szCs w:val="24"/>
        </w:rPr>
        <w:t>II.</w:t>
      </w:r>
      <w:r w:rsidRPr="004B0C6F">
        <w:rPr>
          <w:rFonts w:hAnsi="Times New Roman" w:ascii="Times New Roman"/>
          <w:bCs/>
          <w:szCs w:val="24"/>
        </w:rPr>
        <w:tab/>
        <w:t>UTVRĐENA VRIJEDNOST nekret</w:t>
      </w:r>
      <w:r>
        <w:rPr>
          <w:rFonts w:hAnsi="Times New Roman" w:ascii="Times New Roman"/>
          <w:bCs/>
          <w:szCs w:val="24"/>
        </w:rPr>
        <w:t xml:space="preserve">nina iz točke I.1 </w:t>
      </w:r>
      <w:r w:rsidRPr="004B0C6F">
        <w:rPr>
          <w:rFonts w:hAnsi="Times New Roman" w:ascii="Times New Roman"/>
          <w:bCs/>
          <w:szCs w:val="24"/>
        </w:rPr>
        <w:t xml:space="preserve"> iznosi</w:t>
      </w:r>
      <w:r>
        <w:rPr>
          <w:rFonts w:hAnsi="Times New Roman" w:ascii="Times New Roman"/>
          <w:bCs/>
          <w:szCs w:val="24"/>
        </w:rPr>
        <w:t xml:space="preserve"> </w:t>
      </w:r>
      <w:r w:rsidRPr="004B0C6F">
        <w:rPr>
          <w:rFonts w:hAnsi="Times New Roman" w:ascii="Times New Roman"/>
          <w:bCs/>
          <w:szCs w:val="24"/>
        </w:rPr>
        <w:t>12.737.869,00 kn.</w:t>
      </w:r>
    </w:p>
    <w:p w:rsidRDefault="0045410F" w:rsidP="0045410F" w:rsidR="0045410F" w:rsidRPr="004B0C6F">
      <w:pPr>
        <w:tabs>
          <w:tab w:pos="720" w:val="num"/>
        </w:tabs>
        <w:ind w:left="720"/>
        <w:jc w:val="both"/>
        <w:rPr>
          <w:rFonts w:hAnsi="Times New Roman" w:ascii="Times New Roman"/>
          <w:bCs/>
          <w:szCs w:val="24"/>
        </w:rPr>
      </w:pPr>
    </w:p>
    <w:p w:rsidRDefault="0045410F" w:rsidP="0045410F" w:rsidR="0045410F" w:rsidRPr="004B0C6F">
      <w:pPr>
        <w:tabs>
          <w:tab w:pos="720" w:val="num"/>
        </w:tabs>
        <w:ind w:left="720"/>
        <w:jc w:val="both"/>
        <w:rPr>
          <w:rFonts w:hAnsi="Times New Roman" w:ascii="Times New Roman"/>
          <w:bCs/>
          <w:szCs w:val="24"/>
        </w:rPr>
      </w:pPr>
      <w:r w:rsidRPr="004B0C6F">
        <w:rPr>
          <w:rFonts w:hAnsi="Times New Roman" w:ascii="Times New Roman"/>
          <w:bCs/>
          <w:szCs w:val="24"/>
        </w:rPr>
        <w:t>UTVRĐENA VRIJEDNOST NEKRETNINE iz točke I.2 (1) iznosi 254.608,00 kn.</w:t>
      </w:r>
    </w:p>
    <w:p w:rsidRDefault="0045410F" w:rsidP="0045410F" w:rsidR="0045410F" w:rsidRPr="004B0C6F">
      <w:pPr>
        <w:tabs>
          <w:tab w:pos="720" w:val="num"/>
        </w:tabs>
        <w:ind w:left="720"/>
        <w:jc w:val="both"/>
        <w:rPr>
          <w:rFonts w:hAnsi="Times New Roman" w:ascii="Times New Roman"/>
          <w:bCs/>
          <w:szCs w:val="24"/>
        </w:rPr>
      </w:pPr>
    </w:p>
    <w:p w:rsidRDefault="0045410F" w:rsidP="0045410F" w:rsidR="0045410F" w:rsidRPr="004B0C6F">
      <w:pPr>
        <w:tabs>
          <w:tab w:pos="720" w:val="num"/>
        </w:tabs>
        <w:ind w:left="720"/>
        <w:jc w:val="both"/>
        <w:rPr>
          <w:rFonts w:hAnsi="Times New Roman" w:ascii="Times New Roman"/>
          <w:bCs/>
          <w:szCs w:val="24"/>
        </w:rPr>
      </w:pPr>
      <w:r w:rsidRPr="004B0C6F">
        <w:rPr>
          <w:rFonts w:hAnsi="Times New Roman" w:ascii="Times New Roman"/>
          <w:bCs/>
          <w:szCs w:val="24"/>
        </w:rPr>
        <w:t>UTVRĐENA VRIJEDNOST NEKRETNINE iz točke I.2 (2) iznosi 141.449,00  kn.</w:t>
      </w:r>
    </w:p>
    <w:p w:rsidRDefault="0045410F" w:rsidP="0045410F" w:rsidR="0045410F" w:rsidRPr="004B0C6F">
      <w:pPr>
        <w:tabs>
          <w:tab w:pos="720" w:val="num"/>
        </w:tabs>
        <w:ind w:left="720"/>
        <w:jc w:val="both"/>
        <w:rPr>
          <w:rFonts w:hAnsi="Times New Roman" w:ascii="Times New Roman"/>
          <w:bCs/>
          <w:szCs w:val="24"/>
        </w:rPr>
      </w:pPr>
    </w:p>
    <w:p w:rsidRDefault="0045410F" w:rsidP="0045410F" w:rsidR="0045410F">
      <w:pPr>
        <w:tabs>
          <w:tab w:pos="720" w:val="num"/>
        </w:tabs>
        <w:ind w:left="720"/>
        <w:jc w:val="both"/>
        <w:rPr>
          <w:rFonts w:hAnsi="Times New Roman" w:ascii="Times New Roman"/>
          <w:bCs/>
          <w:szCs w:val="24"/>
        </w:rPr>
      </w:pPr>
      <w:r w:rsidRPr="007E7D8A">
        <w:rPr>
          <w:rFonts w:hAnsi="Times New Roman" w:ascii="Times New Roman"/>
          <w:bCs/>
          <w:szCs w:val="24"/>
        </w:rPr>
        <w:t>Na navedenoj nekretnini upisano je razlučno pravo u korist razlučnog vjerovnika NLB INTERFINANZ A.G., CH-8002 ZURICH, BEETHOVENSTRASSE 48, Švicarska</w:t>
      </w:r>
      <w:r>
        <w:rPr>
          <w:rFonts w:hAnsi="Times New Roman" w:ascii="Times New Roman"/>
          <w:bCs/>
          <w:szCs w:val="24"/>
        </w:rPr>
        <w:t>.</w:t>
      </w:r>
    </w:p>
    <w:p w:rsidRDefault="0045410F" w:rsidP="0045410F" w:rsidR="0045410F" w:rsidRPr="004B0C6F">
      <w:pPr>
        <w:tabs>
          <w:tab w:pos="720" w:val="num"/>
        </w:tabs>
        <w:ind w:left="720"/>
        <w:jc w:val="both"/>
        <w:rPr>
          <w:rFonts w:hAnsi="Times New Roman" w:ascii="Times New Roman"/>
          <w:bCs/>
          <w:szCs w:val="24"/>
        </w:rPr>
      </w:pPr>
    </w:p>
    <w:p w:rsidRDefault="00DB57AB" w:rsidP="00DB57AB" w:rsidR="00DB57AB">
      <w:pPr>
        <w:tabs>
          <w:tab w:pos="720" w:val="num"/>
        </w:tabs>
        <w:ind w:left="720"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>POČETNA CIJENA nekretnina iz točke I.  iznosi 3.821.360,07 kn.</w:t>
      </w:r>
    </w:p>
    <w:p w:rsidRDefault="00DB57AB" w:rsidP="00DB57AB" w:rsidR="00DB57AB">
      <w:pPr>
        <w:tabs>
          <w:tab w:pos="720" w:val="num"/>
        </w:tabs>
        <w:ind w:left="720"/>
        <w:jc w:val="both"/>
        <w:rPr>
          <w:rFonts w:hAnsi="Times New Roman" w:ascii="Times New Roman"/>
          <w:bCs/>
          <w:szCs w:val="24"/>
        </w:rPr>
      </w:pPr>
    </w:p>
    <w:p w:rsidRDefault="00DB57AB" w:rsidP="00DB57AB" w:rsidR="00DB57AB">
      <w:pPr>
        <w:tabs>
          <w:tab w:pos="720" w:val="num"/>
        </w:tabs>
        <w:ind w:left="720"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>POČETNA CIJENA nekretnina iz točke I.2 (1)  iznosi 76.382,40 kn.</w:t>
      </w:r>
    </w:p>
    <w:p w:rsidRDefault="00DB57AB" w:rsidP="00DB57AB" w:rsidR="00DB57AB">
      <w:pPr>
        <w:ind w:left="720"/>
        <w:jc w:val="both"/>
        <w:rPr>
          <w:rFonts w:hAnsi="Times New Roman" w:ascii="Times New Roman"/>
          <w:bCs/>
          <w:szCs w:val="24"/>
        </w:rPr>
      </w:pPr>
    </w:p>
    <w:p w:rsidRDefault="00DB57AB" w:rsidP="00DB57AB" w:rsidR="00DB57AB">
      <w:pPr>
        <w:ind w:left="720"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>POČETNA CIJENA nekretnina iz točke I.2 (2)  iznosi 42.434,70 kn.</w:t>
      </w:r>
    </w:p>
    <w:p w:rsidRDefault="0045410F" w:rsidP="0045410F" w:rsidR="0045410F">
      <w:pPr>
        <w:ind w:left="720"/>
        <w:jc w:val="both"/>
        <w:rPr>
          <w:rFonts w:hAnsi="Times New Roman" w:ascii="Times New Roman"/>
          <w:bCs/>
          <w:szCs w:val="24"/>
        </w:rPr>
      </w:pPr>
    </w:p>
    <w:p w:rsidRDefault="0045410F" w:rsidP="0045410F" w:rsidR="0045410F">
      <w:pPr>
        <w:ind w:left="720"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lastRenderedPageBreak/>
        <w:t xml:space="preserve">Na nekretninama iz točke </w:t>
      </w:r>
      <w:r w:rsidRPr="004B0C6F">
        <w:rPr>
          <w:rFonts w:hAnsi="Times New Roman" w:ascii="Times New Roman"/>
          <w:bCs/>
          <w:szCs w:val="24"/>
        </w:rPr>
        <w:t xml:space="preserve">I.2 (1) </w:t>
      </w:r>
      <w:r>
        <w:rPr>
          <w:rFonts w:hAnsi="Times New Roman" w:ascii="Times New Roman"/>
          <w:bCs/>
          <w:szCs w:val="24"/>
        </w:rPr>
        <w:t xml:space="preserve">i </w:t>
      </w:r>
      <w:r w:rsidRPr="004B0C6F">
        <w:rPr>
          <w:rFonts w:hAnsi="Times New Roman" w:ascii="Times New Roman"/>
          <w:bCs/>
          <w:szCs w:val="24"/>
        </w:rPr>
        <w:t xml:space="preserve"> </w:t>
      </w:r>
      <w:r>
        <w:rPr>
          <w:rFonts w:hAnsi="Times New Roman" w:ascii="Times New Roman"/>
          <w:bCs/>
          <w:szCs w:val="24"/>
        </w:rPr>
        <w:t>točke I.2 (2) upisana je zabilježba spora radi utvrđivanja prava vlasništva pred Općinskim građanskim sudom u Zagrebu, pod poslovnim brojem P-9428/07.</w:t>
      </w:r>
    </w:p>
    <w:p w:rsidRDefault="0045410F" w:rsidP="0045410F" w:rsidR="0045410F">
      <w:pPr>
        <w:jc w:val="both"/>
        <w:rPr>
          <w:rFonts w:hAnsi="Times New Roman" w:ascii="Times New Roman"/>
          <w:bCs/>
          <w:szCs w:val="24"/>
        </w:rPr>
      </w:pPr>
    </w:p>
    <w:p w:rsidRDefault="0045410F" w:rsidP="0045410F" w:rsidR="0045410F">
      <w:pPr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>III.</w:t>
      </w:r>
      <w:r>
        <w:rPr>
          <w:rFonts w:hAnsi="Times New Roman" w:ascii="Times New Roman"/>
          <w:bCs/>
          <w:szCs w:val="24"/>
        </w:rPr>
        <w:tab/>
      </w:r>
      <w:r w:rsidRPr="00BD6639">
        <w:rPr>
          <w:rFonts w:hAnsi="Times New Roman" w:ascii="Times New Roman"/>
          <w:bCs/>
          <w:szCs w:val="24"/>
        </w:rPr>
        <w:t>NAČIN PRODAJE:</w:t>
      </w:r>
    </w:p>
    <w:p w:rsidRDefault="0045410F" w:rsidP="0045410F" w:rsidR="0045410F" w:rsidRPr="00BD6639">
      <w:pPr>
        <w:jc w:val="both"/>
        <w:rPr>
          <w:rFonts w:hAnsi="Times New Roman" w:ascii="Times New Roman"/>
          <w:bCs/>
          <w:szCs w:val="24"/>
        </w:rPr>
      </w:pPr>
    </w:p>
    <w:p w:rsidRDefault="0045410F" w:rsidP="0045410F" w:rsidR="0045410F">
      <w:pPr>
        <w:ind w:left="720"/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Nekretnin</w:t>
      </w:r>
      <w:r>
        <w:rPr>
          <w:rFonts w:hAnsi="Times New Roman" w:ascii="Times New Roman"/>
          <w:bCs/>
          <w:szCs w:val="24"/>
        </w:rPr>
        <w:t>e</w:t>
      </w:r>
      <w:r w:rsidRPr="00BD6639">
        <w:rPr>
          <w:rFonts w:hAnsi="Times New Roman" w:ascii="Times New Roman"/>
          <w:bCs/>
          <w:szCs w:val="24"/>
        </w:rPr>
        <w:t xml:space="preserve"> iz točke I. ovog Zaključka prodavat će se u stečajnom postupku javnom dražbom, te se na </w:t>
      </w:r>
      <w:r w:rsidR="00DB57AB">
        <w:rPr>
          <w:rFonts w:hAnsi="Times New Roman" w:ascii="Times New Roman"/>
          <w:bCs/>
          <w:szCs w:val="24"/>
        </w:rPr>
        <w:t>sedmom</w:t>
      </w:r>
      <w:r w:rsidRPr="00BD6639">
        <w:rPr>
          <w:rFonts w:hAnsi="Times New Roman" w:ascii="Times New Roman"/>
          <w:bCs/>
          <w:szCs w:val="24"/>
        </w:rPr>
        <w:t xml:space="preserve"> </w:t>
      </w:r>
      <w:r>
        <w:rPr>
          <w:rFonts w:hAnsi="Times New Roman" w:ascii="Times New Roman"/>
          <w:bCs/>
          <w:szCs w:val="24"/>
        </w:rPr>
        <w:t>ročištu ne mogu</w:t>
      </w:r>
      <w:r w:rsidRPr="00BD6639">
        <w:rPr>
          <w:rFonts w:hAnsi="Times New Roman" w:ascii="Times New Roman"/>
          <w:bCs/>
          <w:szCs w:val="24"/>
        </w:rPr>
        <w:t xml:space="preserve"> prodati ispod </w:t>
      </w:r>
      <w:r>
        <w:rPr>
          <w:rFonts w:hAnsi="Times New Roman" w:ascii="Times New Roman"/>
          <w:bCs/>
          <w:szCs w:val="24"/>
        </w:rPr>
        <w:t xml:space="preserve">početne </w:t>
      </w:r>
      <w:r w:rsidRPr="00BD6639">
        <w:rPr>
          <w:rFonts w:hAnsi="Times New Roman" w:ascii="Times New Roman"/>
          <w:bCs/>
          <w:szCs w:val="24"/>
        </w:rPr>
        <w:t>vrijednosti cijene</w:t>
      </w:r>
      <w:r>
        <w:rPr>
          <w:rFonts w:hAnsi="Times New Roman" w:ascii="Times New Roman"/>
          <w:bCs/>
          <w:szCs w:val="24"/>
        </w:rPr>
        <w:t xml:space="preserve"> kako slijedi:</w:t>
      </w:r>
    </w:p>
    <w:p w:rsidRDefault="0045410F" w:rsidP="0045410F" w:rsidR="0045410F">
      <w:pPr>
        <w:ind w:left="720"/>
        <w:jc w:val="both"/>
        <w:rPr>
          <w:rFonts w:hAnsi="Times New Roman" w:ascii="Times New Roman"/>
          <w:bCs/>
          <w:szCs w:val="24"/>
        </w:rPr>
      </w:pPr>
    </w:p>
    <w:p w:rsidRDefault="00DB57AB" w:rsidP="00DB57AB" w:rsidR="00DB57AB">
      <w:pPr>
        <w:tabs>
          <w:tab w:pos="720" w:val="num"/>
        </w:tabs>
        <w:ind w:left="720"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>POČETNA CIJENA nekretnina iz točke I.  iznosi 3.821.360,07 kn.</w:t>
      </w:r>
    </w:p>
    <w:p w:rsidRDefault="00DB57AB" w:rsidP="00DB57AB" w:rsidR="00DB57AB">
      <w:pPr>
        <w:tabs>
          <w:tab w:pos="720" w:val="num"/>
        </w:tabs>
        <w:ind w:left="720"/>
        <w:jc w:val="both"/>
        <w:rPr>
          <w:rFonts w:hAnsi="Times New Roman" w:ascii="Times New Roman"/>
          <w:bCs/>
          <w:szCs w:val="24"/>
        </w:rPr>
      </w:pPr>
    </w:p>
    <w:p w:rsidRDefault="00DB57AB" w:rsidP="00DB57AB" w:rsidR="00DB57AB">
      <w:pPr>
        <w:tabs>
          <w:tab w:pos="720" w:val="num"/>
        </w:tabs>
        <w:ind w:left="720"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>POČETNA CIJENA nekretnina iz točke I.2 (1)  iznosi 76.382,40 kn.</w:t>
      </w:r>
    </w:p>
    <w:p w:rsidRDefault="00DB57AB" w:rsidP="00DB57AB" w:rsidR="00DB57AB">
      <w:pPr>
        <w:ind w:left="720"/>
        <w:jc w:val="both"/>
        <w:rPr>
          <w:rFonts w:hAnsi="Times New Roman" w:ascii="Times New Roman"/>
          <w:bCs/>
          <w:szCs w:val="24"/>
        </w:rPr>
      </w:pPr>
    </w:p>
    <w:p w:rsidRDefault="00DB57AB" w:rsidP="00DB57AB" w:rsidR="00DB57AB">
      <w:pPr>
        <w:ind w:left="720"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>POČETNA CIJENA nekretnina iz točke I.2 (2)  iznosi 42.434,70 kn.</w:t>
      </w:r>
    </w:p>
    <w:p w:rsidRDefault="0046589C" w:rsidP="0046589C" w:rsidR="0046589C">
      <w:pPr>
        <w:ind w:left="720"/>
        <w:jc w:val="both"/>
        <w:rPr>
          <w:rFonts w:hAnsi="Times New Roman" w:ascii="Times New Roman"/>
          <w:bCs/>
          <w:szCs w:val="24"/>
        </w:rPr>
      </w:pPr>
    </w:p>
    <w:p w:rsidRDefault="0045410F" w:rsidP="0045410F" w:rsidR="0045410F" w:rsidRPr="00BD6639">
      <w:pPr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ab/>
      </w:r>
    </w:p>
    <w:p w:rsidRDefault="0045410F" w:rsidP="0045410F" w:rsidR="0045410F">
      <w:pPr>
        <w:ind w:left="720"/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 xml:space="preserve">Ročište za prodaju na </w:t>
      </w:r>
      <w:r w:rsidR="00DB57AB">
        <w:rPr>
          <w:rFonts w:hAnsi="Times New Roman" w:ascii="Times New Roman"/>
          <w:bCs/>
          <w:szCs w:val="24"/>
        </w:rPr>
        <w:t>sedmoj</w:t>
      </w:r>
      <w:r w:rsidRPr="00BD6639">
        <w:rPr>
          <w:rFonts w:hAnsi="Times New Roman" w:ascii="Times New Roman"/>
          <w:bCs/>
          <w:szCs w:val="24"/>
        </w:rPr>
        <w:t xml:space="preserve"> javnoj dražbi održat će se pred stečajnim sucem u zgradi Trgovačkog suda u Zagrebu, soba br. 91/II (ulična zgrada), </w:t>
      </w:r>
    </w:p>
    <w:p w:rsidRDefault="0045410F" w:rsidP="0045410F" w:rsidR="0045410F">
      <w:pPr>
        <w:ind w:left="720"/>
        <w:jc w:val="both"/>
        <w:rPr>
          <w:rFonts w:hAnsi="Times New Roman" w:ascii="Times New Roman"/>
          <w:bCs/>
          <w:szCs w:val="24"/>
        </w:rPr>
      </w:pPr>
    </w:p>
    <w:p w:rsidRDefault="0045410F" w:rsidP="0045410F" w:rsidR="0045410F" w:rsidRPr="00DB57AB">
      <w:pPr>
        <w:ind w:left="720"/>
        <w:jc w:val="center"/>
        <w:rPr>
          <w:rFonts w:hAnsi="Times New Roman" w:ascii="Times New Roman"/>
          <w:bCs/>
          <w:szCs w:val="24"/>
        </w:rPr>
      </w:pPr>
      <w:r w:rsidRPr="00DB57AB">
        <w:rPr>
          <w:rFonts w:hAnsi="Times New Roman" w:ascii="Times New Roman"/>
          <w:bCs/>
          <w:szCs w:val="24"/>
        </w:rPr>
        <w:t xml:space="preserve">dana   </w:t>
      </w:r>
      <w:r w:rsidR="00DB57AB" w:rsidRPr="00DB57AB">
        <w:rPr>
          <w:rFonts w:hAnsi="Times New Roman" w:ascii="Times New Roman"/>
          <w:bCs/>
          <w:szCs w:val="24"/>
        </w:rPr>
        <w:t>19</w:t>
      </w:r>
      <w:r w:rsidR="0046589C" w:rsidRPr="00DB57AB">
        <w:rPr>
          <w:rFonts w:hAnsi="Times New Roman" w:ascii="Times New Roman"/>
          <w:bCs/>
          <w:szCs w:val="24"/>
        </w:rPr>
        <w:t xml:space="preserve">. </w:t>
      </w:r>
      <w:r w:rsidR="00DB57AB" w:rsidRPr="00DB57AB">
        <w:rPr>
          <w:rFonts w:hAnsi="Times New Roman" w:ascii="Times New Roman"/>
          <w:bCs/>
          <w:szCs w:val="24"/>
        </w:rPr>
        <w:t>siječnja 2016</w:t>
      </w:r>
      <w:r w:rsidRPr="00DB57AB">
        <w:rPr>
          <w:rFonts w:hAnsi="Times New Roman" w:ascii="Times New Roman"/>
          <w:bCs/>
          <w:szCs w:val="24"/>
        </w:rPr>
        <w:t xml:space="preserve">.  u </w:t>
      </w:r>
      <w:r w:rsidR="00DB57AB" w:rsidRPr="00DB57AB">
        <w:rPr>
          <w:rFonts w:hAnsi="Times New Roman" w:ascii="Times New Roman"/>
          <w:bCs/>
          <w:szCs w:val="24"/>
        </w:rPr>
        <w:t>13</w:t>
      </w:r>
      <w:r w:rsidRPr="00DB57AB">
        <w:rPr>
          <w:rFonts w:hAnsi="Times New Roman" w:ascii="Times New Roman"/>
          <w:bCs/>
          <w:szCs w:val="24"/>
        </w:rPr>
        <w:t>,</w:t>
      </w:r>
      <w:r w:rsidR="0046589C" w:rsidRPr="00DB57AB">
        <w:rPr>
          <w:rFonts w:hAnsi="Times New Roman" w:ascii="Times New Roman"/>
          <w:bCs/>
          <w:szCs w:val="24"/>
        </w:rPr>
        <w:t>30</w:t>
      </w:r>
      <w:r w:rsidRPr="00DB57AB">
        <w:rPr>
          <w:rFonts w:hAnsi="Times New Roman" w:ascii="Times New Roman"/>
          <w:bCs/>
          <w:szCs w:val="24"/>
        </w:rPr>
        <w:t xml:space="preserve"> sati</w:t>
      </w:r>
    </w:p>
    <w:p w:rsidRDefault="0045410F" w:rsidP="0045410F" w:rsidR="0045410F" w:rsidRPr="00BD6639">
      <w:pPr>
        <w:jc w:val="both"/>
        <w:rPr>
          <w:rFonts w:hAnsi="Times New Roman" w:ascii="Times New Roman"/>
          <w:bCs/>
          <w:szCs w:val="24"/>
        </w:rPr>
      </w:pPr>
    </w:p>
    <w:p w:rsidRDefault="0045410F" w:rsidP="0045410F" w:rsidR="0045410F" w:rsidRPr="00BD6639">
      <w:pPr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ab/>
        <w:t xml:space="preserve">Ročište će se održati i ako na njemu sudjeluje samo jedan ponuditelj. </w:t>
      </w:r>
    </w:p>
    <w:p w:rsidRDefault="0045410F" w:rsidP="0045410F" w:rsidR="0045410F" w:rsidRPr="00BD6639">
      <w:pPr>
        <w:jc w:val="both"/>
        <w:rPr>
          <w:rFonts w:hAnsi="Times New Roman" w:ascii="Times New Roman"/>
          <w:bCs/>
          <w:szCs w:val="24"/>
        </w:rPr>
      </w:pPr>
    </w:p>
    <w:p w:rsidRDefault="0045410F" w:rsidP="0045410F" w:rsidR="0045410F" w:rsidRPr="00BD6639">
      <w:pPr>
        <w:numPr>
          <w:ilvl w:val="0"/>
          <w:numId w:val="3"/>
        </w:numPr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 xml:space="preserve">Ovaj zaključak o prodaji objavit će se na </w:t>
      </w:r>
      <w:r>
        <w:rPr>
          <w:rFonts w:hAnsi="Times New Roman" w:ascii="Times New Roman"/>
          <w:bCs/>
          <w:szCs w:val="24"/>
        </w:rPr>
        <w:t>e-</w:t>
      </w:r>
      <w:r w:rsidRPr="00BD6639">
        <w:rPr>
          <w:rFonts w:hAnsi="Times New Roman" w:ascii="Times New Roman"/>
          <w:bCs/>
          <w:szCs w:val="24"/>
        </w:rPr>
        <w:t>oglasnoj ploči Trgovačkog suda u Zagrebu.</w:t>
      </w:r>
    </w:p>
    <w:p w:rsidRDefault="0045410F" w:rsidP="0045410F" w:rsidR="0045410F" w:rsidRPr="00BD6639">
      <w:pPr>
        <w:jc w:val="both"/>
        <w:rPr>
          <w:rFonts w:hAnsi="Times New Roman" w:ascii="Times New Roman"/>
          <w:bCs/>
          <w:szCs w:val="24"/>
        </w:rPr>
      </w:pPr>
    </w:p>
    <w:p w:rsidRDefault="0045410F" w:rsidP="0045410F" w:rsidR="0045410F" w:rsidRPr="00BD6639">
      <w:pPr>
        <w:numPr>
          <w:ilvl w:val="0"/>
          <w:numId w:val="3"/>
        </w:numPr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 xml:space="preserve">Rok od objave zaključka o prodaji nekretnina na </w:t>
      </w:r>
      <w:r>
        <w:rPr>
          <w:rFonts w:hAnsi="Times New Roman" w:ascii="Times New Roman"/>
          <w:bCs/>
          <w:szCs w:val="24"/>
        </w:rPr>
        <w:t>e-</w:t>
      </w:r>
      <w:r w:rsidRPr="00BD6639">
        <w:rPr>
          <w:rFonts w:hAnsi="Times New Roman" w:ascii="Times New Roman"/>
          <w:bCs/>
          <w:szCs w:val="24"/>
        </w:rPr>
        <w:t xml:space="preserve">oglasnoj ploči </w:t>
      </w:r>
      <w:r w:rsidR="00DB57AB">
        <w:rPr>
          <w:rFonts w:hAnsi="Times New Roman" w:ascii="Times New Roman"/>
          <w:bCs/>
          <w:szCs w:val="24"/>
        </w:rPr>
        <w:t xml:space="preserve">Trgovačkog </w:t>
      </w:r>
      <w:r w:rsidRPr="00BD6639">
        <w:rPr>
          <w:rFonts w:hAnsi="Times New Roman" w:ascii="Times New Roman"/>
          <w:bCs/>
          <w:szCs w:val="24"/>
        </w:rPr>
        <w:t>suda</w:t>
      </w:r>
      <w:r w:rsidR="00DB57AB">
        <w:rPr>
          <w:rFonts w:hAnsi="Times New Roman" w:ascii="Times New Roman"/>
          <w:bCs/>
          <w:szCs w:val="24"/>
        </w:rPr>
        <w:t xml:space="preserve"> </w:t>
      </w:r>
      <w:r w:rsidRPr="00BD6639">
        <w:rPr>
          <w:rFonts w:hAnsi="Times New Roman" w:ascii="Times New Roman"/>
          <w:bCs/>
          <w:szCs w:val="24"/>
        </w:rPr>
        <w:t xml:space="preserve"> </w:t>
      </w:r>
      <w:r w:rsidR="00DB57AB">
        <w:rPr>
          <w:rFonts w:hAnsi="Times New Roman" w:ascii="Times New Roman"/>
          <w:bCs/>
          <w:szCs w:val="24"/>
        </w:rPr>
        <w:t xml:space="preserve">u Zagrebu </w:t>
      </w:r>
      <w:r w:rsidRPr="00BD6639">
        <w:rPr>
          <w:rFonts w:hAnsi="Times New Roman" w:ascii="Times New Roman"/>
          <w:bCs/>
          <w:szCs w:val="24"/>
        </w:rPr>
        <w:t>do dana prodaje iznosi petnaest dana.</w:t>
      </w:r>
    </w:p>
    <w:p w:rsidRDefault="0045410F" w:rsidP="0045410F" w:rsidR="0045410F" w:rsidRPr="00BD6639">
      <w:pPr>
        <w:jc w:val="both"/>
        <w:rPr>
          <w:rFonts w:hAnsi="Times New Roman" w:ascii="Times New Roman"/>
          <w:bCs/>
          <w:szCs w:val="24"/>
        </w:rPr>
      </w:pPr>
    </w:p>
    <w:p w:rsidRDefault="0045410F" w:rsidP="0045410F" w:rsidR="0045410F" w:rsidRPr="00BD6639">
      <w:pPr>
        <w:numPr>
          <w:ilvl w:val="0"/>
          <w:numId w:val="3"/>
        </w:numPr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UVJETI PRODAJE:</w:t>
      </w:r>
    </w:p>
    <w:p w:rsidRDefault="0045410F" w:rsidP="0045410F" w:rsidR="0045410F" w:rsidRPr="00BD6639">
      <w:pPr>
        <w:numPr>
          <w:ilvl w:val="0"/>
          <w:numId w:val="1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Nekretnin</w:t>
      </w:r>
      <w:r>
        <w:rPr>
          <w:rFonts w:hAnsi="Times New Roman" w:ascii="Times New Roman"/>
          <w:bCs/>
          <w:szCs w:val="24"/>
        </w:rPr>
        <w:t>e</w:t>
      </w:r>
      <w:r w:rsidRPr="00BD6639">
        <w:rPr>
          <w:rFonts w:hAnsi="Times New Roman" w:ascii="Times New Roman"/>
          <w:bCs/>
          <w:szCs w:val="24"/>
        </w:rPr>
        <w:t xml:space="preserve"> iz točke I. ovog Zaključka </w:t>
      </w:r>
      <w:r>
        <w:rPr>
          <w:rFonts w:hAnsi="Times New Roman" w:ascii="Times New Roman"/>
          <w:bCs/>
          <w:szCs w:val="24"/>
        </w:rPr>
        <w:t>su</w:t>
      </w:r>
      <w:r w:rsidRPr="00BD6639">
        <w:rPr>
          <w:rFonts w:hAnsi="Times New Roman" w:ascii="Times New Roman"/>
          <w:bCs/>
          <w:szCs w:val="24"/>
        </w:rPr>
        <w:t xml:space="preserve"> vlasništvo stečajnog dužnika.</w:t>
      </w:r>
    </w:p>
    <w:p w:rsidRDefault="0045410F" w:rsidP="0045410F" w:rsidR="0045410F" w:rsidRPr="00BD6639">
      <w:pPr>
        <w:numPr>
          <w:ilvl w:val="0"/>
          <w:numId w:val="1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Prodaja se obavlja prema načelu viđeno-kupljeno, što isključuje sve naknadne prigovore kupaca.</w:t>
      </w:r>
    </w:p>
    <w:p w:rsidRDefault="0045410F" w:rsidP="0045410F" w:rsidR="0045410F" w:rsidRPr="002435A6">
      <w:pPr>
        <w:numPr>
          <w:ilvl w:val="0"/>
          <w:numId w:val="1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 xml:space="preserve">Na javnoj dražbi kao kupci mogu sudjelovati samo osobe koje </w:t>
      </w:r>
      <w:r w:rsidR="0046589C">
        <w:rPr>
          <w:rFonts w:hAnsi="Times New Roman" w:ascii="Times New Roman"/>
          <w:bCs/>
          <w:szCs w:val="24"/>
        </w:rPr>
        <w:t xml:space="preserve">najkasnije do </w:t>
      </w:r>
      <w:r w:rsidR="00DB57AB">
        <w:rPr>
          <w:rFonts w:hAnsi="Times New Roman" w:ascii="Times New Roman"/>
          <w:bCs/>
          <w:szCs w:val="24"/>
        </w:rPr>
        <w:t>16</w:t>
      </w:r>
      <w:r>
        <w:rPr>
          <w:rFonts w:hAnsi="Times New Roman" w:ascii="Times New Roman"/>
          <w:bCs/>
          <w:szCs w:val="24"/>
        </w:rPr>
        <w:t xml:space="preserve">. </w:t>
      </w:r>
      <w:r w:rsidR="00DB57AB">
        <w:rPr>
          <w:rFonts w:hAnsi="Times New Roman" w:ascii="Times New Roman"/>
          <w:bCs/>
          <w:szCs w:val="24"/>
        </w:rPr>
        <w:t>siječnja 2016</w:t>
      </w:r>
      <w:r>
        <w:rPr>
          <w:rFonts w:hAnsi="Times New Roman" w:ascii="Times New Roman"/>
          <w:bCs/>
          <w:szCs w:val="24"/>
        </w:rPr>
        <w:t xml:space="preserve">. uplate </w:t>
      </w:r>
      <w:r w:rsidRPr="002435A6">
        <w:rPr>
          <w:rFonts w:hAnsi="Times New Roman" w:ascii="Times New Roman"/>
          <w:bCs/>
          <w:szCs w:val="24"/>
        </w:rPr>
        <w:t xml:space="preserve">osiguranje u iznosu od 10 % </w:t>
      </w:r>
      <w:r>
        <w:rPr>
          <w:rFonts w:hAnsi="Times New Roman" w:ascii="Times New Roman"/>
          <w:bCs/>
          <w:szCs w:val="24"/>
        </w:rPr>
        <w:t>početne</w:t>
      </w:r>
      <w:r w:rsidRPr="002435A6">
        <w:rPr>
          <w:rFonts w:hAnsi="Times New Roman" w:ascii="Times New Roman"/>
          <w:bCs/>
          <w:szCs w:val="24"/>
        </w:rPr>
        <w:t xml:space="preserve"> vrijednosti nekretnina navedenih u točki II. ovog zaključka, a opisanih u točki I. ovog Zaključka, na račun sudskog depozita Trgovačkog suda u Zagrebu pri Hrvatskoj poštanskoj banci d.d. Zagreb </w:t>
      </w:r>
      <w:r w:rsidRPr="002435A6">
        <w:rPr>
          <w:rFonts w:hAnsi="Times New Roman" w:ascii="Times New Roman"/>
          <w:szCs w:val="24"/>
        </w:rPr>
        <w:t xml:space="preserve">br. IBAN: HR9223900011300000460, model: HR05 (kod internet bankarstva HR00) pozivom na broj spisa </w:t>
      </w:r>
      <w:r w:rsidRPr="002435A6">
        <w:rPr>
          <w:rFonts w:hAnsi="Times New Roman" w:ascii="Times New Roman"/>
          <w:bCs/>
          <w:szCs w:val="24"/>
        </w:rPr>
        <w:t xml:space="preserve">St-59/11  i dokaz o tome dostave u sudski spis prije početka dražbe ili do </w:t>
      </w:r>
      <w:r w:rsidR="00DB57AB">
        <w:rPr>
          <w:rFonts w:hAnsi="Times New Roman" w:ascii="Times New Roman"/>
          <w:bCs/>
          <w:szCs w:val="24"/>
        </w:rPr>
        <w:t>15</w:t>
      </w:r>
      <w:r>
        <w:rPr>
          <w:rFonts w:hAnsi="Times New Roman" w:ascii="Times New Roman"/>
          <w:bCs/>
          <w:szCs w:val="24"/>
        </w:rPr>
        <w:t xml:space="preserve">. </w:t>
      </w:r>
      <w:r w:rsidR="00DB57AB">
        <w:rPr>
          <w:rFonts w:hAnsi="Times New Roman" w:ascii="Times New Roman"/>
          <w:bCs/>
          <w:szCs w:val="24"/>
        </w:rPr>
        <w:t>siječnja 2016</w:t>
      </w:r>
      <w:r w:rsidRPr="002435A6">
        <w:rPr>
          <w:rFonts w:hAnsi="Times New Roman" w:ascii="Times New Roman"/>
          <w:bCs/>
          <w:szCs w:val="24"/>
        </w:rPr>
        <w:t xml:space="preserve">. dostave bankarsku garanciju </w:t>
      </w:r>
      <w:r>
        <w:rPr>
          <w:rFonts w:hAnsi="Times New Roman" w:ascii="Times New Roman"/>
          <w:bCs/>
          <w:szCs w:val="24"/>
        </w:rPr>
        <w:t xml:space="preserve"> bonitetne banke na prvi poziv  na </w:t>
      </w:r>
      <w:r w:rsidRPr="00BD6639">
        <w:rPr>
          <w:rFonts w:hAnsi="Times New Roman" w:ascii="Times New Roman"/>
          <w:bCs/>
          <w:szCs w:val="24"/>
        </w:rPr>
        <w:t xml:space="preserve">odgovarajući iznos osiguranja, izdanu u korist </w:t>
      </w:r>
      <w:r w:rsidRPr="002435A6">
        <w:rPr>
          <w:rFonts w:hAnsi="Times New Roman" w:ascii="Times New Roman"/>
          <w:bCs/>
          <w:szCs w:val="24"/>
        </w:rPr>
        <w:t xml:space="preserve">stečajnog dužnika s rokom važenja najmanje do </w:t>
      </w:r>
      <w:r w:rsidR="00DB57AB">
        <w:rPr>
          <w:rFonts w:hAnsi="Times New Roman" w:ascii="Times New Roman"/>
          <w:bCs/>
          <w:szCs w:val="24"/>
        </w:rPr>
        <w:t>1</w:t>
      </w:r>
      <w:r>
        <w:rPr>
          <w:rFonts w:hAnsi="Times New Roman" w:ascii="Times New Roman"/>
          <w:bCs/>
          <w:szCs w:val="24"/>
        </w:rPr>
        <w:t xml:space="preserve">. </w:t>
      </w:r>
      <w:r w:rsidR="00DB57AB">
        <w:rPr>
          <w:rFonts w:hAnsi="Times New Roman" w:ascii="Times New Roman"/>
          <w:bCs/>
          <w:szCs w:val="24"/>
        </w:rPr>
        <w:t>ožujka</w:t>
      </w:r>
      <w:r w:rsidR="0046589C">
        <w:rPr>
          <w:rFonts w:hAnsi="Times New Roman" w:ascii="Times New Roman"/>
          <w:bCs/>
          <w:szCs w:val="24"/>
        </w:rPr>
        <w:t xml:space="preserve"> 2016</w:t>
      </w:r>
      <w:r w:rsidRPr="002435A6">
        <w:rPr>
          <w:rFonts w:hAnsi="Times New Roman" w:ascii="Times New Roman"/>
          <w:bCs/>
          <w:szCs w:val="24"/>
        </w:rPr>
        <w:t xml:space="preserve">. </w:t>
      </w:r>
    </w:p>
    <w:p w:rsidRDefault="0045410F" w:rsidP="0045410F" w:rsidR="0045410F" w:rsidRPr="00BD6639">
      <w:pPr>
        <w:numPr>
          <w:ilvl w:val="0"/>
          <w:numId w:val="1"/>
        </w:numPr>
        <w:tabs>
          <w:tab w:pos="720" w:val="clear"/>
        </w:tabs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 xml:space="preserve">Punomoćnici ponuditelja mogu sudjelovati na dražbi samo uz ovjerenu specijalnu punomoć. </w:t>
      </w:r>
    </w:p>
    <w:p w:rsidRDefault="0045410F" w:rsidP="0045410F" w:rsidR="0045410F" w:rsidRPr="00BD6639">
      <w:pPr>
        <w:numPr>
          <w:ilvl w:val="0"/>
          <w:numId w:val="1"/>
        </w:numPr>
        <w:tabs>
          <w:tab w:pos="720" w:val="clear"/>
        </w:tabs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 xml:space="preserve">Sudionicima dražbe koji ne uspiju u nadmetanju uplaćeno osiguranje, odnosno bankarska garancija će se vratiti u roku tri dana nakon zaključenja javne dražbe. </w:t>
      </w:r>
    </w:p>
    <w:p w:rsidRDefault="0045410F" w:rsidP="0045410F" w:rsidR="0045410F" w:rsidRPr="00BD6639">
      <w:pPr>
        <w:numPr>
          <w:ilvl w:val="0"/>
          <w:numId w:val="1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Kupac je dužan uplatiti razliku između uplaćenog osiguranja i postignute kupoprodajne cijene u roku od 30 (trideset) dana od dana zaključenja javne dražbe.</w:t>
      </w:r>
    </w:p>
    <w:p w:rsidRDefault="0045410F" w:rsidP="0045410F" w:rsidR="0045410F" w:rsidRPr="00BD6639">
      <w:pPr>
        <w:numPr>
          <w:ilvl w:val="0"/>
          <w:numId w:val="1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lastRenderedPageBreak/>
        <w:t>Ako kupac u tom roku ne položi kupovninu, sud će posebnim rješenjem prodaju oglasiti nevažećom i odrediti novu prodaju uz uvjete određene za prodaju koja je oglašena nevažećom, a iz položenog osiguranja namirit će troškove nove prodaje i naknaditi razliku između kupovnine postignute na prijašnjoj prodaji i novoj prodaji.</w:t>
      </w:r>
    </w:p>
    <w:p w:rsidRDefault="0045410F" w:rsidP="0045410F" w:rsidR="0045410F" w:rsidRPr="00BD6639">
      <w:pPr>
        <w:numPr>
          <w:ilvl w:val="0"/>
          <w:numId w:val="1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Sve poreze i pristojbe u svezi s prodajom nekretnine snosi kupac.</w:t>
      </w:r>
    </w:p>
    <w:p w:rsidRDefault="0045410F" w:rsidP="0045410F" w:rsidR="0045410F" w:rsidRPr="00BD6639">
      <w:pPr>
        <w:numPr>
          <w:ilvl w:val="0"/>
          <w:numId w:val="1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 xml:space="preserve">Nekretnina će se rješenjem o dosudi dosuditi kupcu koji ponudi najpovoljniju cijenu. </w:t>
      </w:r>
    </w:p>
    <w:p w:rsidRDefault="0045410F" w:rsidP="0045410F" w:rsidR="0045410F" w:rsidRPr="00BD6639">
      <w:pPr>
        <w:numPr>
          <w:ilvl w:val="0"/>
          <w:numId w:val="1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 xml:space="preserve">Nekretnina će se dosuditi i kupcima koji su ponudili nižu cijenu (ali ne i nižu od one početne na ovom ročištu za prodaju) prema veličini ponuđene cijene, ako kupci koji su ponudili veću cijenu ne polože kupovninu u navedenom roku iz točke VI/6 ovog Zaključka. </w:t>
      </w:r>
    </w:p>
    <w:p w:rsidRDefault="0045410F" w:rsidP="0045410F" w:rsidR="0045410F" w:rsidRPr="00BD6639">
      <w:pPr>
        <w:numPr>
          <w:ilvl w:val="0"/>
          <w:numId w:val="1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U rješenju o dosudi nekretnine sud će odrediti da se nakon pravomoćnosti tog rješenja i nakon što kupac položi kupovninu, u zemljišnim knjigama upiše u njegovu korist pravo vlasništva na dosuđenoj nekretnini, te da se brišu prava i tereti na nekretnini koji prestaju njezinom prodajom.</w:t>
      </w:r>
    </w:p>
    <w:p w:rsidRDefault="0045410F" w:rsidP="0045410F" w:rsidR="0045410F" w:rsidRPr="00BD6639">
      <w:pPr>
        <w:numPr>
          <w:ilvl w:val="0"/>
          <w:numId w:val="1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 xml:space="preserve">Nakon pravomoćnosti rješenja o dosudi i nakon što kupac položi kupovninu sud će donijeti zaključak o predaji nekretnine kupcu, čime kupac stupa u posjed iste. </w:t>
      </w:r>
    </w:p>
    <w:p w:rsidRDefault="0045410F" w:rsidP="0045410F" w:rsidR="0045410F" w:rsidRPr="006C76BB">
      <w:pPr>
        <w:numPr>
          <w:ilvl w:val="0"/>
          <w:numId w:val="1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Imovina stečajnog dužnika navedena u točki I. ovog zaključka, a koja je predmet prodaje može se razgledati u dogovoru sa stečajn</w:t>
      </w:r>
      <w:r>
        <w:rPr>
          <w:rFonts w:hAnsi="Times New Roman" w:ascii="Times New Roman"/>
          <w:bCs/>
          <w:szCs w:val="24"/>
        </w:rPr>
        <w:t>om upraviteljicom</w:t>
      </w:r>
      <w:r w:rsidRPr="00BD6639">
        <w:rPr>
          <w:rFonts w:hAnsi="Times New Roman" w:ascii="Times New Roman"/>
          <w:bCs/>
          <w:szCs w:val="24"/>
        </w:rPr>
        <w:t xml:space="preserve"> a uz prethodni dogovor na tel. br.</w:t>
      </w:r>
      <w:r>
        <w:rPr>
          <w:rFonts w:hAnsi="Times New Roman" w:ascii="Times New Roman"/>
          <w:bCs/>
          <w:szCs w:val="24"/>
        </w:rPr>
        <w:t xml:space="preserve"> 01 6152-555</w:t>
      </w:r>
      <w:r w:rsidRPr="002435A6">
        <w:rPr>
          <w:rFonts w:hAnsi="Times New Roman" w:ascii="Times New Roman"/>
          <w:bCs/>
          <w:szCs w:val="24"/>
        </w:rPr>
        <w:t>.</w:t>
      </w:r>
    </w:p>
    <w:p w:rsidRDefault="0045410F" w:rsidP="0045410F" w:rsidR="0045410F">
      <w:pPr>
        <w:pStyle w:val="Naslov1"/>
        <w:rPr>
          <w:rFonts w:hAnsi="Times New Roman" w:ascii="Times New Roman"/>
          <w:b w:val="false"/>
          <w:sz w:val="24"/>
          <w:szCs w:val="24"/>
        </w:rPr>
      </w:pPr>
    </w:p>
    <w:p w:rsidRDefault="0045410F" w:rsidP="0045410F" w:rsidR="0045410F" w:rsidRPr="00BD6639">
      <w:pPr>
        <w:pStyle w:val="Naslov1"/>
        <w:rPr>
          <w:rFonts w:hAnsi="Times New Roman" w:ascii="Times New Roman"/>
          <w:b w:val="false"/>
          <w:sz w:val="24"/>
          <w:szCs w:val="24"/>
        </w:rPr>
      </w:pPr>
      <w:r w:rsidRPr="00BD6639">
        <w:rPr>
          <w:rFonts w:hAnsi="Times New Roman" w:ascii="Times New Roman"/>
          <w:b w:val="false"/>
          <w:sz w:val="24"/>
          <w:szCs w:val="24"/>
        </w:rPr>
        <w:t>Obrazloženje</w:t>
      </w:r>
    </w:p>
    <w:p w:rsidRDefault="0045410F" w:rsidP="0045410F" w:rsidR="0045410F" w:rsidRPr="00BD6639">
      <w:pPr>
        <w:rPr>
          <w:rFonts w:hAnsi="Times New Roman" w:ascii="Times New Roman"/>
          <w:szCs w:val="24"/>
        </w:rPr>
      </w:pPr>
    </w:p>
    <w:p w:rsidRDefault="0045410F" w:rsidP="0045410F" w:rsidR="0045410F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>Rješenjem ovog suda br. St-</w:t>
      </w:r>
      <w:r>
        <w:rPr>
          <w:rFonts w:hAnsi="Times New Roman" w:ascii="Times New Roman"/>
          <w:szCs w:val="24"/>
        </w:rPr>
        <w:t xml:space="preserve">59/11 od 08. srpnja 2011. </w:t>
      </w:r>
      <w:r w:rsidRPr="00BD6639">
        <w:rPr>
          <w:rFonts w:hAnsi="Times New Roman" w:ascii="Times New Roman"/>
          <w:szCs w:val="24"/>
        </w:rPr>
        <w:t xml:space="preserve">otvoren je stečajni postupak nad dužnikom </w:t>
      </w:r>
      <w:r w:rsidRPr="004C586C">
        <w:rPr>
          <w:rFonts w:hAnsi="Times New Roman" w:ascii="Times New Roman"/>
          <w:szCs w:val="24"/>
        </w:rPr>
        <w:t>GUMARA-ČAVIĆ d.d., Zagreb, Ivanečka 1, M</w:t>
      </w:r>
      <w:r>
        <w:rPr>
          <w:rFonts w:hAnsi="Times New Roman" w:ascii="Times New Roman"/>
          <w:szCs w:val="24"/>
        </w:rPr>
        <w:t>BS: 080009343, OIB: 87878590994.</w:t>
      </w:r>
    </w:p>
    <w:p w:rsidRDefault="0045410F" w:rsidP="0045410F" w:rsidR="0045410F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>Stečajnu masu čin</w:t>
      </w:r>
      <w:r>
        <w:rPr>
          <w:rFonts w:hAnsi="Times New Roman" w:ascii="Times New Roman"/>
          <w:szCs w:val="24"/>
        </w:rPr>
        <w:t>e</w:t>
      </w:r>
      <w:r w:rsidRPr="00BD6639">
        <w:rPr>
          <w:rFonts w:hAnsi="Times New Roman" w:ascii="Times New Roman"/>
          <w:szCs w:val="24"/>
        </w:rPr>
        <w:t xml:space="preserve"> nekretnin</w:t>
      </w:r>
      <w:r>
        <w:rPr>
          <w:rFonts w:hAnsi="Times New Roman" w:ascii="Times New Roman"/>
          <w:szCs w:val="24"/>
        </w:rPr>
        <w:t>e koje su</w:t>
      </w:r>
      <w:r w:rsidRPr="00BD6639">
        <w:rPr>
          <w:rFonts w:hAnsi="Times New Roman" w:ascii="Times New Roman"/>
          <w:szCs w:val="24"/>
        </w:rPr>
        <w:t xml:space="preserve"> predmet ove prodaje, a na koj</w:t>
      </w:r>
      <w:r>
        <w:rPr>
          <w:rFonts w:hAnsi="Times New Roman" w:ascii="Times New Roman"/>
          <w:szCs w:val="24"/>
        </w:rPr>
        <w:t>ima</w:t>
      </w:r>
      <w:r w:rsidRPr="00BD6639">
        <w:rPr>
          <w:rFonts w:hAnsi="Times New Roman" w:ascii="Times New Roman"/>
          <w:szCs w:val="24"/>
        </w:rPr>
        <w:t xml:space="preserve"> je upisano razlučno pravo u korist razlučn</w:t>
      </w:r>
      <w:r>
        <w:rPr>
          <w:rFonts w:hAnsi="Times New Roman" w:ascii="Times New Roman"/>
          <w:szCs w:val="24"/>
        </w:rPr>
        <w:t xml:space="preserve">og vjerovnika </w:t>
      </w:r>
      <w:r w:rsidRPr="0085167F">
        <w:rPr>
          <w:rFonts w:hAnsi="Times New Roman" w:ascii="Times New Roman"/>
          <w:szCs w:val="24"/>
        </w:rPr>
        <w:t>NLB INTERFINANZ A.G., CH-8002 ZURICH, BEETHOVENSTRASSE 48, Švicarska</w:t>
      </w:r>
      <w:r>
        <w:rPr>
          <w:rFonts w:hAnsi="Times New Roman" w:ascii="Times New Roman"/>
          <w:szCs w:val="24"/>
        </w:rPr>
        <w:t>.</w:t>
      </w:r>
    </w:p>
    <w:p w:rsidRDefault="0045410F" w:rsidP="0045410F" w:rsidR="0045410F" w:rsidRPr="00BD6639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Stečajna upraviteljica </w:t>
      </w:r>
      <w:r w:rsidRPr="00BD6639">
        <w:rPr>
          <w:rFonts w:hAnsi="Times New Roman" w:ascii="Times New Roman"/>
          <w:szCs w:val="24"/>
        </w:rPr>
        <w:t>podni</w:t>
      </w:r>
      <w:r>
        <w:rPr>
          <w:rFonts w:hAnsi="Times New Roman" w:ascii="Times New Roman"/>
          <w:szCs w:val="24"/>
        </w:rPr>
        <w:t>jela</w:t>
      </w:r>
      <w:r w:rsidRPr="00BD6639">
        <w:rPr>
          <w:rFonts w:hAnsi="Times New Roman" w:ascii="Times New Roman"/>
          <w:szCs w:val="24"/>
        </w:rPr>
        <w:t xml:space="preserve"> je ovom sudu</w:t>
      </w:r>
      <w:r>
        <w:rPr>
          <w:rFonts w:hAnsi="Times New Roman" w:ascii="Times New Roman"/>
          <w:szCs w:val="24"/>
        </w:rPr>
        <w:t xml:space="preserve"> prijedlog</w:t>
      </w:r>
      <w:r w:rsidRPr="00BD6639">
        <w:rPr>
          <w:rFonts w:hAnsi="Times New Roman" w:ascii="Times New Roman"/>
          <w:szCs w:val="24"/>
        </w:rPr>
        <w:t xml:space="preserve"> da se nekretnin</w:t>
      </w:r>
      <w:r>
        <w:rPr>
          <w:rFonts w:hAnsi="Times New Roman" w:ascii="Times New Roman"/>
          <w:szCs w:val="24"/>
        </w:rPr>
        <w:t>e</w:t>
      </w:r>
      <w:r w:rsidRPr="00BD6639">
        <w:rPr>
          <w:rFonts w:hAnsi="Times New Roman" w:ascii="Times New Roman"/>
          <w:szCs w:val="24"/>
        </w:rPr>
        <w:t xml:space="preserve"> opisan</w:t>
      </w:r>
      <w:r>
        <w:rPr>
          <w:rFonts w:hAnsi="Times New Roman" w:ascii="Times New Roman"/>
          <w:szCs w:val="24"/>
        </w:rPr>
        <w:t>e</w:t>
      </w:r>
      <w:r w:rsidRPr="00BD6639">
        <w:rPr>
          <w:rFonts w:hAnsi="Times New Roman" w:ascii="Times New Roman"/>
          <w:szCs w:val="24"/>
        </w:rPr>
        <w:t xml:space="preserve"> u točci I. ovog Zaključka proda</w:t>
      </w:r>
      <w:r>
        <w:rPr>
          <w:rFonts w:hAnsi="Times New Roman" w:ascii="Times New Roman"/>
          <w:szCs w:val="24"/>
        </w:rPr>
        <w:t>ju</w:t>
      </w:r>
      <w:r w:rsidRPr="00BD6639">
        <w:rPr>
          <w:rFonts w:hAnsi="Times New Roman" w:ascii="Times New Roman"/>
          <w:szCs w:val="24"/>
        </w:rPr>
        <w:t xml:space="preserve"> uz odgovarajuću primjenu pravila o ovrsi na nekretninama, sve sukladno </w:t>
      </w:r>
      <w:r>
        <w:rPr>
          <w:rFonts w:hAnsi="Times New Roman" w:ascii="Times New Roman"/>
          <w:szCs w:val="24"/>
        </w:rPr>
        <w:t>članku</w:t>
      </w:r>
      <w:r w:rsidRPr="00BD6639">
        <w:rPr>
          <w:rFonts w:hAnsi="Times New Roman" w:ascii="Times New Roman"/>
          <w:szCs w:val="24"/>
        </w:rPr>
        <w:t xml:space="preserve"> 164. stavak 1. Stečajnog zakona (Narodne novine br. 44/96, 161/98, 29/99, 129/00, 123/03, 197/03, 187/04, 82/06, 116/10, 125/12, 133/12; dalje SZ), pa je doneseno Rješenje o prodaji predmetn</w:t>
      </w:r>
      <w:r>
        <w:rPr>
          <w:rFonts w:hAnsi="Times New Roman" w:ascii="Times New Roman"/>
          <w:szCs w:val="24"/>
        </w:rPr>
        <w:t>ih</w:t>
      </w:r>
      <w:r w:rsidRPr="00BD6639">
        <w:rPr>
          <w:rFonts w:hAnsi="Times New Roman" w:ascii="Times New Roman"/>
          <w:szCs w:val="24"/>
        </w:rPr>
        <w:t xml:space="preserve"> nekretnin</w:t>
      </w:r>
      <w:r>
        <w:rPr>
          <w:rFonts w:hAnsi="Times New Roman" w:ascii="Times New Roman"/>
          <w:szCs w:val="24"/>
        </w:rPr>
        <w:t>a</w:t>
      </w:r>
      <w:r w:rsidRPr="00BD6639">
        <w:rPr>
          <w:rFonts w:hAnsi="Times New Roman" w:ascii="Times New Roman"/>
          <w:szCs w:val="24"/>
        </w:rPr>
        <w:t xml:space="preserve"> br. St-</w:t>
      </w:r>
      <w:r>
        <w:rPr>
          <w:rFonts w:hAnsi="Times New Roman" w:ascii="Times New Roman"/>
          <w:szCs w:val="24"/>
        </w:rPr>
        <w:t>59/11 od 6</w:t>
      </w:r>
      <w:r w:rsidRPr="002435A6">
        <w:rPr>
          <w:rFonts w:hAnsi="Times New Roman" w:ascii="Times New Roman"/>
          <w:szCs w:val="24"/>
        </w:rPr>
        <w:t xml:space="preserve">. </w:t>
      </w:r>
      <w:r>
        <w:rPr>
          <w:rFonts w:hAnsi="Times New Roman" w:ascii="Times New Roman"/>
          <w:szCs w:val="24"/>
        </w:rPr>
        <w:t>veljače</w:t>
      </w:r>
      <w:r w:rsidRPr="002435A6">
        <w:rPr>
          <w:rFonts w:hAnsi="Times New Roman" w:ascii="Times New Roman"/>
          <w:szCs w:val="24"/>
        </w:rPr>
        <w:t xml:space="preserve"> 201</w:t>
      </w:r>
      <w:r>
        <w:rPr>
          <w:rFonts w:hAnsi="Times New Roman" w:ascii="Times New Roman"/>
          <w:szCs w:val="24"/>
        </w:rPr>
        <w:t>5.</w:t>
      </w:r>
    </w:p>
    <w:p w:rsidRDefault="0045410F" w:rsidP="0045410F" w:rsidR="0045410F" w:rsidRPr="00BD6639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>Na temelju odredbe članka</w:t>
      </w:r>
      <w:r>
        <w:rPr>
          <w:rFonts w:hAnsi="Times New Roman" w:ascii="Times New Roman"/>
          <w:szCs w:val="24"/>
        </w:rPr>
        <w:t xml:space="preserve"> 92</w:t>
      </w:r>
      <w:r w:rsidRPr="00BD6639">
        <w:rPr>
          <w:rFonts w:hAnsi="Times New Roman" w:ascii="Times New Roman"/>
          <w:szCs w:val="24"/>
        </w:rPr>
        <w:t>. Ovršnog zakona (Narodne novine 57/96 do 88/05; dalje: OZ) utvrđena je vrijednost nekretnin</w:t>
      </w:r>
      <w:r>
        <w:rPr>
          <w:rFonts w:hAnsi="Times New Roman" w:ascii="Times New Roman"/>
          <w:szCs w:val="24"/>
        </w:rPr>
        <w:t>a koje su</w:t>
      </w:r>
      <w:r w:rsidRPr="00BD6639">
        <w:rPr>
          <w:rFonts w:hAnsi="Times New Roman" w:ascii="Times New Roman"/>
          <w:szCs w:val="24"/>
        </w:rPr>
        <w:t xml:space="preserve"> predmet prodaje.</w:t>
      </w:r>
    </w:p>
    <w:p w:rsidRDefault="0045410F" w:rsidP="0045410F" w:rsidR="0045410F" w:rsidRPr="00BD6639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>O uvjetima i načinu prodaje odlučeno je na temelju odredbe članka 92, 93, 94, 95, 98, 100, 100a, 101 i 101aOZ, a u svezi s člankom 164. SZ.</w:t>
      </w:r>
    </w:p>
    <w:p w:rsidRDefault="0045410F" w:rsidP="0045410F" w:rsidR="0045410F" w:rsidRPr="00BD6639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</w:p>
    <w:p w:rsidRDefault="0045410F" w:rsidP="0045410F" w:rsidR="0045410F" w:rsidRPr="00BD6639">
      <w:pPr>
        <w:jc w:val="center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>U Zagrebu</w:t>
      </w:r>
      <w:r>
        <w:rPr>
          <w:rFonts w:hAnsi="Times New Roman" w:ascii="Times New Roman"/>
          <w:szCs w:val="24"/>
        </w:rPr>
        <w:t xml:space="preserve">, </w:t>
      </w:r>
      <w:r w:rsidR="00DB57AB">
        <w:rPr>
          <w:rFonts w:hAnsi="Times New Roman" w:ascii="Times New Roman"/>
          <w:szCs w:val="24"/>
        </w:rPr>
        <w:t>17</w:t>
      </w:r>
      <w:r w:rsidR="0046589C">
        <w:rPr>
          <w:rFonts w:hAnsi="Times New Roman" w:ascii="Times New Roman"/>
          <w:szCs w:val="24"/>
        </w:rPr>
        <w:t xml:space="preserve">. </w:t>
      </w:r>
      <w:r w:rsidR="00DB57AB">
        <w:rPr>
          <w:rFonts w:hAnsi="Times New Roman" w:ascii="Times New Roman"/>
          <w:szCs w:val="24"/>
        </w:rPr>
        <w:t>prosinca</w:t>
      </w:r>
      <w:r>
        <w:rPr>
          <w:rFonts w:hAnsi="Times New Roman" w:ascii="Times New Roman"/>
          <w:szCs w:val="24"/>
        </w:rPr>
        <w:t xml:space="preserve"> 2015. </w:t>
      </w:r>
    </w:p>
    <w:p w:rsidRDefault="0045410F" w:rsidP="0045410F" w:rsidR="0045410F" w:rsidRPr="00BD6639">
      <w:pPr>
        <w:jc w:val="center"/>
        <w:rPr>
          <w:rFonts w:hAnsi="Times New Roman" w:ascii="Times New Roman"/>
          <w:szCs w:val="24"/>
        </w:rPr>
      </w:pPr>
    </w:p>
    <w:p w:rsidRDefault="0045410F" w:rsidP="0045410F" w:rsidR="0045410F" w:rsidRPr="00BD6639">
      <w:pPr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  <w:t xml:space="preserve">     S U D A C:</w:t>
      </w:r>
    </w:p>
    <w:p w:rsidRDefault="0045410F" w:rsidP="0045410F" w:rsidR="0045410F" w:rsidRPr="00BD6639">
      <w:pPr>
        <w:rPr>
          <w:rFonts w:hAnsi="Times New Roman" w:ascii="Times New Roman"/>
          <w:szCs w:val="24"/>
        </w:rPr>
      </w:pPr>
    </w:p>
    <w:p w:rsidRDefault="0045410F" w:rsidP="0045410F" w:rsidR="0045410F">
      <w:pPr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  <w:t xml:space="preserve"> LUCIJA BUTIGAN</w:t>
      </w:r>
      <w:r w:rsidR="002459B1">
        <w:rPr>
          <w:rFonts w:hAnsi="Times New Roman" w:ascii="Times New Roman"/>
          <w:szCs w:val="24"/>
        </w:rPr>
        <w:t>, v.r.</w:t>
      </w:r>
      <w:r>
        <w:rPr>
          <w:rFonts w:hAnsi="Times New Roman" w:ascii="Times New Roman"/>
          <w:szCs w:val="24"/>
        </w:rPr>
        <w:t xml:space="preserve"> </w:t>
      </w:r>
    </w:p>
    <w:p w:rsidRDefault="00235698" w:rsidP="0045410F" w:rsidR="00235698">
      <w:pPr>
        <w:rPr>
          <w:rFonts w:hAnsi="Times New Roman" w:ascii="Times New Roman"/>
          <w:szCs w:val="24"/>
        </w:rPr>
      </w:pPr>
    </w:p>
    <w:p w:rsidRDefault="002459B1" w:rsidP="003C5659" w:rsidR="002459B1" w:rsidRPr="006866B6">
      <w:pPr>
        <w:ind w:firstLine="708" w:left="2124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</w:t>
      </w:r>
      <w:r w:rsidRPr="006866B6">
        <w:rPr>
          <w:rFonts w:hAnsi="Times New Roman" w:ascii="Times New Roman"/>
        </w:rPr>
        <w:t>Za točnost otpravka-ovlašteni službenik:</w:t>
      </w:r>
    </w:p>
    <w:p w:rsidRDefault="002459B1" w:rsidR="002459B1" w:rsidRPr="006866B6">
      <w:pPr>
        <w:rPr>
          <w:rFonts w:hAnsi="Times New Roman" w:ascii="Times New Roman"/>
        </w:rPr>
      </w:pPr>
      <w:r w:rsidRPr="006866B6">
        <w:rPr>
          <w:rFonts w:hAnsi="Times New Roman" w:ascii="Times New Roman"/>
        </w:rPr>
        <w:t xml:space="preserve">  </w:t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  <w:t xml:space="preserve">   </w:t>
      </w:r>
      <w:r>
        <w:rPr>
          <w:rFonts w:hAnsi="Times New Roman" w:ascii="Times New Roman"/>
        </w:rPr>
        <w:t xml:space="preserve">                             </w:t>
      </w:r>
      <w:r w:rsidRPr="006866B6">
        <w:rPr>
          <w:rFonts w:hAnsi="Times New Roman" w:ascii="Times New Roman"/>
        </w:rPr>
        <w:t xml:space="preserve">  (Valentina Kranjčić)</w:t>
      </w:r>
    </w:p>
    <w:p w:rsidRDefault="00235698" w:rsidP="0045410F" w:rsidR="00235698">
      <w:pPr>
        <w:rPr>
          <w:rFonts w:hAnsi="Times New Roman" w:ascii="Times New Roman"/>
          <w:szCs w:val="24"/>
        </w:rPr>
      </w:pPr>
    </w:p>
    <w:p w:rsidRDefault="0045410F" w:rsidP="0045410F" w:rsidR="0045410F" w:rsidRPr="0052352E">
      <w:pPr>
        <w:rPr>
          <w:rFonts w:hAnsi="Times New Roman" w:ascii="Times New Roman"/>
          <w:szCs w:val="24"/>
        </w:rPr>
      </w:pPr>
      <w:r w:rsidRPr="0052352E">
        <w:rPr>
          <w:rFonts w:hAnsi="Times New Roman" w:ascii="Times New Roman"/>
          <w:szCs w:val="24"/>
        </w:rPr>
        <w:t>UPUTA O PRAVNOM LIJEKU:</w:t>
      </w:r>
    </w:p>
    <w:p w:rsidRDefault="0045410F" w:rsidP="0045410F" w:rsidR="0045410F">
      <w:pPr>
        <w:jc w:val="both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>Protiv zaključka nije dopuštena žalba (član</w:t>
      </w:r>
      <w:r>
        <w:rPr>
          <w:rFonts w:hAnsi="Times New Roman" w:ascii="Times New Roman"/>
          <w:szCs w:val="24"/>
        </w:rPr>
        <w:t>a</w:t>
      </w:r>
      <w:r w:rsidRPr="00BD6639">
        <w:rPr>
          <w:rFonts w:hAnsi="Times New Roman" w:ascii="Times New Roman"/>
          <w:szCs w:val="24"/>
        </w:rPr>
        <w:t>k 11. stavak 9. SZ).</w:t>
      </w:r>
    </w:p>
    <w:p w:rsidRDefault="0045410F" w:rsidP="0045410F" w:rsidR="0045410F" w:rsidRPr="00BD6639">
      <w:pPr>
        <w:jc w:val="both"/>
        <w:rPr>
          <w:rFonts w:hAnsi="Times New Roman" w:ascii="Times New Roman"/>
          <w:szCs w:val="24"/>
        </w:rPr>
      </w:pPr>
    </w:p>
    <w:p w:rsidRDefault="0046589C" w:rsidP="0045410F" w:rsidR="0046589C">
      <w:pPr>
        <w:rPr>
          <w:rFonts w:hAnsi="Times New Roman" w:ascii="Times New Roman"/>
          <w:szCs w:val="24"/>
        </w:rPr>
      </w:pPr>
    </w:p>
    <w:p w:rsidRDefault="0046589C" w:rsidP="0045410F" w:rsidR="0046589C">
      <w:pPr>
        <w:rPr>
          <w:rFonts w:hAnsi="Times New Roman" w:ascii="Times New Roman"/>
          <w:szCs w:val="24"/>
        </w:rPr>
      </w:pPr>
    </w:p>
    <w:p w:rsidRDefault="0045410F" w:rsidP="0045410F" w:rsidR="0045410F" w:rsidRPr="002459B1">
      <w:pPr>
        <w:rPr>
          <w:rFonts w:hAnsi="Times New Roman" w:ascii="Times New Roman"/>
          <w:color w:val="FFFFFF"/>
          <w:szCs w:val="24"/>
        </w:rPr>
      </w:pPr>
      <w:r w:rsidRPr="002459B1">
        <w:rPr>
          <w:rFonts w:hAnsi="Times New Roman" w:ascii="Times New Roman"/>
          <w:color w:val="FFFFFF"/>
          <w:szCs w:val="24"/>
        </w:rPr>
        <w:t>DNA:</w:t>
      </w:r>
    </w:p>
    <w:p w:rsidRDefault="0045410F" w:rsidP="0045410F" w:rsidR="0045410F" w:rsidRPr="002459B1">
      <w:pPr>
        <w:numPr>
          <w:ilvl w:val="0"/>
          <w:numId w:val="2"/>
        </w:numPr>
        <w:rPr>
          <w:rFonts w:hAnsi="Times New Roman" w:ascii="Times New Roman"/>
          <w:color w:val="FFFFFF"/>
          <w:szCs w:val="24"/>
        </w:rPr>
      </w:pPr>
      <w:r w:rsidRPr="002459B1">
        <w:rPr>
          <w:rFonts w:hAnsi="Times New Roman" w:ascii="Times New Roman"/>
          <w:color w:val="FFFFFF"/>
          <w:szCs w:val="24"/>
        </w:rPr>
        <w:t>stečajna upraviteljica</w:t>
      </w:r>
    </w:p>
    <w:p w:rsidRDefault="0045410F" w:rsidP="0045410F" w:rsidR="0045410F" w:rsidRPr="002459B1">
      <w:pPr>
        <w:numPr>
          <w:ilvl w:val="0"/>
          <w:numId w:val="2"/>
        </w:numPr>
        <w:rPr>
          <w:rFonts w:hAnsi="Times New Roman" w:ascii="Times New Roman"/>
          <w:color w:val="FFFFFF"/>
          <w:szCs w:val="24"/>
        </w:rPr>
      </w:pPr>
      <w:r w:rsidRPr="002459B1">
        <w:rPr>
          <w:rFonts w:hAnsi="Times New Roman" w:ascii="Times New Roman"/>
          <w:color w:val="FFFFFF"/>
          <w:szCs w:val="24"/>
        </w:rPr>
        <w:t>razlučni vjerovnik: NLB Interfinanz AG, Švicarska, po punomoćniku Ivan Oršolić, odvjetnik u Odvjetničkom društvu Ilić, Orehovec i partneri, Zagreb, Smičiklasova 18</w:t>
      </w:r>
    </w:p>
    <w:p w:rsidRDefault="0045410F" w:rsidP="0045410F" w:rsidR="0045410F" w:rsidRPr="002459B1">
      <w:pPr>
        <w:numPr>
          <w:ilvl w:val="0"/>
          <w:numId w:val="2"/>
        </w:numPr>
        <w:rPr>
          <w:rFonts w:hAnsi="Times New Roman" w:ascii="Times New Roman"/>
          <w:color w:val="FFFFFF"/>
          <w:szCs w:val="24"/>
        </w:rPr>
      </w:pPr>
      <w:r w:rsidRPr="002459B1">
        <w:rPr>
          <w:rFonts w:hAnsi="Times New Roman" w:ascii="Times New Roman"/>
          <w:color w:val="FFFFFF"/>
          <w:szCs w:val="24"/>
        </w:rPr>
        <w:t xml:space="preserve">e-oglasna ploča </w:t>
      </w:r>
      <w:r w:rsidR="009D54BB" w:rsidRPr="002459B1">
        <w:rPr>
          <w:rFonts w:hAnsi="Times New Roman" w:ascii="Times New Roman"/>
          <w:color w:val="FFFFFF"/>
          <w:szCs w:val="24"/>
        </w:rPr>
        <w:t xml:space="preserve">do </w:t>
      </w:r>
      <w:r w:rsidR="006C36E8" w:rsidRPr="002459B1">
        <w:rPr>
          <w:rFonts w:hAnsi="Times New Roman" w:ascii="Times New Roman"/>
          <w:color w:val="FFFFFF"/>
          <w:szCs w:val="24"/>
        </w:rPr>
        <w:t>15.1.16</w:t>
      </w:r>
      <w:r w:rsidR="009D54BB" w:rsidRPr="002459B1">
        <w:rPr>
          <w:rFonts w:hAnsi="Times New Roman" w:ascii="Times New Roman"/>
          <w:color w:val="FFFFFF"/>
          <w:szCs w:val="24"/>
        </w:rPr>
        <w:t>.</w:t>
      </w:r>
    </w:p>
    <w:p w:rsidRDefault="0045410F" w:rsidP="0045410F" w:rsidR="0045410F" w:rsidRPr="00BD6639">
      <w:pPr>
        <w:rPr>
          <w:rFonts w:hAnsi="Times New Roman" w:ascii="Times New Roman"/>
          <w:szCs w:val="24"/>
        </w:rPr>
      </w:pPr>
    </w:p>
    <w:p w:rsidRDefault="0045410F" w:rsidP="0045410F" w:rsidR="0045410F" w:rsidRPr="00BD6639">
      <w:pPr>
        <w:rPr>
          <w:rFonts w:hAnsi="Times New Roman" w:ascii="Times New Roman"/>
          <w:szCs w:val="24"/>
        </w:rPr>
      </w:pPr>
    </w:p>
    <w:p w:rsidRDefault="00DA5881" w:rsidR="00DA5881"/>
    <w:sectPr w:rsidSect="002435A6" w:rsidR="00DA5881">
      <w:headerReference w:type="even" r:id="rId10"/>
      <w:headerReference w:type="default" r:id="rId11"/>
      <w:pgSz w:code="9" w:h="16840" w:w="11907"/>
      <w:pgMar w:gutter="0" w:footer="720" w:header="720" w:left="1531" w:bottom="1276" w:right="1531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A0FF6" w:rsidR="009A0FF6">
      <w:r>
        <w:separator/>
      </w:r>
    </w:p>
  </w:endnote>
  <w:endnote w:id="0" w:type="continuationSeparator">
    <w:p w:rsidRDefault="009A0FF6" w:rsidR="009A0F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Batang">
    <w:altName w:val="바탕"/>
    <w:panose1 w:val="02030600000101010101"/>
    <w:charset w:val="81"/>
    <w:family w:val="auto"/>
    <w:notTrueType/>
    <w:pitch w:val="fixed"/>
    <w:sig w:csb1="00000000" w:csb0="00080000" w:usb3="00000000" w:usb2="00000010" w:usb1="09060000" w:usb0="00000001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A0FF6" w:rsidR="009A0FF6">
      <w:r>
        <w:separator/>
      </w:r>
    </w:p>
  </w:footnote>
  <w:footnote w:id="0" w:type="continuationSeparator">
    <w:p w:rsidRDefault="009A0FF6" w:rsidR="009A0F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5698" w:rsidP="004B4C15" w:rsidR="00BE0EB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77EDD" w:rsidR="00BE0EB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5698" w:rsidP="004B4C15" w:rsidR="00BE0EB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77EDD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235698" w:rsidP="00824E3A" w:rsidR="00BE0EB7" w:rsidRPr="00A8668C">
    <w:pPr>
      <w:pStyle w:val="Zaglavlje"/>
      <w:jc w:val="right"/>
      <w:rPr>
        <w:rFonts w:hAnsi="Times New Roman" w:ascii="Times New Roman"/>
        <w:szCs w:val="24"/>
      </w:rPr>
    </w:pPr>
    <w:r w:rsidRPr="00A8668C">
      <w:rPr>
        <w:rFonts w:hAnsi="Times New Roman" w:ascii="Times New Roman"/>
        <w:szCs w:val="24"/>
      </w:rPr>
      <w:t>20. St-</w:t>
    </w:r>
    <w:r>
      <w:rPr>
        <w:rFonts w:hAnsi="Times New Roman" w:ascii="Times New Roman"/>
        <w:szCs w:val="24"/>
      </w:rPr>
      <w:t>59/11</w:t>
    </w:r>
  </w:p>
  <w:p w:rsidRDefault="00D77EDD" w:rsidP="00824E3A" w:rsidR="00BE0EB7">
    <w:pPr>
      <w:pStyle w:val="Zaglavlje"/>
      <w:jc w:val="right"/>
      <w:rPr>
        <w:sz w:val="22"/>
        <w:szCs w:val="22"/>
      </w:rPr>
    </w:pPr>
  </w:p>
  <w:p w:rsidRDefault="00D77EDD" w:rsidP="00824E3A" w:rsidR="00BE0EB7" w:rsidRPr="00824E3A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437F25"/>
    <w:multiLevelType w:val="hybridMultilevel"/>
    <w:tmpl w:val="68D4F72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169CB204" w:ilvl="1">
      <w:start w:val="20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B175AA3"/>
    <w:multiLevelType w:val="hybridMultilevel"/>
    <w:tmpl w:val="BD748F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5E6A5EF6"/>
    <w:multiLevelType w:val="hybridMultilevel"/>
    <w:tmpl w:val="1ED05272"/>
    <w:lvl w:tplc="1D96532C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eastAsia="Batang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5410F"/>
    <w:rsid w:val="00235698"/>
    <w:rsid w:val="002459B1"/>
    <w:rsid w:val="0045410F"/>
    <w:rsid w:val="0045625A"/>
    <w:rsid w:val="0046589C"/>
    <w:rsid w:val="00594C95"/>
    <w:rsid w:val="006116C3"/>
    <w:rsid w:val="006C36E8"/>
    <w:rsid w:val="009A0FF6"/>
    <w:rsid w:val="009D54BB"/>
    <w:rsid w:val="00CD0162"/>
    <w:rsid w:val="00D77EDD"/>
    <w:rsid w:val="00DA5881"/>
    <w:rsid w:val="00DB57AB"/>
    <w:rsid w:val="00EB0245"/>
    <w:rsid w:val="00F737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5410F"/>
    <w:pPr>
      <w:overflowPunct w:val="false"/>
      <w:autoSpaceDE w:val="false"/>
      <w:autoSpaceDN w:val="false"/>
      <w:adjustRightInd w:val="false"/>
      <w:spacing w:lineRule="auto" w:line="240"/>
      <w:textAlignment w:val="baseline"/>
    </w:pPr>
    <w:rPr>
      <w:rFonts w:cs="Times New Roman" w:eastAsia="Times New Roman" w:hAnsi="Arial" w:ascii="Arial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5410F"/>
    <w:pPr>
      <w:keepNext/>
      <w:jc w:val="center"/>
      <w:outlineLvl w:val="0"/>
    </w:pPr>
    <w:rPr>
      <w:b/>
      <w:bCs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45410F"/>
    <w:rPr>
      <w:rFonts w:cs="Times New Roman" w:eastAsia="Times New Roman" w:hAnsi="Arial" w:ascii="Arial"/>
      <w:b/>
      <w:bCs/>
      <w:sz w:val="22"/>
      <w:szCs w:val="20"/>
      <w:lang w:eastAsia="hr-HR"/>
    </w:rPr>
  </w:style>
  <w:style w:styleId="Tijeloteksta" w:type="paragraph">
    <w:name w:val="Body Text"/>
    <w:basedOn w:val="Normal"/>
    <w:link w:val="TijelotekstaChar"/>
    <w:rsid w:val="0045410F"/>
    <w:pPr>
      <w:jc w:val="center"/>
    </w:pPr>
    <w:rPr>
      <w:sz w:val="22"/>
    </w:rPr>
  </w:style>
  <w:style w:customStyle="true" w:styleId="TijelotekstaChar" w:type="character">
    <w:name w:val="Tijelo teksta Char"/>
    <w:basedOn w:val="Zadanifontodlomka"/>
    <w:link w:val="Tijeloteksta"/>
    <w:rsid w:val="0045410F"/>
    <w:rPr>
      <w:rFonts w:cs="Times New Roman" w:eastAsia="Times New Roman" w:hAnsi="Arial" w:ascii="Arial"/>
      <w:sz w:val="22"/>
      <w:szCs w:val="20"/>
      <w:lang w:eastAsia="hr-HR"/>
    </w:rPr>
  </w:style>
  <w:style w:styleId="Zaglavlje" w:type="paragraph">
    <w:name w:val="header"/>
    <w:basedOn w:val="Normal"/>
    <w:link w:val="ZaglavljeChar"/>
    <w:rsid w:val="0045410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45410F"/>
    <w:rPr>
      <w:rFonts w:cs="Times New Roman" w:eastAsia="Times New Roman" w:hAnsi="Arial" w:ascii="Arial"/>
      <w:szCs w:val="20"/>
      <w:lang w:eastAsia="hr-HR"/>
    </w:rPr>
  </w:style>
  <w:style w:styleId="Brojstranice" w:type="character">
    <w:name w:val="page number"/>
    <w:basedOn w:val="Zadanifontodlomka"/>
    <w:rsid w:val="0045410F"/>
  </w:style>
  <w:style w:styleId="Tekstbalonia" w:type="paragraph">
    <w:name w:val="Balloon Text"/>
    <w:basedOn w:val="Normal"/>
    <w:link w:val="TekstbaloniaChar"/>
    <w:uiPriority w:val="99"/>
    <w:semiHidden/>
    <w:unhideWhenUsed/>
    <w:rsid w:val="0045410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5410F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459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59B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59B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59B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59B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5410F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Arial" w:cs="Times New Roman" w:eastAsia="Times New Roman" w:hAnsi="Arial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5410F"/>
    <w:pPr>
      <w:keepNext/>
      <w:jc w:val="center"/>
      <w:outlineLvl w:val="0"/>
    </w:pPr>
    <w:rPr>
      <w:b/>
      <w:bCs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45410F"/>
    <w:rPr>
      <w:rFonts w:ascii="Arial" w:cs="Times New Roman" w:eastAsia="Times New Roman" w:hAnsi="Arial"/>
      <w:b/>
      <w:bCs/>
      <w:sz w:val="22"/>
      <w:szCs w:val="20"/>
      <w:lang w:eastAsia="hr-HR"/>
    </w:rPr>
  </w:style>
  <w:style w:styleId="Tijeloteksta" w:type="paragraph">
    <w:name w:val="Body Text"/>
    <w:basedOn w:val="Normal"/>
    <w:link w:val="TijelotekstaChar"/>
    <w:rsid w:val="0045410F"/>
    <w:pPr>
      <w:jc w:val="center"/>
    </w:pPr>
    <w:rPr>
      <w:sz w:val="22"/>
    </w:rPr>
  </w:style>
  <w:style w:customStyle="1" w:styleId="TijelotekstaChar" w:type="character">
    <w:name w:val="Tijelo teksta Char"/>
    <w:basedOn w:val="Zadanifontodlomka"/>
    <w:link w:val="Tijeloteksta"/>
    <w:rsid w:val="0045410F"/>
    <w:rPr>
      <w:rFonts w:ascii="Arial" w:cs="Times New Roman" w:eastAsia="Times New Roman" w:hAnsi="Arial"/>
      <w:sz w:val="22"/>
      <w:szCs w:val="20"/>
      <w:lang w:eastAsia="hr-HR"/>
    </w:rPr>
  </w:style>
  <w:style w:styleId="Zaglavlje" w:type="paragraph">
    <w:name w:val="header"/>
    <w:basedOn w:val="Normal"/>
    <w:link w:val="ZaglavljeChar"/>
    <w:rsid w:val="0045410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45410F"/>
    <w:rPr>
      <w:rFonts w:ascii="Arial" w:cs="Times New Roman" w:eastAsia="Times New Roman" w:hAnsi="Arial"/>
      <w:szCs w:val="20"/>
      <w:lang w:eastAsia="hr-HR"/>
    </w:rPr>
  </w:style>
  <w:style w:styleId="Brojstranice" w:type="character">
    <w:name w:val="page number"/>
    <w:basedOn w:val="Zadanifontodlomka"/>
    <w:rsid w:val="0045410F"/>
  </w:style>
  <w:style w:styleId="Tekstbalonia" w:type="paragraph">
    <w:name w:val="Balloon Text"/>
    <w:basedOn w:val="Normal"/>
    <w:link w:val="TekstbaloniaChar"/>
    <w:uiPriority w:val="99"/>
    <w:semiHidden/>
    <w:unhideWhenUsed/>
    <w:rsid w:val="0045410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5410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459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59B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59B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59B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59B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86109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54802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prosinca 2015.</izvorni_sadrzaj>
    <derivirana_varijabla naziv="DomainObject.DatumDonosenjaOdluke_1">17.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St-59/2011-213</izvorni_sadrzaj>
    <derivirana_varijabla naziv="DomainObject.Oznaka_1">St-59/2011-213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</izvorni_sadrzaj>
    <derivirana_varijabla naziv="DomainObject.Predmet.Broj_1">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2011.</izvorni_sadrzaj>
    <derivirana_varijabla naziv="DomainObject.Predmet.DatumOsnivanja_1">20.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St-59/2011</izvorni_sadrzaj>
    <derivirana_varijabla naziv="DomainObject.Predmet.OznakaBroj_1">St-59/2011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GUMARA ČAVIĆ d.d. zastupanog po punomoćniku MILAN JAKOVLJEVIĆ; odvj. DEJAN BOGDANOVIĆ</izvorni_sadrzaj>
    <derivirana_varijabla naziv="DomainObject.Predmet.ProtustrankaFormated_1">  GUMARA ČAVIĆ d.d. zastupanog po punomoćniku MILAN JAKOVLJEVIĆ; odvj. DEJAN BOGDANOVIĆ</derivirana_varijabla>
  </DomainObject.Predmet.ProtustrankaFormated>
  <DomainObject.Predmet.ProtustrankaFormatedOIB>
    <izvorni_sadrzaj>  GUMARA ČAVIĆ d.d., OIB 87878590994 zastupanog po punomoćniku MILAN JAKOVLJEVIĆ; odvj. DEJAN BOGDANOVIĆ</izvorni_sadrzaj>
    <derivirana_varijabla naziv="DomainObject.Predmet.ProtustrankaFormatedOIB_1">  GUMARA ČAVIĆ d.d., OIB 87878590994 zastupanog po punomoćniku MILAN JAKOVLJEVIĆ; odvj. DEJAN BOGDANOVIĆ</derivirana_varijabla>
  </DomainObject.Predmet.ProtustrankaFormatedOIB>
  <DomainObject.Predmet.ProtustrankaFormatedWithAdress>
    <izvorni_sadrzaj> GUMARA ČAVIĆ d.d., IVANEČKA 1, 10000 Zagreb zastupanog po punomoćniku MILAN JAKOVLJEVIĆ; odvj. DEJAN BOGDANOVIĆ</izvorni_sadrzaj>
    <derivirana_varijabla naziv="DomainObject.Predmet.ProtustrankaFormatedWithAdress_1"> GUMARA ČAVIĆ d.d., IVANEČKA 1, 10000 Zagreb zastupanog po punomoćniku MILAN JAKOVLJEVIĆ; odvj. DEJAN BOGDANOVIĆ</derivirana_varijabla>
  </DomainObject.Predmet.ProtustrankaFormatedWithAdress>
  <DomainObject.Predmet.ProtustrankaFormatedWithAdressOIB>
    <izvorni_sadrzaj> GUMARA ČAVIĆ d.d., OIB 87878590994, IVANEČKA 1, 10000 Zagreb zastupanog po punomoćniku MILAN JAKOVLJEVIĆ; odvj. DEJAN BOGDANOVIĆ</izvorni_sadrzaj>
    <derivirana_varijabla naziv="DomainObject.Predmet.ProtustrankaFormatedWithAdressOIB_1"> GUMARA ČAVIĆ d.d., OIB 87878590994, IVANEČKA 1, 10000 Zagreb zastupanog po punomoćniku MILAN JAKOVLJEVIĆ; odvj. DEJAN BOGDANOVIĆ</derivirana_varijabla>
  </DomainObject.Predmet.ProtustrankaFormatedWithAdressOIB>
  <DomainObject.Predmet.ProtustrankaWithAdress>
    <izvorni_sadrzaj>GUMARA ČAVIĆ d.d. IVANEČKA 1, 10000 Zagreb</izvorni_sadrzaj>
    <derivirana_varijabla naziv="DomainObject.Predmet.ProtustrankaWithAdress_1">GUMARA ČAVIĆ d.d. IVANEČKA 1, 10000 Zagreb</derivirana_varijabla>
  </DomainObject.Predmet.ProtustrankaWithAdress>
  <DomainObject.Predmet.ProtustrankaWithAdressOIB>
    <izvorni_sadrzaj>GUMARA ČAVIĆ d.d., OIB 87878590994, IVANEČKA 1, 10000 Zagreb</izvorni_sadrzaj>
    <derivirana_varijabla naziv="DomainObject.Predmet.ProtustrankaWithAdressOIB_1">GUMARA ČAVIĆ d.d., OIB 87878590994, IVANEČKA 1, 10000 Zagreb</derivirana_varijabla>
  </DomainObject.Predmet.ProtustrankaWithAdressOIB>
  <DomainObject.Predmet.ProtustrankaNazivFormated>
    <izvorni_sadrzaj>GUMARA ČAVIĆ d.d.</izvorni_sadrzaj>
    <derivirana_varijabla naziv="DomainObject.Predmet.ProtustrankaNazivFormated_1">GUMARA ČAVIĆ d.d.</derivirana_varijabla>
  </DomainObject.Predmet.ProtustrankaNazivFormated>
  <DomainObject.Predmet.ProtustrankaNazivFormatedOIB>
    <izvorni_sadrzaj>GUMARA ČAVIĆ d.d., OIB 87878590994</izvorni_sadrzaj>
    <derivirana_varijabla naziv="DomainObject.Predmet.ProtustrankaNazivFormatedOIB_1">GUMARA ČAVIĆ d.d., OIB 87878590994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BOMAR COMMERCE d.o.o. zastupanog po punomoćniku LJILJANA SINANOVIĆ; VJEROVNICI</izvorni_sadrzaj>
    <derivirana_varijabla naziv="DomainObject.Predmet.StrankaFormated_1">  BOMAR COMMERCE d.o.o. zastupanog po punomoćniku LJILJANA SINANOVIĆ; VJEROVNICI</derivirana_varijabla>
  </DomainObject.Predmet.StrankaFormated>
  <DomainObject.Predmet.StrankaFormatedOIB>
    <izvorni_sadrzaj>  BOMAR COMMERCE d.o.o., OIB 11486991303 zastupanog po punomoćniku LJILJANA SINANOVIĆ; VJEROVNICI</izvorni_sadrzaj>
    <derivirana_varijabla naziv="DomainObject.Predmet.StrankaFormatedOIB_1">  BOMAR COMMERCE d.o.o., OIB 11486991303 zastupanog po punomoćniku LJILJANA SINANOVIĆ; VJEROVNICI</derivirana_varijabla>
  </DomainObject.Predmet.StrankaFormatedOIB>
  <DomainObject.Predmet.StrankaFormatedWithAdress>
    <izvorni_sadrzaj> BOMAR COMMERCE d.o.o., MOLINDRIO 13, 52440 POREČ zastupanog po punomoćniku LJILJANA SINANOVIĆ; VJEROVNICI</izvorni_sadrzaj>
    <derivirana_varijabla naziv="DomainObject.Predmet.StrankaFormatedWithAdress_1"> BOMAR COMMERCE d.o.o., MOLINDRIO 13, 52440 POREČ zastupanog po punomoćniku LJILJANA SINANOVIĆ; VJEROVNICI</derivirana_varijabla>
  </DomainObject.Predmet.StrankaFormatedWithAdress>
  <DomainObject.Predmet.StrankaFormatedWithAdressOIB>
    <izvorni_sadrzaj> BOMAR COMMERCE d.o.o., OIB 11486991303, MOLINDRIO 13, 52440 POREČ zastupanog po punomoćniku LJILJANA SINANOVIĆ; VJEROVNICI</izvorni_sadrzaj>
    <derivirana_varijabla naziv="DomainObject.Predmet.StrankaFormatedWithAdressOIB_1"> BOMAR COMMERCE d.o.o., OIB 11486991303, MOLINDRIO 13, 52440 POREČ zastupanog po punomoćniku LJILJANA SINANOVIĆ; VJEROVNICI</derivirana_varijabla>
  </DomainObject.Predmet.StrankaFormatedWithAdressOIB>
  <DomainObject.Predmet.StrankaWithAdress>
    <izvorni_sadrzaj>BOMAR COMMERCE d.o.o. MOLINDRIO 13,52440 POREČ,VJEROVNICI </izvorni_sadrzaj>
    <derivirana_varijabla naziv="DomainObject.Predmet.StrankaWithAdress_1">BOMAR COMMERCE d.o.o. MOLINDRIO 13,52440 POREČ,VJEROVNICI </derivirana_varijabla>
  </DomainObject.Predmet.StrankaWithAdress>
  <DomainObject.Predmet.StrankaWithAdressOIB>
    <izvorni_sadrzaj>BOMAR COMMERCE d.o.o., OIB 11486991303, MOLINDRIO 13,52440 POREČ,VJEROVNICI</izvorni_sadrzaj>
    <derivirana_varijabla naziv="DomainObject.Predmet.StrankaWithAdressOIB_1">BOMAR COMMERCE d.o.o., OIB 11486991303, MOLINDRIO 13,52440 POREČ,VJEROVNICI</derivirana_varijabla>
  </DomainObject.Predmet.StrankaWithAdressOIB>
  <DomainObject.Predmet.StrankaNazivFormated>
    <izvorni_sadrzaj>BOMAR COMMERCE d.o.o.,VJEROVNICI</izvorni_sadrzaj>
    <derivirana_varijabla naziv="DomainObject.Predmet.StrankaNazivFormated_1">BOMAR COMMERCE d.o.o.,VJEROVNICI</derivirana_varijabla>
  </DomainObject.Predmet.StrankaNazivFormated>
  <DomainObject.Predmet.StrankaNazivFormatedOIB>
    <izvorni_sadrzaj>BOMAR COMMERCE d.o.o., OIB 11486991303,VJEROVNICI</izvorni_sadrzaj>
    <derivirana_varijabla naziv="DomainObject.Predmet.StrankaNazivFormatedOIB_1">BOMAR COMMERCE d.o.o., OIB 11486991303,VJEROVNICI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BOMAR COMMERCE d.o.o. zastupanog po punomoćniku LJILJANA SINANOVIĆ</item>
      <item>VJEROVNICI</item>
    </izvorni_sadrzaj>
    <derivirana_varijabla naziv="DomainObject.Predmet.StrankaListFormated_1">
      <item>BOMAR COMMERCE d.o.o. zastupanog po punomoćniku LJILJANA SINANOVIĆ</item>
      <item>VJEROVNICI</item>
    </derivirana_varijabla>
  </DomainObject.Predmet.StrankaListFormated>
  <DomainObject.Predmet.StrankaListFormatedOIB>
    <izvorni_sadrzaj>
      <item>BOMAR COMMERCE d.o.o., OIB 11486991303 zastupanog po punomoćniku LJILJANA SINANOVIĆ</item>
      <item>VJEROVNICI</item>
    </izvorni_sadrzaj>
    <derivirana_varijabla naziv="DomainObject.Predmet.StrankaListFormatedOIB_1">
      <item>BOMAR COMMERCE d.o.o., OIB 11486991303 zastupanog po punomoćniku LJILJANA SINANOVIĆ</item>
      <item>VJEROVNICI</item>
    </derivirana_varijabla>
  </DomainObject.Predmet.StrankaListFormatedOIB>
  <DomainObject.Predmet.StrankaListFormatedWithAdress>
    <izvorni_sadrzaj>
      <item>BOMAR COMMERCE d.o.o., MOLINDRIO 13, 52440 POREČ zastupanog po punomoćniku LJILJANA SINANOVIĆ</item>
      <item>VJEROVNICI</item>
    </izvorni_sadrzaj>
    <derivirana_varijabla naziv="DomainObject.Predmet.StrankaListFormatedWithAdress_1">
      <item>BOMAR COMMERCE d.o.o., MOLINDRIO 13, 52440 POREČ zastupanog po punomoćniku LJILJANA SINANOVIĆ</item>
      <item>VJEROVNICI</item>
    </derivirana_varijabla>
  </DomainObject.Predmet.StrankaListFormatedWithAdress>
  <DomainObject.Predmet.StrankaListFormatedWithAdressOIB>
    <izvorni_sadrzaj>
      <item>BOMAR COMMERCE d.o.o., OIB 11486991303, MOLINDRIO 13, 52440 POREČ zastupanog po punomoćniku LJILJANA SINANOVIĆ</item>
      <item>VJEROVNICI</item>
    </izvorni_sadrzaj>
    <derivirana_varijabla naziv="DomainObject.Predmet.StrankaListFormatedWithAdressOIB_1">
      <item>BOMAR COMMERCE d.o.o., OIB 11486991303, MOLINDRIO 13, 52440 POREČ zastupanog po punomoćniku LJILJANA SINANOVIĆ</item>
      <item>VJEROVNICI</item>
    </derivirana_varijabla>
  </DomainObject.Predmet.StrankaListFormatedWithAdressOIB>
  <DomainObject.Predmet.StrankaListNazivFormated>
    <izvorni_sadrzaj>
      <item>BOMAR COMMERCE d.o.o.</item>
      <item>VJEROVNICI</item>
    </izvorni_sadrzaj>
    <derivirana_varijabla naziv="DomainObject.Predmet.StrankaListNazivFormated_1">
      <item>BOMAR COMMERCE d.o.o.</item>
      <item>VJEROVNICI</item>
    </derivirana_varijabla>
  </DomainObject.Predmet.StrankaListNazivFormated>
  <DomainObject.Predmet.StrankaListNazivFormatedOIB>
    <izvorni_sadrzaj>
      <item>BOMAR COMMERCE d.o.o., OIB 11486991303</item>
      <item>VJEROVNICI</item>
    </izvorni_sadrzaj>
    <derivirana_varijabla naziv="DomainObject.Predmet.StrankaListNazivFormatedOIB_1">
      <item>BOMAR COMMERCE d.o.o., OIB 11486991303</item>
      <item>VJEROVNICI</item>
    </derivirana_varijabla>
  </DomainObject.Predmet.StrankaListNazivFormatedOIB>
  <DomainObject.Predmet.ProtuStrankaListFormated>
    <izvorni_sadrzaj>
      <item>GUMARA ČAVIĆ d.d. zastupanog po punomoćniku MILAN JAKOVLJEVIĆ; odvj. DEJAN BOGDANOVIĆ</item>
    </izvorni_sadrzaj>
    <derivirana_varijabla naziv="DomainObject.Predmet.ProtuStrankaListFormated_1">
      <item>GUMARA ČAVIĆ d.d. zastupanog po punomoćniku MILAN JAKOVLJEVIĆ; odvj. DEJAN BOGDANOVIĆ</item>
    </derivirana_varijabla>
  </DomainObject.Predmet.ProtuStrankaListFormated>
  <DomainObject.Predmet.ProtuStrankaListFormatedOIB>
    <izvorni_sadrzaj>
      <item>GUMARA ČAVIĆ d.d., OIB 87878590994 zastupanog po punomoćniku MILAN JAKOVLJEVIĆ; odvj. DEJAN BOGDANOVIĆ</item>
    </izvorni_sadrzaj>
    <derivirana_varijabla naziv="DomainObject.Predmet.ProtuStrankaListFormatedOIB_1">
      <item>GUMARA ČAVIĆ d.d., OIB 87878590994 zastupanog po punomoćniku MILAN JAKOVLJEVIĆ; odvj. DEJAN BOGDANOVIĆ</item>
    </derivirana_varijabla>
  </DomainObject.Predmet.ProtuStrankaListFormatedOIB>
  <DomainObject.Predmet.ProtuStrankaListFormatedWithAdress>
    <izvorni_sadrzaj>
      <item>GUMARA ČAVIĆ d.d., IVANEČKA 1, 10000 Zagreb zastupanog po punomoćniku MILAN JAKOVLJEVIĆ; odvj. DEJAN BOGDANOVIĆ</item>
    </izvorni_sadrzaj>
    <derivirana_varijabla naziv="DomainObject.Predmet.ProtuStrankaListFormatedWithAdress_1">
      <item>GUMARA ČAVIĆ d.d., IVANEČKA 1, 10000 Zagreb zastupanog po punomoćniku MILAN JAKOVLJEVIĆ; odvj. DEJAN BOGDANOVIĆ</item>
    </derivirana_varijabla>
  </DomainObject.Predmet.ProtuStrankaListFormatedWithAdress>
  <DomainObject.Predmet.ProtuStrankaListFormatedWithAdressOIB>
    <izvorni_sadrzaj>
      <item>GUMARA ČAVIĆ d.d., OIB 87878590994, IVANEČKA 1, 10000 Zagreb zastupanog po punomoćniku MILAN JAKOVLJEVIĆ; odvj. DEJAN BOGDANOVIĆ</item>
    </izvorni_sadrzaj>
    <derivirana_varijabla naziv="DomainObject.Predmet.ProtuStrankaListFormatedWithAdressOIB_1">
      <item>GUMARA ČAVIĆ d.d., OIB 87878590994, IVANEČKA 1, 10000 Zagreb zastupanog po punomoćniku MILAN JAKOVLJEVIĆ; odvj. DEJAN BOGDANOVIĆ</item>
    </derivirana_varijabla>
  </DomainObject.Predmet.ProtuStrankaListFormatedWithAdressOIB>
  <DomainObject.Predmet.ProtuStrankaListNazivFormated>
    <izvorni_sadrzaj>
      <item>GUMARA ČAVIĆ d.d.</item>
    </izvorni_sadrzaj>
    <derivirana_varijabla naziv="DomainObject.Predmet.ProtuStrankaListNazivFormated_1">
      <item>GUMARA ČAVIĆ d.d.</item>
    </derivirana_varijabla>
  </DomainObject.Predmet.ProtuStrankaListNazivFormated>
  <DomainObject.Predmet.ProtuStrankaListNazivFormatedOIB>
    <izvorni_sadrzaj>
      <item>GUMARA ČAVIĆ d.d., OIB 87878590994</item>
    </izvorni_sadrzaj>
    <derivirana_varijabla naziv="DomainObject.Predmet.ProtuStrankaListNazivFormatedOIB_1">
      <item>GUMARA ČAVIĆ d.d., OIB 87878590994</item>
    </derivirana_varijabla>
  </DomainObject.Predmet.ProtuStrankaListNazivFormatedOIB>
  <DomainObject.Predmet.OstaliListFormated>
    <izvorni_sadrzaj>
      <item>LJILJANA SINANOVIĆ punomoćnik sudionika u postupku BOMAR COMMERCE d.o.o.</item>
      <item>FINANCIJSKA AGENCIJA ZAGREB</item>
      <item>PRIVREDNA BANKA ZAGREB d.d.</item>
      <item>MILAN JAKOVLJEVIĆ punomoćnik sudionika u postupku GUMARA ČAVIĆ d.d.</item>
      <item>odvj. DEJAN BOGDANOVIĆ punomoćnik sudionika u postupku GUMARA ČAVIĆ d.d.</item>
      <item>MINISTARSTVO FINANCIJA RH,POREZNA UPRAVA,PODRUČNI URED ZAGREB,ISPOSTAVA ZAGREB</item>
      <item>Davorka Huljev</item>
      <item>GRAD ZAGREB</item>
      <item>ŽUPANIJSKO DRŽAVNO ODVJETNIŠTVO U ZAGREBU</item>
      <item>PBZ LEASING d.o.o.</item>
      <item>GUMARA PROIZVODI d.o.o.</item>
      <item>PARTNER PROJEKT d.o.o.</item>
      <item>OD BORIĆ I PARTNERI</item>
      <item>PRVI FAKTOR d.o.o.</item>
      <item>odvj. DRAŽEN ŠTIVIĆ</item>
      <item>ŠIMUN BABIĆ</item>
      <item>NADA GOLOMEJIĆ</item>
      <item>OD OWENS HOUŠKA j.t.d.</item>
      <item>USLUGA POREČ d.o.o.</item>
      <item>HEP-OPERATOR DISTRIBUCIJSKOG SUSTAVA d.o.o.</item>
      <item>OU GORAN VELJOVIĆ I DRUGI</item>
      <item>IVAN KUBANOVIĆ</item>
      <item>MARIN ZEKANOVIĆ</item>
      <item>ZORAN GALIĆ</item>
      <item>OU ANKICA LUETIĆ I FRANE GORJANAC</item>
      <item>SREDIŠNJI KLIRINŠKO DEPOZITARNO DRUŠTVO d.d.</item>
      <item>OD HANŽEKOVIĆ I PARTNERI</item>
      <item>JELENA RUBEŠA BILOBRK</item>
      <item>EMERALD KLESARSTVO d.o.o.</item>
      <item>IVAN ORŠOLIĆ</item>
    </izvorni_sadrzaj>
    <derivirana_varijabla naziv="DomainObject.Predmet.OstaliListFormated_1">
      <item>LJILJANA SINANOVIĆ punomoćnik sudionika u postupku BOMAR COMMERCE d.o.o.</item>
      <item>FINANCIJSKA AGENCIJA ZAGREB</item>
      <item>PRIVREDNA BANKA ZAGREB d.d.</item>
      <item>MILAN JAKOVLJEVIĆ punomoćnik sudionika u postupku GUMARA ČAVIĆ d.d.</item>
      <item>odvj. DEJAN BOGDANOVIĆ punomoćnik sudionika u postupku GUMARA ČAVIĆ d.d.</item>
      <item>MINISTARSTVO FINANCIJA RH,POREZNA UPRAVA,PODRUČNI URED ZAGREB,ISPOSTAVA ZAGREB</item>
      <item>Davorka Huljev</item>
      <item>GRAD ZAGREB</item>
      <item>ŽUPANIJSKO DRŽAVNO ODVJETNIŠTVO U ZAGREBU</item>
      <item>PBZ LEASING d.o.o.</item>
      <item>GUMARA PROIZVODI d.o.o.</item>
      <item>PARTNER PROJEKT d.o.o.</item>
      <item>OD BORIĆ I PARTNERI</item>
      <item>PRVI FAKTOR d.o.o.</item>
      <item>odvj. DRAŽEN ŠTIVIĆ</item>
      <item>ŠIMUN BABIĆ</item>
      <item>NADA GOLOMEJIĆ</item>
      <item>OD OWENS HOUŠKA j.t.d.</item>
      <item>USLUGA POREČ d.o.o.</item>
      <item>HEP-OPERATOR DISTRIBUCIJSKOG SUSTAVA d.o.o.</item>
      <item>OU GORAN VELJOVIĆ I DRUGI</item>
      <item>IVAN KUBANOVIĆ</item>
      <item>MARIN ZEKANOVIĆ</item>
      <item>ZORAN GALIĆ</item>
      <item>OU ANKICA LUETIĆ I FRANE GORJANAC</item>
      <item>SREDIŠNJI KLIRINŠKO DEPOZITARNO DRUŠTVO d.d.</item>
      <item>OD HANŽEKOVIĆ I PARTNERI</item>
      <item>JELENA RUBEŠA BILOBRK</item>
      <item>EMERALD KLESARSTVO d.o.o.</item>
      <item>IVAN ORŠOLIĆ</item>
    </derivirana_varijabla>
  </DomainObject.Predmet.OstaliListFormated>
  <DomainObject.Predmet.OstaliListFormatedOIB>
    <izvorni_sadrzaj>
      <item>LJILJANA SINANOVIĆ punomoćnik sudionika u postupku BOMAR COMMERCE d.o.o.</item>
      <item>FINANCIJSKA AGENCIJA ZAGREB</item>
      <item>PRIVREDNA BANKA ZAGREB d.d., OIB 02535697732</item>
      <item>MILAN JAKOVLJEVIĆ punomoćnik sudionika u postupku GUMARA ČAVIĆ d.d.</item>
      <item>odvj. DEJAN BOGDANOVIĆ punomoćnik sudionika u postupku GUMARA ČAVIĆ d.d.</item>
      <item>MINISTARSTVO FINANCIJA RH,POREZNA UPRAVA,PODRUČNI URED ZAGREB,ISPOSTAVA ZAGREB</item>
      <item>Davorka Huljev, OIB 34743014377</item>
      <item>GRAD ZAGREB</item>
      <item>ŽUPANIJSKO DRŽAVNO ODVJETNIŠTVO U ZAGREBU</item>
      <item>PBZ LEASING d.o.o., OIB 57270798205</item>
      <item>GUMARA PROIZVODI d.o.o., OIB 88123541838</item>
      <item>PARTNER PROJEKT d.o.o., OIB 95019406246</item>
      <item>OD BORIĆ I PARTNERI</item>
      <item>PRVI FAKTOR d.o.o., OIB 63278028623</item>
      <item>odvj. DRAŽEN ŠTIVIĆ</item>
      <item>ŠIMUN BABIĆ</item>
      <item>NADA GOLOMEJIĆ</item>
      <item>OD OWENS HOUŠKA j.t.d.</item>
      <item>USLUGA POREČ d.o.o., OIB 31073587765</item>
      <item>HEP-OPERATOR DISTRIBUCIJSKOG SUSTAVA d.o.o., OIB 46830600751</item>
      <item>OU GORAN VELJOVIĆ I DRUGI</item>
      <item>IVAN KUBANOVIĆ</item>
      <item>MARIN ZEKANOVIĆ</item>
      <item>ZORAN GALIĆ</item>
      <item>OU ANKICA LUETIĆ I FRANE GORJANAC</item>
      <item>SREDIŠNJI KLIRINŠKO DEPOZITARNO DRUŠTVO d.d.</item>
      <item>OD HANŽEKOVIĆ I PARTNERI</item>
      <item>JELENA RUBEŠA BILOBRK</item>
      <item>EMERALD KLESARSTVO d.o.o., OIB 93608407269</item>
      <item>IVAN ORŠOLIĆ</item>
    </izvorni_sadrzaj>
    <derivirana_varijabla naziv="DomainObject.Predmet.OstaliListFormatedOIB_1">
      <item>LJILJANA SINANOVIĆ punomoćnik sudionika u postupku BOMAR COMMERCE d.o.o.</item>
      <item>FINANCIJSKA AGENCIJA ZAGREB</item>
      <item>PRIVREDNA BANKA ZAGREB d.d., OIB 02535697732</item>
      <item>MILAN JAKOVLJEVIĆ punomoćnik sudionika u postupku GUMARA ČAVIĆ d.d.</item>
      <item>odvj. DEJAN BOGDANOVIĆ punomoćnik sudionika u postupku GUMARA ČAVIĆ d.d.</item>
      <item>MINISTARSTVO FINANCIJA RH,POREZNA UPRAVA,PODRUČNI URED ZAGREB,ISPOSTAVA ZAGREB</item>
      <item>Davorka Huljev, OIB 34743014377</item>
      <item>GRAD ZAGREB</item>
      <item>ŽUPANIJSKO DRŽAVNO ODVJETNIŠTVO U ZAGREBU</item>
      <item>PBZ LEASING d.o.o., OIB 57270798205</item>
      <item>GUMARA PROIZVODI d.o.o., OIB 88123541838</item>
      <item>PARTNER PROJEKT d.o.o., OIB 95019406246</item>
      <item>OD BORIĆ I PARTNERI</item>
      <item>PRVI FAKTOR d.o.o., OIB 63278028623</item>
      <item>odvj. DRAŽEN ŠTIVIĆ</item>
      <item>ŠIMUN BABIĆ</item>
      <item>NADA GOLOMEJIĆ</item>
      <item>OD OWENS HOUŠKA j.t.d.</item>
      <item>USLUGA POREČ d.o.o., OIB 31073587765</item>
      <item>HEP-OPERATOR DISTRIBUCIJSKOG SUSTAVA d.o.o., OIB 46830600751</item>
      <item>OU GORAN VELJOVIĆ I DRUGI</item>
      <item>IVAN KUBANOVIĆ</item>
      <item>MARIN ZEKANOVIĆ</item>
      <item>ZORAN GALIĆ</item>
      <item>OU ANKICA LUETIĆ I FRANE GORJANAC</item>
      <item>SREDIŠNJI KLIRINŠKO DEPOZITARNO DRUŠTVO d.d.</item>
      <item>OD HANŽEKOVIĆ I PARTNERI</item>
      <item>JELENA RUBEŠA BILOBRK</item>
      <item>EMERALD KLESARSTVO d.o.o., OIB 93608407269</item>
      <item>IVAN ORŠOLIĆ</item>
    </derivirana_varijabla>
  </DomainObject.Predmet.OstaliListFormatedOIB>
  <DomainObject.Predmet.OstaliListFormatedWithAdress>
    <izvorni_sadrzaj>
      <item>LJILJANA SINANOVIĆ, NIKOLE TESLE 8/1, 52440 POREČ punomoćnik sudionika u postupku BOMAR COMMERCE d.o.o.</item>
      <item>FINANCIJSKA AGENCIJA ZAGREB, Ul. grada Vukovara 72, 10000 Zagreb</item>
      <item>PRIVREDNA BANKA ZAGREB d.d., Račkoga 6, 10000 Zagreb</item>
      <item>MILAN JAKOVLJEVIĆ, Froudeova  007, 10000 Zagreb punomoćnik sudionika u postupku GUMARA ČAVIĆ d.d.</item>
      <item>odvj. DEJAN BOGDANOVIĆ, Škrlčeva 23/I, 10000 Zagreb punomoćnik sudionika u postupku GUMARA ČAVIĆ d.d.</item>
      <item>MINISTARSTVO FINANCIJA RH,POREZNA UPRAVA,PODRUČNI URED ZAGREB,ISPOSTAVA ZAGREB, Av. Dubrovnik 32, 10000 Zagreb</item>
      <item>Davorka Huljev, Miramarska 13/d, 10000 Zagreb</item>
      <item>GRAD ZAGREB, Trg S. Radića 1, 10000 Zagreb</item>
      <item>ŽUPANIJSKO DRŽAVNO ODVJETNIŠTVO U ZAGREBU</item>
      <item>PBZ LEASING d.o.o., Radnička c. 44, 10000 Zagreb</item>
      <item>GUMARA PROIZVODI d.o.o., Ivanečka 1, 10000 Zagreb</item>
      <item>PARTNER PROJEKT d.o.o., Putjane 15, 40000 Čakovec</item>
      <item>OD BORIĆ I PARTNERI, Garićgradska 18, 10000 Zagreb</item>
      <item>PRVI FAKTOR d.o.o., Hektorovićeva 2/V, 10000 Zagreb</item>
      <item>odvj. DRAŽEN ŠTIVIĆ, Veliki kraj 54, 32270 Županja</item>
      <item>ŠIMUN BABIĆ, Mrazovićeva 5, 10000 Zagreb</item>
      <item>NADA GOLOMEJIĆ, Draškovićeva 62, 10000 Zagreb</item>
      <item>OD OWENS HOUŠKA j.t.d., Praška 10, 10000 Zagreb</item>
      <item>USLUGA POREČ d.o.o., Mlinska 1, Poreč</item>
      <item>HEP-OPERATOR DISTRIBUCIJSKOG SUSTAVA d.o.o., Ul. grada Vukovara 37, 10000 Zagreb</item>
      <item>OU GORAN VELJOVIĆ I DRUGI, Dobrilina 9, Pula</item>
      <item>IVAN KUBANOVIĆ, Gandhijeva 7, 10000 Zagreb</item>
      <item>MARIN ZEKANOVIĆ, M. Klaića 1, Zadar</item>
      <item>ZORAN GALIĆ, Selska c. 90/b - Hruševečka 3, 10000 Zagreb</item>
      <item>OU ANKICA LUETIĆ I FRANE GORJANAC, Priora Petra 7/1, 21000 Split</item>
      <item>SREDIŠNJI KLIRINŠKO DEPOZITARNO DRUŠTVO d.d., Heinzelova 62/a, 10000 Zagreb</item>
      <item>OD HANŽEKOVIĆ I PARTNERI, Radnička c. 22, 10000 Zagreb</item>
      <item>JELENA RUBEŠA BILOBRK, Kralja Zvonimira 63, 10000 Zagreb</item>
      <item>EMERALD KLESARSTVO d.o.o., Čulinečka c. 24/a, 10000 Zagreb</item>
      <item>IVAN ORŠOLIĆ, Smičiklasova 18, 10000 Zagreb</item>
    </izvorni_sadrzaj>
    <derivirana_varijabla naziv="DomainObject.Predmet.OstaliListFormatedWithAdress_1">
      <item>LJILJANA SINANOVIĆ, NIKOLE TESLE 8/1, 52440 POREČ punomoćnik sudionika u postupku BOMAR COMMERCE d.o.o.</item>
      <item>FINANCIJSKA AGENCIJA ZAGREB, Ul. grada Vukovara 72, 10000 Zagreb</item>
      <item>PRIVREDNA BANKA ZAGREB d.d., Račkoga 6, 10000 Zagreb</item>
      <item>MILAN JAKOVLJEVIĆ, Froudeova  007, 10000 Zagreb punomoćnik sudionika u postupku GUMARA ČAVIĆ d.d.</item>
      <item>odvj. DEJAN BOGDANOVIĆ, Škrlčeva 23/I, 10000 Zagreb punomoćnik sudionika u postupku GUMARA ČAVIĆ d.d.</item>
      <item>MINISTARSTVO FINANCIJA RH,POREZNA UPRAVA,PODRUČNI URED ZAGREB,ISPOSTAVA ZAGREB, Av. Dubrovnik 32, 10000 Zagreb</item>
      <item>Davorka Huljev, Miramarska 13/d, 10000 Zagreb</item>
      <item>GRAD ZAGREB, Trg S. Radića 1, 10000 Zagreb</item>
      <item>ŽUPANIJSKO DRŽAVNO ODVJETNIŠTVO U ZAGREBU</item>
      <item>PBZ LEASING d.o.o., Radnička c. 44, 10000 Zagreb</item>
      <item>GUMARA PROIZVODI d.o.o., Ivanečka 1, 10000 Zagreb</item>
      <item>PARTNER PROJEKT d.o.o., Putjane 15, 40000 Čakovec</item>
      <item>OD BORIĆ I PARTNERI, Garićgradska 18, 10000 Zagreb</item>
      <item>PRVI FAKTOR d.o.o., Hektorovićeva 2/V, 10000 Zagreb</item>
      <item>odvj. DRAŽEN ŠTIVIĆ, Veliki kraj 54, 32270 Županja</item>
      <item>ŠIMUN BABIĆ, Mrazovićeva 5, 10000 Zagreb</item>
      <item>NADA GOLOMEJIĆ, Draškovićeva 62, 10000 Zagreb</item>
      <item>OD OWENS HOUŠKA j.t.d., Praška 10, 10000 Zagreb</item>
      <item>USLUGA POREČ d.o.o., Mlinska 1, Poreč</item>
      <item>HEP-OPERATOR DISTRIBUCIJSKOG SUSTAVA d.o.o., Ul. grada Vukovara 37, 10000 Zagreb</item>
      <item>OU GORAN VELJOVIĆ I DRUGI, Dobrilina 9, Pula</item>
      <item>IVAN KUBANOVIĆ, Gandhijeva 7, 10000 Zagreb</item>
      <item>MARIN ZEKANOVIĆ, M. Klaića 1, Zadar</item>
      <item>ZORAN GALIĆ, Selska c. 90/b - Hruševečka 3, 10000 Zagreb</item>
      <item>OU ANKICA LUETIĆ I FRANE GORJANAC, Priora Petra 7/1, 21000 Split</item>
      <item>SREDIŠNJI KLIRINŠKO DEPOZITARNO DRUŠTVO d.d., Heinzelova 62/a, 10000 Zagreb</item>
      <item>OD HANŽEKOVIĆ I PARTNERI, Radnička c. 22, 10000 Zagreb</item>
      <item>JELENA RUBEŠA BILOBRK, Kralja Zvonimira 63, 10000 Zagreb</item>
      <item>EMERALD KLESARSTVO d.o.o., Čulinečka c. 24/a, 10000 Zagreb</item>
      <item>IVAN ORŠOLIĆ, Smičiklasova 18, 10000 Zagreb</item>
    </derivirana_varijabla>
  </DomainObject.Predmet.OstaliListFormatedWithAdress>
  <DomainObject.Predmet.OstaliListFormatedWithAdressOIB>
    <izvorni_sadrzaj>
      <item>LJILJANA SINANOVIĆ, NIKOLE TESLE 8/1, 52440 POREČ punomoćnik sudionika u postupku BOMAR COMMERCE d.o.o.</item>
      <item>FINANCIJSKA AGENCIJA ZAGREB, Ul. grada Vukovara 72, 10000 Zagreb</item>
      <item>PRIVREDNA BANKA ZAGREB d.d., OIB 02535697732, Račkoga 6, 10000 Zagreb</item>
      <item>MILAN JAKOVLJEVIĆ, Froudeova  007, 10000 Zagreb punomoćnik sudionika u postupku GUMARA ČAVIĆ d.d.</item>
      <item>odvj. DEJAN BOGDANOVIĆ, Škrlčeva 23/I, 10000 Zagreb punomoćnik sudionika u postupku GUMARA ČAVIĆ d.d.</item>
      <item>MINISTARSTVO FINANCIJA RH,POREZNA UPRAVA,PODRUČNI URED ZAGREB,ISPOSTAVA ZAGREB, Av. Dubrovnik 32, 10000 Zagreb</item>
      <item>Davorka Huljev, OIB 34743014377, Miramarska 13/d, 10000 Zagreb</item>
      <item>GRAD ZAGREB, Trg S. Radića 1, 10000 Zagreb</item>
      <item>ŽUPANIJSKO DRŽAVNO ODVJETNIŠTVO U ZAGREBU</item>
      <item>PBZ LEASING d.o.o., OIB 57270798205, Radnička c. 44, 10000 Zagreb</item>
      <item>GUMARA PROIZVODI d.o.o., OIB 88123541838, Ivanečka 1, 10000 Zagreb</item>
      <item>PARTNER PROJEKT d.o.o., OIB 95019406246, Putjane 15, 40000 Čakovec</item>
      <item>OD BORIĆ I PARTNERI, Garićgradska 18, 10000 Zagreb</item>
      <item>PRVI FAKTOR d.o.o., OIB 63278028623, Hektorovićeva 2/V, 10000 Zagreb</item>
      <item>odvj. DRAŽEN ŠTIVIĆ, Veliki kraj 54, 32270 Županja</item>
      <item>ŠIMUN BABIĆ, Mrazovićeva 5, 10000 Zagreb</item>
      <item>NADA GOLOMEJIĆ, Draškovićeva 62, 10000 Zagreb</item>
      <item>OD OWENS HOUŠKA j.t.d., Praška 10, 10000 Zagreb</item>
      <item>USLUGA POREČ d.o.o., OIB 31073587765, Mlinska 1, Poreč</item>
      <item>HEP-OPERATOR DISTRIBUCIJSKOG SUSTAVA d.o.o., OIB 46830600751, Ul. grada Vukovara 37, 10000 Zagreb</item>
      <item>OU GORAN VELJOVIĆ I DRUGI, Dobrilina 9, Pula</item>
      <item>IVAN KUBANOVIĆ, Gandhijeva 7, 10000 Zagreb</item>
      <item>MARIN ZEKANOVIĆ, M. Klaića 1, Zadar</item>
      <item>ZORAN GALIĆ, Selska c. 90/b - Hruševečka 3, 10000 Zagreb</item>
      <item>OU ANKICA LUETIĆ I FRANE GORJANAC, Priora Petra 7/1, 21000 Split</item>
      <item>SREDIŠNJI KLIRINŠKO DEPOZITARNO DRUŠTVO d.d., Heinzelova 62/a, 10000 Zagreb</item>
      <item>OD HANŽEKOVIĆ I PARTNERI, Radnička c. 22, 10000 Zagreb</item>
      <item>JELENA RUBEŠA BILOBRK, Kralja Zvonimira 63, 10000 Zagreb</item>
      <item>EMERALD KLESARSTVO d.o.o., OIB 93608407269, Čulinečka c. 24/a, 10000 Zagreb</item>
      <item>IVAN ORŠOLIĆ, Smičiklasova 18, 10000 Zagreb</item>
    </izvorni_sadrzaj>
    <derivirana_varijabla naziv="DomainObject.Predmet.OstaliListFormatedWithAdressOIB_1">
      <item>LJILJANA SINANOVIĆ, NIKOLE TESLE 8/1, 52440 POREČ punomoćnik sudionika u postupku BOMAR COMMERCE d.o.o.</item>
      <item>FINANCIJSKA AGENCIJA ZAGREB, Ul. grada Vukovara 72, 10000 Zagreb</item>
      <item>PRIVREDNA BANKA ZAGREB d.d., OIB 02535697732, Račkoga 6, 10000 Zagreb</item>
      <item>MILAN JAKOVLJEVIĆ, Froudeova  007, 10000 Zagreb punomoćnik sudionika u postupku GUMARA ČAVIĆ d.d.</item>
      <item>odvj. DEJAN BOGDANOVIĆ, Škrlčeva 23/I, 10000 Zagreb punomoćnik sudionika u postupku GUMARA ČAVIĆ d.d.</item>
      <item>MINISTARSTVO FINANCIJA RH,POREZNA UPRAVA,PODRUČNI URED ZAGREB,ISPOSTAVA ZAGREB, Av. Dubrovnik 32, 10000 Zagreb</item>
      <item>Davorka Huljev, OIB 34743014377, Miramarska 13/d, 10000 Zagreb</item>
      <item>GRAD ZAGREB, Trg S. Radića 1, 10000 Zagreb</item>
      <item>ŽUPANIJSKO DRŽAVNO ODVJETNIŠTVO U ZAGREBU</item>
      <item>PBZ LEASING d.o.o., OIB 57270798205, Radnička c. 44, 10000 Zagreb</item>
      <item>GUMARA PROIZVODI d.o.o., OIB 88123541838, Ivanečka 1, 10000 Zagreb</item>
      <item>PARTNER PROJEKT d.o.o., OIB 95019406246, Putjane 15, 40000 Čakovec</item>
      <item>OD BORIĆ I PARTNERI, Garićgradska 18, 10000 Zagreb</item>
      <item>PRVI FAKTOR d.o.o., OIB 63278028623, Hektorovićeva 2/V, 10000 Zagreb</item>
      <item>odvj. DRAŽEN ŠTIVIĆ, Veliki kraj 54, 32270 Županja</item>
      <item>ŠIMUN BABIĆ, Mrazovićeva 5, 10000 Zagreb</item>
      <item>NADA GOLOMEJIĆ, Draškovićeva 62, 10000 Zagreb</item>
      <item>OD OWENS HOUŠKA j.t.d., Praška 10, 10000 Zagreb</item>
      <item>USLUGA POREČ d.o.o., OIB 31073587765, Mlinska 1, Poreč</item>
      <item>HEP-OPERATOR DISTRIBUCIJSKOG SUSTAVA d.o.o., OIB 46830600751, Ul. grada Vukovara 37, 10000 Zagreb</item>
      <item>OU GORAN VELJOVIĆ I DRUGI, Dobrilina 9, Pula</item>
      <item>IVAN KUBANOVIĆ, Gandhijeva 7, 10000 Zagreb</item>
      <item>MARIN ZEKANOVIĆ, M. Klaića 1, Zadar</item>
      <item>ZORAN GALIĆ, Selska c. 90/b - Hruševečka 3, 10000 Zagreb</item>
      <item>OU ANKICA LUETIĆ I FRANE GORJANAC, Priora Petra 7/1, 21000 Split</item>
      <item>SREDIŠNJI KLIRINŠKO DEPOZITARNO DRUŠTVO d.d., Heinzelova 62/a, 10000 Zagreb</item>
      <item>OD HANŽEKOVIĆ I PARTNERI, Radnička c. 22, 10000 Zagreb</item>
      <item>JELENA RUBEŠA BILOBRK, Kralja Zvonimira 63, 10000 Zagreb</item>
      <item>EMERALD KLESARSTVO d.o.o., OIB 93608407269, Čulinečka c. 24/a, 10000 Zagreb</item>
      <item>IVAN ORŠOLIĆ, Smičiklasova 18, 10000 Zagreb</item>
    </derivirana_varijabla>
  </DomainObject.Predmet.OstaliListFormatedWithAdressOIB>
  <DomainObject.Predmet.OstaliListNazivFormated>
    <izvorni_sadrzaj>
      <item>LJILJANA SINANOVIĆ</item>
      <item>FINANCIJSKA AGENCIJA ZAGREB</item>
      <item>PRIVREDNA BANKA ZAGREB d.d.</item>
      <item>MILAN JAKOVLJEVIĆ</item>
      <item>odvj. DEJAN BOGDANOVIĆ</item>
      <item>MINISTARSTVO FINANCIJA RH,POREZNA UPRAVA,PODRUČNI URED ZAGREB,ISPOSTAVA ZAGREB</item>
      <item>Davorka Huljev</item>
      <item>GRAD ZAGREB</item>
      <item>ŽUPANIJSKO DRŽAVNO ODVJETNIŠTVO U ZAGREBU</item>
      <item>PBZ LEASING d.o.o.</item>
      <item>GUMARA PROIZVODI d.o.o.</item>
      <item>PARTNER PROJEKT d.o.o.</item>
      <item>OD BORIĆ I PARTNERI</item>
      <item>PRVI FAKTOR d.o.o.</item>
      <item>odvj. DRAŽEN ŠTIVIĆ</item>
      <item>ŠIMUN BABIĆ</item>
      <item>NADA GOLOMEJIĆ</item>
      <item>OD OWENS HOUŠKA j.t.d.</item>
      <item>USLUGA POREČ d.o.o.</item>
      <item>HEP-OPERATOR DISTRIBUCIJSKOG SUSTAVA d.o.o.</item>
      <item>OU GORAN VELJOVIĆ I DRUGI</item>
      <item>IVAN KUBANOVIĆ</item>
      <item>MARIN ZEKANOVIĆ</item>
      <item>ZORAN GALIĆ</item>
      <item>OU ANKICA LUETIĆ I FRANE GORJANAC</item>
      <item>SREDIŠNJI KLIRINŠKO DEPOZITARNO DRUŠTVO d.d.</item>
      <item>OD HANŽEKOVIĆ I PARTNERI</item>
      <item>JELENA RUBEŠA BILOBRK</item>
      <item>EMERALD KLESARSTVO d.o.o.</item>
      <item>IVAN ORŠOLIĆ</item>
    </izvorni_sadrzaj>
    <derivirana_varijabla naziv="DomainObject.Predmet.OstaliListNazivFormated_1">
      <item>LJILJANA SINANOVIĆ</item>
      <item>FINANCIJSKA AGENCIJA ZAGREB</item>
      <item>PRIVREDNA BANKA ZAGREB d.d.</item>
      <item>MILAN JAKOVLJEVIĆ</item>
      <item>odvj. DEJAN BOGDANOVIĆ</item>
      <item>MINISTARSTVO FINANCIJA RH,POREZNA UPRAVA,PODRUČNI URED ZAGREB,ISPOSTAVA ZAGREB</item>
      <item>Davorka Huljev</item>
      <item>GRAD ZAGREB</item>
      <item>ŽUPANIJSKO DRŽAVNO ODVJETNIŠTVO U ZAGREBU</item>
      <item>PBZ LEASING d.o.o.</item>
      <item>GUMARA PROIZVODI d.o.o.</item>
      <item>PARTNER PROJEKT d.o.o.</item>
      <item>OD BORIĆ I PARTNERI</item>
      <item>PRVI FAKTOR d.o.o.</item>
      <item>odvj. DRAŽEN ŠTIVIĆ</item>
      <item>ŠIMUN BABIĆ</item>
      <item>NADA GOLOMEJIĆ</item>
      <item>OD OWENS HOUŠKA j.t.d.</item>
      <item>USLUGA POREČ d.o.o.</item>
      <item>HEP-OPERATOR DISTRIBUCIJSKOG SUSTAVA d.o.o.</item>
      <item>OU GORAN VELJOVIĆ I DRUGI</item>
      <item>IVAN KUBANOVIĆ</item>
      <item>MARIN ZEKANOVIĆ</item>
      <item>ZORAN GALIĆ</item>
      <item>OU ANKICA LUETIĆ I FRANE GORJANAC</item>
      <item>SREDIŠNJI KLIRINŠKO DEPOZITARNO DRUŠTVO d.d.</item>
      <item>OD HANŽEKOVIĆ I PARTNERI</item>
      <item>JELENA RUBEŠA BILOBRK</item>
      <item>EMERALD KLESARSTVO d.o.o.</item>
      <item>IVAN ORŠOLIĆ</item>
    </derivirana_varijabla>
  </DomainObject.Predmet.OstaliListNazivFormated>
  <DomainObject.Predmet.OstaliListNazivFormatedOIB>
    <izvorni_sadrzaj>
      <item>LJILJANA SINANOVIĆ</item>
      <item>FINANCIJSKA AGENCIJA ZAGREB</item>
      <item>PRIVREDNA BANKA ZAGREB d.d., OIB 02535697732</item>
      <item>MILAN JAKOVLJEVIĆ</item>
      <item>odvj. DEJAN BOGDANOVIĆ</item>
      <item>MINISTARSTVO FINANCIJA RH,POREZNA UPRAVA,PODRUČNI URED ZAGREB,ISPOSTAVA ZAGREB</item>
      <item>Davorka Huljev, OIB 34743014377</item>
      <item>GRAD ZAGREB</item>
      <item>ŽUPANIJSKO DRŽAVNO ODVJETNIŠTVO U ZAGREBU</item>
      <item>PBZ LEASING d.o.o., OIB 57270798205</item>
      <item>GUMARA PROIZVODI d.o.o., OIB 88123541838</item>
      <item>PARTNER PROJEKT d.o.o., OIB 95019406246</item>
      <item>OD BORIĆ I PARTNERI</item>
      <item>PRVI FAKTOR d.o.o., OIB 63278028623</item>
      <item>odvj. DRAŽEN ŠTIVIĆ</item>
      <item>ŠIMUN BABIĆ</item>
      <item>NADA GOLOMEJIĆ</item>
      <item>OD OWENS HOUŠKA j.t.d.</item>
      <item>USLUGA POREČ d.o.o., OIB 31073587765</item>
      <item>HEP-OPERATOR DISTRIBUCIJSKOG SUSTAVA d.o.o., OIB 46830600751</item>
      <item>OU GORAN VELJOVIĆ I DRUGI</item>
      <item>IVAN KUBANOVIĆ</item>
      <item>MARIN ZEKANOVIĆ</item>
      <item>ZORAN GALIĆ</item>
      <item>OU ANKICA LUETIĆ I FRANE GORJANAC</item>
      <item>SREDIŠNJI KLIRINŠKO DEPOZITARNO DRUŠTVO d.d.</item>
      <item>OD HANŽEKOVIĆ I PARTNERI</item>
      <item>JELENA RUBEŠA BILOBRK</item>
      <item>EMERALD KLESARSTVO d.o.o., OIB 93608407269</item>
      <item>IVAN ORŠOLIĆ</item>
    </izvorni_sadrzaj>
    <derivirana_varijabla naziv="DomainObject.Predmet.OstaliListNazivFormatedOIB_1">
      <item>LJILJANA SINANOVIĆ</item>
      <item>FINANCIJSKA AGENCIJA ZAGREB</item>
      <item>PRIVREDNA BANKA ZAGREB d.d., OIB 02535697732</item>
      <item>MILAN JAKOVLJEVIĆ</item>
      <item>odvj. DEJAN BOGDANOVIĆ</item>
      <item>MINISTARSTVO FINANCIJA RH,POREZNA UPRAVA,PODRUČNI URED ZAGREB,ISPOSTAVA ZAGREB</item>
      <item>Davorka Huljev, OIB 34743014377</item>
      <item>GRAD ZAGREB</item>
      <item>ŽUPANIJSKO DRŽAVNO ODVJETNIŠTVO U ZAGREBU</item>
      <item>PBZ LEASING d.o.o., OIB 57270798205</item>
      <item>GUMARA PROIZVODI d.o.o., OIB 88123541838</item>
      <item>PARTNER PROJEKT d.o.o., OIB 95019406246</item>
      <item>OD BORIĆ I PARTNERI</item>
      <item>PRVI FAKTOR d.o.o., OIB 63278028623</item>
      <item>odvj. DRAŽEN ŠTIVIĆ</item>
      <item>ŠIMUN BABIĆ</item>
      <item>NADA GOLOMEJIĆ</item>
      <item>OD OWENS HOUŠKA j.t.d.</item>
      <item>USLUGA POREČ d.o.o., OIB 31073587765</item>
      <item>HEP-OPERATOR DISTRIBUCIJSKOG SUSTAVA d.o.o., OIB 46830600751</item>
      <item>OU GORAN VELJOVIĆ I DRUGI</item>
      <item>IVAN KUBANOVIĆ</item>
      <item>MARIN ZEKANOVIĆ</item>
      <item>ZORAN GALIĆ</item>
      <item>OU ANKICA LUETIĆ I FRANE GORJANAC</item>
      <item>SREDIŠNJI KLIRINŠKO DEPOZITARNO DRUŠTVO d.d.</item>
      <item>OD HANŽEKOVIĆ I PARTNERI</item>
      <item>JELENA RUBEŠA BILOBRK</item>
      <item>EMERALD KLESARSTVO d.o.o., OIB 93608407269</item>
      <item>IVAN ORŠOLIĆ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2015.</izvorni_sadrzaj>
    <derivirana_varijabla naziv="DomainObject.Datum_1">17. prosinca 2015.</derivirana_varijabla>
  </DomainObject.Datum>
  <DomainObject.PoslovniBrojDokumenta>
    <izvorni_sadrzaj>St-59/2011-213</izvorni_sadrzaj>
    <derivirana_varijabla naziv="DomainObject.PoslovniBrojDokumenta_1">St-59/2011-213</derivirana_varijabla>
  </DomainObject.PoslovniBrojDokumenta>
  <DomainObject.Predmet.StrankaIDrugi>
    <izvorni_sadrzaj>VJEROVNICI i dr.</izvorni_sadrzaj>
    <derivirana_varijabla naziv="DomainObject.Predmet.StrankaIDrugi_1">VJEROVNICI i dr.</derivirana_varijabla>
  </DomainObject.Predmet.StrankaIDrugi>
  <DomainObject.Predmet.ProtustrankaIDrugi>
    <izvorni_sadrzaj>GUMARA ČAVIĆ d.d.</izvorni_sadrzaj>
    <derivirana_varijabla naziv="DomainObject.Predmet.ProtustrankaIDrugi_1">GUMARA ČAVIĆ d.d.</derivirana_varijabla>
  </DomainObject.Predmet.ProtustrankaIDrugi>
  <DomainObject.Predmet.StrankaIDrugiAdressOIB>
    <izvorni_sadrzaj>VJEROVNICI i dr.</izvorni_sadrzaj>
    <derivirana_varijabla naziv="DomainObject.Predmet.StrankaIDrugiAdressOIB_1">VJEROVNICI i dr.</derivirana_varijabla>
  </DomainObject.Predmet.StrankaIDrugiAdressOIB>
  <DomainObject.Predmet.ProtustrankaIDrugiAdressOIB>
    <izvorni_sadrzaj>GUMARA ČAVIĆ d.d., OIB 87878590994, IVANEČKA 1, 10000 Zagreb</izvorni_sadrzaj>
    <derivirana_varijabla naziv="DomainObject.Predmet.ProtustrankaIDrugiAdressOIB_1">GUMARA ČAVIĆ d.d., OIB 87878590994, IVANEČKA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GUMARA ČAVIĆ d.d.</item>
      <item>LJILJANA SINANOVIĆ</item>
      <item>BOMAR COMMERCE d.o.o.</item>
      <item>FINANCIJSKA AGENCIJA ZAGREB</item>
      <item>PRIVREDNA BANKA ZAGREB d.d.</item>
      <item>MILAN JAKOVLJEVIĆ</item>
      <item>odvj. DEJAN BOGDANOVIĆ</item>
      <item>MINISTARSTVO FINANCIJA RH,POREZNA UPRAVA,PODRUČNI URED ZAGREB,ISPOSTAVA ZAGREB</item>
      <item>Davorka Huljev</item>
      <item>GRAD ZAGREB</item>
      <item>ŽUPANIJSKO DRŽAVNO ODVJETNIŠTVO U ZAGREBU</item>
      <item>PBZ LEASING d.o.o.</item>
      <item>GUMARA PROIZVODI d.o.o.</item>
      <item>PARTNER PROJEKT d.o.o.</item>
      <item>OD BORIĆ I PARTNERI</item>
      <item>PRVI FAKTOR d.o.o.</item>
      <item>odvj. DRAŽEN ŠTIVIĆ</item>
      <item>ŠIMUN BABIĆ</item>
      <item>NADA GOLOMEJIĆ</item>
      <item>OD OWENS HOUŠKA j.t.d.</item>
      <item>USLUGA POREČ d.o.o.</item>
      <item>HEP-OPERATOR DISTRIBUCIJSKOG SUSTAVA d.o.o.</item>
      <item>OU GORAN VELJOVIĆ I DRUGI</item>
      <item>IVAN KUBANOVIĆ</item>
      <item>MARIN ZEKANOVIĆ</item>
      <item>ZORAN GALIĆ</item>
      <item>OU ANKICA LUETIĆ I FRANE GORJANAC</item>
      <item>SREDIŠNJI KLIRINŠKO DEPOZITARNO DRUŠTVO d.d.</item>
      <item>OD HANŽEKOVIĆ I PARTNERI</item>
      <item>JELENA RUBEŠA BILOBRK</item>
      <item>VJEROVNICI</item>
      <item>EMERALD KLESARSTVO d.o.o.</item>
      <item>IVAN ORŠOLIĆ</item>
    </izvorni_sadrzaj>
    <derivirana_varijabla naziv="DomainObject.Predmet.SudioniciListNaziv_1">
      <item>GUMARA ČAVIĆ d.d.</item>
      <item>LJILJANA SINANOVIĆ</item>
      <item>BOMAR COMMERCE d.o.o.</item>
      <item>FINANCIJSKA AGENCIJA ZAGREB</item>
      <item>PRIVREDNA BANKA ZAGREB d.d.</item>
      <item>MILAN JAKOVLJEVIĆ</item>
      <item>odvj. DEJAN BOGDANOVIĆ</item>
      <item>MINISTARSTVO FINANCIJA RH,POREZNA UPRAVA,PODRUČNI URED ZAGREB,ISPOSTAVA ZAGREB</item>
      <item>Davorka Huljev</item>
      <item>GRAD ZAGREB</item>
      <item>ŽUPANIJSKO DRŽAVNO ODVJETNIŠTVO U ZAGREBU</item>
      <item>PBZ LEASING d.o.o.</item>
      <item>GUMARA PROIZVODI d.o.o.</item>
      <item>PARTNER PROJEKT d.o.o.</item>
      <item>OD BORIĆ I PARTNERI</item>
      <item>PRVI FAKTOR d.o.o.</item>
      <item>odvj. DRAŽEN ŠTIVIĆ</item>
      <item>ŠIMUN BABIĆ</item>
      <item>NADA GOLOMEJIĆ</item>
      <item>OD OWENS HOUŠKA j.t.d.</item>
      <item>USLUGA POREČ d.o.o.</item>
      <item>HEP-OPERATOR DISTRIBUCIJSKOG SUSTAVA d.o.o.</item>
      <item>OU GORAN VELJOVIĆ I DRUGI</item>
      <item>IVAN KUBANOVIĆ</item>
      <item>MARIN ZEKANOVIĆ</item>
      <item>ZORAN GALIĆ</item>
      <item>OU ANKICA LUETIĆ I FRANE GORJANAC</item>
      <item>SREDIŠNJI KLIRINŠKO DEPOZITARNO DRUŠTVO d.d.</item>
      <item>OD HANŽEKOVIĆ I PARTNERI</item>
      <item>JELENA RUBEŠA BILOBRK</item>
      <item>VJEROVNICI</item>
      <item>EMERALD KLESARSTVO d.o.o.</item>
      <item>IVAN ORŠOLIĆ</item>
    </derivirana_varijabla>
  </DomainObject.Predmet.SudioniciListNaziv>
  <DomainObject.Predmet.SudioniciListAdressOIB>
    <izvorni_sadrzaj>
      <item>GUMARA ČAVIĆ d.d., OIB 87878590994, IVANEČKA 1,10000 Zagreb</item>
      <item>LJILJANA SINANOVIĆ, NIKOLE TESLE 8/1,52440 POREČ</item>
      <item>BOMAR COMMERCE d.o.o., OIB 11486991303, MOLINDRIO 13,52440 POREČ</item>
      <item>FINANCIJSKA AGENCIJA ZAGREB, Ul. grada Vukovara 72,10000 Zagreb</item>
      <item>PRIVREDNA BANKA ZAGREB d.d., OIB 02535697732, Račkoga 6,10000 Zagreb</item>
      <item>MILAN JAKOVLJEVIĆ, Froudeova  007,10000 Zagreb</item>
      <item>odvj. DEJAN BOGDANOVIĆ, Škrlčeva 23/I,10000 Zagreb</item>
      <item>MINISTARSTVO FINANCIJA RH,POREZNA UPRAVA,PODRUČNI URED ZAGREB,ISPOSTAVA ZAGREB, Av. Dubrovnik 32,10000 Zagreb</item>
      <item>Davorka Huljev, OIB 34743014377, Miramarska 13/d,10000 Zagreb</item>
      <item>GRAD ZAGREB, Trg S. Radića 1,10000 Zagreb</item>
      <item>ŽUPANIJSKO DRŽAVNO ODVJETNIŠTVO U ZAGREBU</item>
      <item>PBZ LEASING d.o.o., OIB 57270798205, Radnička c. 44,10000 Zagreb</item>
      <item>GUMARA PROIZVODI d.o.o., OIB 88123541838, Ivanečka 1,10000 Zagreb</item>
      <item>PARTNER PROJEKT d.o.o., OIB 95019406246, Putjane 15,40000 Čakovec</item>
      <item>OD BORIĆ I PARTNERI, Garićgradska 18,10000 Zagreb</item>
      <item>PRVI FAKTOR d.o.o., OIB 63278028623, Hektorovićeva 2/V,10000 Zagreb</item>
      <item>odvj. DRAŽEN ŠTIVIĆ, Veliki kraj 54,32270 Županja</item>
      <item>ŠIMUN BABIĆ, Mrazovićeva 5,10000 Zagreb</item>
      <item>NADA GOLOMEJIĆ, Draškovićeva 62,10000 Zagreb</item>
      <item>OD OWENS HOUŠKA j.t.d., Praška 10,10000 Zagreb</item>
      <item>USLUGA POREČ d.o.o., OIB 31073587765, Mlinska 1,Poreč</item>
      <item>HEP-OPERATOR DISTRIBUCIJSKOG SUSTAVA d.o.o., OIB 46830600751, Ul. grada Vukovara 37,10000 Zagreb</item>
      <item>OU GORAN VELJOVIĆ I DRUGI, Dobrilina 9,Pula</item>
      <item>IVAN KUBANOVIĆ, Gandhijeva 7,10000 Zagreb</item>
      <item>MARIN ZEKANOVIĆ, M. Klaića 1,Zadar</item>
      <item>ZORAN GALIĆ, Selska c. 90/b - Hruševečka 3,10000 Zagreb</item>
      <item>OU ANKICA LUETIĆ I FRANE GORJANAC, Priora Petra 7/1,21000 Split</item>
      <item>SREDIŠNJI KLIRINŠKO DEPOZITARNO DRUŠTVO d.d., Heinzelova 62/a,10000 Zagreb</item>
      <item>OD HANŽEKOVIĆ I PARTNERI, Radnička c. 22,10000 Zagreb</item>
      <item>JELENA RUBEŠA BILOBRK, Kralja Zvonimira 63,10000 Zagreb</item>
      <item>VJEROVNICI</item>
      <item>EMERALD KLESARSTVO d.o.o., OIB 93608407269, Čulinečka c. 24/a,10000 Zagreb</item>
      <item>IVAN ORŠOLIĆ, Smičiklasova 18,10000 Zagreb</item>
    </izvorni_sadrzaj>
    <derivirana_varijabla naziv="DomainObject.Predmet.SudioniciListAdressOIB_1">
      <item>GUMARA ČAVIĆ d.d., OIB 87878590994, IVANEČKA 1,10000 Zagreb</item>
      <item>LJILJANA SINANOVIĆ, NIKOLE TESLE 8/1,52440 POREČ</item>
      <item>BOMAR COMMERCE d.o.o., OIB 11486991303, MOLINDRIO 13,52440 POREČ</item>
      <item>FINANCIJSKA AGENCIJA ZAGREB, Ul. grada Vukovara 72,10000 Zagreb</item>
      <item>PRIVREDNA BANKA ZAGREB d.d., OIB 02535697732, Račkoga 6,10000 Zagreb</item>
      <item>MILAN JAKOVLJEVIĆ, Froudeova  007,10000 Zagreb</item>
      <item>odvj. DEJAN BOGDANOVIĆ, Škrlčeva 23/I,10000 Zagreb</item>
      <item>MINISTARSTVO FINANCIJA RH,POREZNA UPRAVA,PODRUČNI URED ZAGREB,ISPOSTAVA ZAGREB, Av. Dubrovnik 32,10000 Zagreb</item>
      <item>Davorka Huljev, OIB 34743014377, Miramarska 13/d,10000 Zagreb</item>
      <item>GRAD ZAGREB, Trg S. Radića 1,10000 Zagreb</item>
      <item>ŽUPANIJSKO DRŽAVNO ODVJETNIŠTVO U ZAGREBU</item>
      <item>PBZ LEASING d.o.o., OIB 57270798205, Radnička c. 44,10000 Zagreb</item>
      <item>GUMARA PROIZVODI d.o.o., OIB 88123541838, Ivanečka 1,10000 Zagreb</item>
      <item>PARTNER PROJEKT d.o.o., OIB 95019406246, Putjane 15,40000 Čakovec</item>
      <item>OD BORIĆ I PARTNERI, Garićgradska 18,10000 Zagreb</item>
      <item>PRVI FAKTOR d.o.o., OIB 63278028623, Hektorovićeva 2/V,10000 Zagreb</item>
      <item>odvj. DRAŽEN ŠTIVIĆ, Veliki kraj 54,32270 Županja</item>
      <item>ŠIMUN BABIĆ, Mrazovićeva 5,10000 Zagreb</item>
      <item>NADA GOLOMEJIĆ, Draškovićeva 62,10000 Zagreb</item>
      <item>OD OWENS HOUŠKA j.t.d., Praška 10,10000 Zagreb</item>
      <item>USLUGA POREČ d.o.o., OIB 31073587765, Mlinska 1,Poreč</item>
      <item>HEP-OPERATOR DISTRIBUCIJSKOG SUSTAVA d.o.o., OIB 46830600751, Ul. grada Vukovara 37,10000 Zagreb</item>
      <item>OU GORAN VELJOVIĆ I DRUGI, Dobrilina 9,Pula</item>
      <item>IVAN KUBANOVIĆ, Gandhijeva 7,10000 Zagreb</item>
      <item>MARIN ZEKANOVIĆ, M. Klaića 1,Zadar</item>
      <item>ZORAN GALIĆ, Selska c. 90/b - Hruševečka 3,10000 Zagreb</item>
      <item>OU ANKICA LUETIĆ I FRANE GORJANAC, Priora Petra 7/1,21000 Split</item>
      <item>SREDIŠNJI KLIRINŠKO DEPOZITARNO DRUŠTVO d.d., Heinzelova 62/a,10000 Zagreb</item>
      <item>OD HANŽEKOVIĆ I PARTNERI, Radnička c. 22,10000 Zagreb</item>
      <item>JELENA RUBEŠA BILOBRK, Kralja Zvonimira 63,10000 Zagreb</item>
      <item>VJEROVNICI</item>
      <item>EMERALD KLESARSTVO d.o.o., OIB 93608407269, Čulinečka c. 24/a,10000 Zagreb</item>
      <item>IVAN ORŠOLIĆ, Smičiklasova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87878590994</item>
      <item>, OIB null</item>
      <item>, OIB 11486991303</item>
      <item>, OIB null</item>
      <item>, OIB 02535697732</item>
      <item>, OIB null</item>
      <item>, OIB null</item>
      <item>, OIB null</item>
      <item>, OIB 34743014377</item>
      <item>, OIB null</item>
      <item>, OIB null</item>
      <item>, OIB 57270798205</item>
      <item>, OIB 88123541838</item>
      <item>, OIB 95019406246</item>
      <item>, OIB null</item>
      <item>, OIB 63278028623</item>
      <item>, OIB null</item>
      <item>, OIB null</item>
      <item>, OIB null</item>
      <item>, OIB null</item>
      <item>, OIB 31073587765</item>
      <item>, OIB 46830600751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93608407269</item>
      <item>, OIB null</item>
    </izvorni_sadrzaj>
    <derivirana_varijabla naziv="DomainObject.Predmet.SudioniciListNazivOIB_1">
      <item>, OIB 87878590994</item>
      <item>, OIB null</item>
      <item>, OIB 11486991303</item>
      <item>, OIB null</item>
      <item>, OIB 02535697732</item>
      <item>, OIB null</item>
      <item>, OIB null</item>
      <item>, OIB null</item>
      <item>, OIB 34743014377</item>
      <item>, OIB null</item>
      <item>, OIB null</item>
      <item>, OIB 57270798205</item>
      <item>, OIB 88123541838</item>
      <item>, OIB 95019406246</item>
      <item>, OIB null</item>
      <item>, OIB 63278028623</item>
      <item>, OIB null</item>
      <item>, OIB null</item>
      <item>, OIB null</item>
      <item>, OIB null</item>
      <item>, OIB 31073587765</item>
      <item>, OIB 46830600751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93608407269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Davorka Huljev, OIB 34743014377, Miramarska 13 d Zagreb</item>
    </izvorni_sadrzaj>
    <derivirana_varijabla naziv="DomainObject.Predmet.StecajniUpraviteljiListAddressOIB_1">
      <item>Davorka Huljev, OIB 34743014377, Miramarska 13 d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1101</properties:Words>
  <properties:Characters>5927</properties:Characters>
  <properties:Lines>157</properties:Lines>
  <properties:Paragraphs>60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7200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2015-12-17T09:54:00Z</dcterms:created>
  <dc:creator>Valentina Kranjčić</dc:creator>
  <cp:lastModifiedBy>Valentina Kranjčić</cp:lastModifiedBy>
  <cp:lastPrinted>2015-12-17T10:30:00Z</cp:lastPrinted>
  <dcterms:modified xmlns:xsi="http://www.w3.org/2001/XMLSchema-instance" xsi:type="dcterms:W3CDTF">2015-12-17T10:30:00Z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St-59/2011-213 / Odluka - Zaključak - određuje se ročište za dražbu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