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1d0e" w14:paraId="27b1d0e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CE1DBB">
      <w:pPr>
        <w:jc w:val="right"/>
        <w:rPr>
          <w:b/>
        </w:rPr>
      </w:pPr>
      <w:r w:rsidRPr="00CE1DBB">
        <w:rPr>
          <w:b/>
          <w:bCs/>
        </w:rPr>
        <w:t>15  Sp-</w:t>
      </w:r>
      <w:r w:rsidR="00A33053">
        <w:rPr>
          <w:b/>
          <w:bCs/>
        </w:rPr>
        <w:t>8</w:t>
      </w:r>
      <w:r w:rsidR="009D683E" w:rsidRPr="00CE1DBB">
        <w:rPr>
          <w:b/>
          <w:bCs/>
        </w:rPr>
        <w:t>/201</w:t>
      </w:r>
      <w:r w:rsidR="00D07745">
        <w:rPr>
          <w:b/>
          <w:bCs/>
        </w:rPr>
        <w:t>8</w:t>
      </w:r>
      <w:r w:rsidR="009D683E" w:rsidRPr="00CE1DBB">
        <w:rPr>
          <w:b/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Liščić kao sucu pojedincu, u pravnoj stvari predlagatelja – potrošača </w:t>
      </w:r>
      <w:r w:rsidR="00A33053">
        <w:t>DARIO OPAČAK</w:t>
      </w:r>
      <w:r w:rsidR="009B789D">
        <w:t xml:space="preserve">, OIB: </w:t>
      </w:r>
      <w:r w:rsidR="00A33053">
        <w:t>48264878245</w:t>
      </w:r>
      <w:r w:rsidR="009B789D">
        <w:t xml:space="preserve"> iz </w:t>
      </w:r>
      <w:r w:rsidR="00A33053">
        <w:t>Osijeka, Sljemenska 58</w:t>
      </w:r>
      <w:r w:rsidR="005D2078">
        <w:t xml:space="preserve">, </w:t>
      </w:r>
      <w:r w:rsidR="0089407D">
        <w:t xml:space="preserve">radi stečaja </w:t>
      </w:r>
      <w:r w:rsidR="005B40DA">
        <w:t>potrošača, izvan ročišta, dana 2</w:t>
      </w:r>
      <w:r w:rsidR="00A33053">
        <w:t>5</w:t>
      </w:r>
      <w:r w:rsidR="0089407D">
        <w:t xml:space="preserve">. </w:t>
      </w:r>
      <w:r w:rsidR="009F574B">
        <w:t>svibnja</w:t>
      </w:r>
      <w:r w:rsidR="0089407D">
        <w:t xml:space="preserve"> 201</w:t>
      </w:r>
      <w:r w:rsidR="009F574B">
        <w:t>8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A33053">
        <w:t>Dario Opačak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A33053">
        <w:t>8</w:t>
      </w:r>
      <w:r w:rsidR="0005311F">
        <w:t>-201</w:t>
      </w:r>
      <w:r w:rsidR="009F574B">
        <w:t>8</w:t>
      </w:r>
      <w:r w:rsidR="0005311F">
        <w:t>, uz opis plaćanja: predujam za troškove stečaja potrošača u predmetu Sp-</w:t>
      </w:r>
      <w:r w:rsidR="00A33053">
        <w:t>8</w:t>
      </w:r>
      <w:r w:rsidR="0005311F">
        <w:t>/201</w:t>
      </w:r>
      <w:r w:rsidR="009F574B">
        <w:t>8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5B40DA" w:rsidP="0089407D" w:rsidR="001F5651">
      <w:pPr>
        <w:pStyle w:val="Tijeloteksta"/>
        <w:ind w:firstLine="708"/>
      </w:pPr>
      <w:r>
        <w:tab/>
      </w:r>
      <w:r>
        <w:tab/>
        <w:t>U Osijeku, 2</w:t>
      </w:r>
      <w:r w:rsidR="00A33053">
        <w:t>5</w:t>
      </w:r>
      <w:r w:rsidR="001F5651">
        <w:t xml:space="preserve">. </w:t>
      </w:r>
      <w:r w:rsidR="009F574B">
        <w:t>svibnja</w:t>
      </w:r>
      <w:r w:rsidR="001F5651">
        <w:t xml:space="preserve"> 201</w:t>
      </w:r>
      <w:r w:rsidR="009F574B">
        <w:t>8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>DAVOR LIŠČIĆ</w:t>
      </w:r>
      <w:r w:rsidR="00207FA1">
        <w:t>, v.r.</w:t>
      </w:r>
      <w:r w:rsidR="00255173">
        <w:t xml:space="preserve">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224440" w:rsidR="001F5651">
      <w:pPr>
        <w:pStyle w:val="Tijeloteksta"/>
        <w:numPr>
          <w:ilvl w:val="0"/>
          <w:numId w:val="1"/>
        </w:numPr>
        <w:ind w:left="708"/>
      </w:pPr>
      <w:r>
        <w:t>Predlagatelju – potrošaču</w:t>
      </w:r>
      <w:r w:rsidR="00224440">
        <w:t xml:space="preserve"> putem </w:t>
      </w:r>
    </w:p>
    <w:p w:rsidRDefault="00224440" w:rsidP="00224440" w:rsidR="00224440">
      <w:pPr>
        <w:pStyle w:val="Tijeloteksta"/>
        <w:ind w:left="708"/>
      </w:pPr>
      <w:r>
        <w:t>e-oglasne ploče suda</w:t>
      </w:r>
    </w:p>
    <w:p w:rsidRDefault="00207FA1" w:rsidP="00207FA1" w:rsidR="00207FA1">
      <w:pPr>
        <w:pStyle w:val="Tijeloteksta"/>
        <w:ind w:left="1068"/>
        <w:jc w:val="right"/>
      </w:pPr>
      <w:r>
        <w:t>Za točnost otpravka – ovlašteni službenik</w:t>
      </w:r>
    </w:p>
    <w:p w:rsidRDefault="00207FA1" w:rsidP="00207FA1" w:rsidR="00207FA1">
      <w:pPr>
        <w:pStyle w:val="Tijeloteksta"/>
        <w:ind w:left="1068"/>
        <w:jc w:val="center"/>
      </w:pPr>
      <w:r>
        <w:t xml:space="preserve">                                                             Ranka Đukić</w:t>
      </w:r>
    </w:p>
    <w:sectPr w:rsidR="00207FA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30B04"/>
    <w:rsid w:val="00052213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7FA1"/>
    <w:rsid w:val="00224440"/>
    <w:rsid w:val="00255173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D683E"/>
    <w:rsid w:val="009E16BE"/>
    <w:rsid w:val="009F574B"/>
    <w:rsid w:val="00A33053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90B84"/>
    <w:rsid w:val="00BF3092"/>
    <w:rsid w:val="00C44B3B"/>
    <w:rsid w:val="00C652EB"/>
    <w:rsid w:val="00C66868"/>
    <w:rsid w:val="00C862A8"/>
    <w:rsid w:val="00C91711"/>
    <w:rsid w:val="00C931E3"/>
    <w:rsid w:val="00CB408E"/>
    <w:rsid w:val="00CB4280"/>
    <w:rsid w:val="00CB42C6"/>
    <w:rsid w:val="00CB464A"/>
    <w:rsid w:val="00CD1560"/>
    <w:rsid w:val="00CD3FBB"/>
    <w:rsid w:val="00CE1DBB"/>
    <w:rsid w:val="00CE59D7"/>
    <w:rsid w:val="00D07745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E450B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CE5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9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9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9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9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CE5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9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9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9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9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Sp-8/2018</izvorni_sadrzaj>
    <derivirana_varijabla naziv="DomainObject.Predmet.OznakaBroj_1">Sp-8/2018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Opačak</izvorni_sadrzaj>
    <derivirana_varijabla naziv="DomainObject.Predmet.StrankaFormated_1">  Dario Opačak</derivirana_varijabla>
  </DomainObject.Predmet.StrankaFormated>
  <DomainObject.Predmet.StrankaFormatedOIB>
    <izvorni_sadrzaj>  Dario Opačak, OIB 48264878245</izvorni_sadrzaj>
    <derivirana_varijabla naziv="DomainObject.Predmet.StrankaFormatedOIB_1">  Dario Opačak, OIB 48264878245</derivirana_varijabla>
  </DomainObject.Predmet.StrankaFormatedOIB>
  <DomainObject.Predmet.StrankaFormatedWithAdress>
    <izvorni_sadrzaj> Dario Opačak, Sljemenska Ulica 58, 31000 Osijek</izvorni_sadrzaj>
    <derivirana_varijabla naziv="DomainObject.Predmet.StrankaFormatedWithAdress_1"> Dario Opačak, Sljemenska Ulica 58, 31000 Osijek</derivirana_varijabla>
  </DomainObject.Predmet.StrankaFormatedWithAdress>
  <DomainObject.Predmet.StrankaFormatedWithAdressOIB>
    <izvorni_sadrzaj> Dario Opačak, OIB 48264878245, Sljemenska Ulica 58, 31000 Osijek</izvorni_sadrzaj>
    <derivirana_varijabla naziv="DomainObject.Predmet.StrankaFormatedWithAdressOIB_1"> Dario Opačak, OIB 48264878245, Sljemenska Ulica 58, 31000 Osijek</derivirana_varijabla>
  </DomainObject.Predmet.StrankaFormatedWithAdressOIB>
  <DomainObject.Predmet.StrankaWithAdress>
    <izvorni_sadrzaj>Dario Opačak Sljemenska Ulica 58,31000 Osijek</izvorni_sadrzaj>
    <derivirana_varijabla naziv="DomainObject.Predmet.StrankaWithAdress_1">Dario Opačak Sljemenska Ulica 58,31000 Osijek</derivirana_varijabla>
  </DomainObject.Predmet.StrankaWithAdress>
  <DomainObject.Predmet.StrankaWithAdressOIB>
    <izvorni_sadrzaj>Dario Opačak, OIB 48264878245, Sljemenska Ulica 58,31000 Osijek</izvorni_sadrzaj>
    <derivirana_varijabla naziv="DomainObject.Predmet.StrankaWithAdressOIB_1">Dario Opačak, OIB 48264878245, Sljemenska Ulica 58,31000 Osijek</derivirana_varijabla>
  </DomainObject.Predmet.StrankaWithAdressOIB>
  <DomainObject.Predmet.StrankaNazivFormated>
    <izvorni_sadrzaj>Dario Opačak</izvorni_sadrzaj>
    <derivirana_varijabla naziv="DomainObject.Predmet.StrankaNazivFormated_1">Dario Opačak</derivirana_varijabla>
  </DomainObject.Predmet.StrankaNazivFormated>
  <DomainObject.Predmet.StrankaNazivFormatedOIB>
    <izvorni_sadrzaj>Dario Opačak, OIB 48264878245</izvorni_sadrzaj>
    <derivirana_varijabla naziv="DomainObject.Predmet.StrankaNazivFormatedOIB_1">Dario Opačak, OIB 48264878245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Dario Opačak</item>
    </izvorni_sadrzaj>
    <derivirana_varijabla naziv="DomainObject.Predmet.StrankaListFormated_1">
      <item>Dario Opačak</item>
    </derivirana_varijabla>
  </DomainObject.Predmet.StrankaListFormated>
  <DomainObject.Predmet.StrankaListFormatedOIB>
    <izvorni_sadrzaj>
      <item>Dario Opačak, OIB 48264878245</item>
    </izvorni_sadrzaj>
    <derivirana_varijabla naziv="DomainObject.Predmet.StrankaListFormatedOIB_1">
      <item>Dario Opačak, OIB 48264878245</item>
    </derivirana_varijabla>
  </DomainObject.Predmet.StrankaListFormatedOIB>
  <DomainObject.Predmet.StrankaListFormatedWithAdress>
    <izvorni_sadrzaj>
      <item>Dario Opačak, Sljemenska Ulica 58, 31000 Osijek</item>
    </izvorni_sadrzaj>
    <derivirana_varijabla naziv="DomainObject.Predmet.StrankaListFormatedWithAdress_1">
      <item>Dario Opačak, Sljemenska Ulica 58, 31000 Osijek</item>
    </derivirana_varijabla>
  </DomainObject.Predmet.StrankaListFormatedWithAdress>
  <DomainObject.Predmet.StrankaListFormatedWithAdressOIB>
    <izvorni_sadrzaj>
      <item>Dario Opačak, OIB 48264878245, Sljemenska Ulica 58, 31000 Osijek</item>
    </izvorni_sadrzaj>
    <derivirana_varijabla naziv="DomainObject.Predmet.StrankaListFormatedWithAdressOIB_1">
      <item>Dario Opačak, OIB 48264878245, Sljemenska Ulica 58, 31000 Osijek</item>
    </derivirana_varijabla>
  </DomainObject.Predmet.StrankaListFormatedWithAdressOIB>
  <DomainObject.Predmet.StrankaListNazivFormated>
    <izvorni_sadrzaj>
      <item>Dario Opačak</item>
    </izvorni_sadrzaj>
    <derivirana_varijabla naziv="DomainObject.Predmet.StrankaListNazivFormated_1">
      <item>Dario Opačak</item>
    </derivirana_varijabla>
  </DomainObject.Predmet.StrankaListNazivFormated>
  <DomainObject.Predmet.StrankaListNazivFormatedOIB>
    <izvorni_sadrzaj>
      <item>Dario Opačak, OIB 48264878245</item>
    </izvorni_sadrzaj>
    <derivirana_varijabla naziv="DomainObject.Predmet.StrankaListNazivFormatedOIB_1">
      <item>Dario Opačak, OIB 48264878245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Opačak</izvorni_sadrzaj>
    <derivirana_varijabla naziv="DomainObject.Predmet.StrankaIDrugi_1">Dario Opačak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Dario Opačak, OIB 48264878245, Sljemenska Ulica 58, 31000 Osijek</izvorni_sadrzaj>
    <derivirana_varijabla naziv="DomainObject.Predmet.StrankaIDrugiAdressOIB_1">Dario Opačak, OIB 48264878245, Sljemenska Ulica 58,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Opačak</item>
    </izvorni_sadrzaj>
    <derivirana_varijabla naziv="DomainObject.Predmet.SudioniciListNaziv_1">
      <item>Dario Opačak</item>
    </derivirana_varijabla>
  </DomainObject.Predmet.SudioniciListNaziv>
  <DomainObject.Predmet.SudioniciListAdressOIB>
    <izvorni_sadrzaj>
      <item>Dario Opačak, OIB 48264878245, Sljemenska Ulica 58,31000 Osijek</item>
    </izvorni_sadrzaj>
    <derivirana_varijabla naziv="DomainObject.Predmet.SudioniciListAdressOIB_1">
      <item>Dario Opačak, OIB 48264878245, Sljemenska Ulica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48264878245</item>
    </izvorni_sadrzaj>
    <derivirana_varijabla naziv="DomainObject.Predmet.SudioniciListNazivOIB_1">
      <item>, OIB 48264878245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488C8-5303-4E02-A4C0-9A3367011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1387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2018-05-25T06:44:00Z</dcterms:created>
  <dc:creator>sud</dc:creator>
  <cp:lastModifiedBy>Tonkica Topić</cp:lastModifiedBy>
  <cp:lastPrinted>2018-05-24T06:49:00Z</cp:lastPrinted>
  <dcterms:modified xmlns:xsi="http://www.w3.org/2001/XMLSchema-instance" xsi:type="dcterms:W3CDTF">2018-05-25T06:45:00Z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(Sp-8-18 DARIO OPAČAK -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