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3ca9" w14:paraId="51f3ca9" w:rsidRDefault="00273FEC" w:rsidP="00273FEC" w:rsidR="00273FEC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273FEC" w:rsidP="00273FEC" w:rsidR="00273FEC" w:rsidRPr="00572798">
      <w:pPr>
        <w:tabs>
          <w:tab w:pos="6150" w:val="left"/>
        </w:tabs>
        <w:rPr>
          <w:b/>
        </w:rPr>
      </w:pPr>
    </w:p>
    <w:p w:rsidRDefault="00273FEC" w:rsidP="00273FEC" w:rsidR="00273FEC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73FEC" w:rsidP="00273FEC" w:rsidR="00273FEC">
      <w:pPr>
        <w:tabs>
          <w:tab w:pos="7020" w:val="left"/>
        </w:tabs>
      </w:pPr>
      <w:r>
        <w:t xml:space="preserve">REPUBLIKA HRVATSKA </w:t>
      </w:r>
    </w:p>
    <w:p w:rsidRDefault="00273FEC" w:rsidP="00273FEC" w:rsidR="00273FEC">
      <w:r>
        <w:t xml:space="preserve">  Trgovački sud u Zagrebu</w:t>
      </w:r>
    </w:p>
    <w:p w:rsidRDefault="00273FEC" w:rsidP="00273FEC" w:rsidR="00273FEC">
      <w:r>
        <w:t xml:space="preserve">   Zagreb, Amruševa 2/II</w:t>
      </w:r>
    </w:p>
    <w:p w:rsidRDefault="00273FEC" w:rsidP="00273FEC" w:rsidR="00273FEC"/>
    <w:p w:rsidRDefault="00273FEC" w:rsidP="00273FEC" w:rsidR="00273FEC"/>
    <w:p w:rsidRDefault="00273FEC" w:rsidP="00273FEC" w:rsidR="00273FEC"/>
    <w:p w:rsidRDefault="00273FEC" w:rsidP="00273FEC" w:rsidR="00273FE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B0F89">
        <w:t>2676</w:t>
      </w:r>
      <w:r>
        <w:t xml:space="preserve">/15, temeljem odredbe članka 430. Stečajnog zakona (Narodne novine br. 71/15.), dana 26. studenog 2015., objavljuje: </w:t>
      </w:r>
    </w:p>
    <w:p w:rsidRDefault="00273FEC" w:rsidP="00273FEC" w:rsidR="00273FEC" w:rsidRPr="008155EE">
      <w:pPr>
        <w:rPr>
          <w:sz w:val="40"/>
          <w:szCs w:val="40"/>
        </w:rPr>
      </w:pPr>
    </w:p>
    <w:p w:rsidRDefault="00273FEC" w:rsidP="00273FEC" w:rsidR="00273FEC" w:rsidRPr="009E0378">
      <w:pPr>
        <w:jc w:val="center"/>
      </w:pPr>
      <w:r w:rsidRPr="009E0378">
        <w:t>O G L A S</w:t>
      </w:r>
    </w:p>
    <w:p w:rsidRDefault="00273FEC" w:rsidP="00273FEC" w:rsidR="00273FEC" w:rsidRPr="001F6933">
      <w:pPr>
        <w:rPr>
          <w:b/>
        </w:rPr>
      </w:pPr>
    </w:p>
    <w:p w:rsidRDefault="00273FEC" w:rsidP="00273FEC" w:rsidR="00273FEC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AB0F89">
        <w:t>ŠTEDNO-KREDITNA ZADRUGA NUMMUS – u likvidaciji, Zagreb, Šrapčeva 7, OIB: 52997541192</w:t>
      </w:r>
      <w:r>
        <w:t xml:space="preserve">. </w:t>
      </w:r>
    </w:p>
    <w:p w:rsidRDefault="00273FEC" w:rsidP="00273FEC" w:rsidR="00273FEC">
      <w:pPr>
        <w:pStyle w:val="Odlomakpopisa"/>
        <w:ind w:left="1428"/>
      </w:pPr>
    </w:p>
    <w:p w:rsidRDefault="00273FEC" w:rsidP="00273FEC" w:rsidR="00273FEC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A744D">
        <w:t>2.551,07</w:t>
      </w:r>
      <w:r>
        <w:t xml:space="preserve">  kn.</w:t>
      </w:r>
    </w:p>
    <w:p w:rsidRDefault="00273FEC" w:rsidP="00273FEC" w:rsidR="00273FEC">
      <w:pPr>
        <w:ind w:left="360"/>
      </w:pPr>
      <w:r>
        <w:t xml:space="preserve"> </w:t>
      </w:r>
    </w:p>
    <w:p w:rsidRDefault="00273FEC" w:rsidP="00273FEC" w:rsidR="00273FEC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273FEC" w:rsidP="00273FEC" w:rsidR="00273FEC">
      <w:pPr>
        <w:ind w:firstLine="720"/>
        <w:jc w:val="both"/>
      </w:pPr>
    </w:p>
    <w:p w:rsidRDefault="00273FEC" w:rsidP="00273FEC" w:rsidR="00273FEC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73FEC" w:rsidP="00273FEC" w:rsidR="00273FEC">
      <w:pPr>
        <w:pStyle w:val="Odlomakpopisa"/>
      </w:pPr>
    </w:p>
    <w:p w:rsidRDefault="00273FEC" w:rsidP="00273FEC" w:rsidR="00273FEC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273FEC" w:rsidP="00273FEC" w:rsidR="00273FEC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273FEC" w:rsidP="00273FEC" w:rsidR="00273FEC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73FEC" w:rsidP="00273FEC" w:rsidR="00273FEC">
      <w:pPr>
        <w:jc w:val="center"/>
      </w:pPr>
    </w:p>
    <w:p w:rsidRDefault="00273FEC" w:rsidP="00273FEC" w:rsidR="00273FEC">
      <w:pPr>
        <w:jc w:val="center"/>
      </w:pPr>
      <w:r>
        <w:t>U Zagrebu, 26. studenog 2015.</w:t>
      </w:r>
    </w:p>
    <w:p w:rsidRDefault="00273FEC" w:rsidP="00273FEC" w:rsidR="00273FEC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273FEC" w:rsidP="00273FEC" w:rsidR="00273FEC">
      <w:pPr>
        <w:jc w:val="right"/>
      </w:pPr>
      <w:r>
        <w:t xml:space="preserve">          Jelena Vučemilo Manojlovski </w:t>
      </w:r>
    </w:p>
    <w:p w:rsidRDefault="00273FEC" w:rsidP="00273FEC" w:rsidR="00273FEC">
      <w:pPr>
        <w:jc w:val="right"/>
      </w:pPr>
    </w:p>
    <w:p w:rsidRDefault="00273FEC" w:rsidP="00273FEC" w:rsidR="00273FEC">
      <w:pPr>
        <w:jc w:val="right"/>
      </w:pPr>
    </w:p>
    <w:p w:rsidRDefault="00273FEC" w:rsidP="00273FEC" w:rsidR="00273FEC">
      <w:pPr>
        <w:jc w:val="right"/>
      </w:pPr>
    </w:p>
    <w:p w:rsidRDefault="00273FEC" w:rsidP="00273FEC" w:rsidR="00273FEC">
      <w:pPr>
        <w:jc w:val="right"/>
      </w:pPr>
    </w:p>
    <w:p w:rsidRDefault="00144E57" w:rsidR="00F45B98">
      <w:r>
        <w:t>DNA:</w:t>
      </w:r>
    </w:p>
    <w:p w:rsidRDefault="00144E57" w:rsidP="00144E57" w:rsidR="00144E57">
      <w:pPr>
        <w:jc w:val="both"/>
      </w:pPr>
      <w:r>
        <w:t>-E-oglasna ploča 45 dana</w:t>
      </w:r>
    </w:p>
    <w:p w:rsidRDefault="00144E57" w:rsidP="00144E57" w:rsidR="00144E57">
      <w:r>
        <w:t>-spis</w:t>
      </w:r>
    </w:p>
    <w:sectPr w:rsidSect="00ED6AA8" w:rsidR="00144E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6D9" w:rsidR="00012F9F">
      <w:r>
        <w:separator/>
      </w:r>
    </w:p>
  </w:endnote>
  <w:endnote w:id="0" w:type="continuationSeparator">
    <w:p w:rsidRDefault="002056D9" w:rsidR="00012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6D9" w:rsidR="00012F9F">
      <w:r>
        <w:separator/>
      </w:r>
    </w:p>
  </w:footnote>
  <w:footnote w:id="0" w:type="continuationSeparator">
    <w:p w:rsidRDefault="002056D9" w:rsidR="00012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4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4E5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4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E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4E5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923EB"/>
    <w:multiLevelType w:val="hybridMultilevel"/>
    <w:tmpl w:val="AB5EE9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FEC"/>
    <w:rsid w:val="00012F9F"/>
    <w:rsid w:val="00144E57"/>
    <w:rsid w:val="002056D9"/>
    <w:rsid w:val="00225982"/>
    <w:rsid w:val="00273FEC"/>
    <w:rsid w:val="00AB0F89"/>
    <w:rsid w:val="00EA744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3FE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3F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73F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73FEC"/>
  </w:style>
  <w:style w:styleId="Odlomakpopisa" w:type="paragraph">
    <w:name w:val="List Paragraph"/>
    <w:basedOn w:val="Normal"/>
    <w:uiPriority w:val="34"/>
    <w:qFormat/>
    <w:rsid w:val="00273F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3F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F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3FE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3F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3F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73FEC"/>
  </w:style>
  <w:style w:styleId="Odlomakpopisa" w:type="paragraph">
    <w:name w:val="List Paragraph"/>
    <w:basedOn w:val="Normal"/>
    <w:uiPriority w:val="34"/>
    <w:qFormat/>
    <w:rsid w:val="00273F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3F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F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St-2676/2015-5</izvorni_sadrzaj>
    <derivirana_varijabla naziv="DomainObject.Oznaka_1">St-2676/2015-5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2676</izvorni_sadrzaj>
    <derivirana_varijabla naziv="DomainObject.Predmet.Broj_1">2676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St-2676/2015</izvorni_sadrzaj>
    <derivirana_varijabla naziv="DomainObject.Predmet.OznakaBroj_1">St-2676/2015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NUMMUS - u likvidaciji</izvorni_sadrzaj>
    <derivirana_varijabla naziv="DomainObject.Predmet.ProtustrankaFormated_1">  ŠTEDNO-KREDITNA ZADRUGA NUMMUS - u likvidaciji</derivirana_varijabla>
  </DomainObject.Predmet.ProtustrankaFormated>
  <DomainObject.Predmet.ProtustrankaFormatedOIB>
    <izvorni_sadrzaj>  ŠTEDNO-KREDITNA ZADRUGA NUMMUS - u likvidaciji, OIB 52997541192</izvorni_sadrzaj>
    <derivirana_varijabla naziv="DomainObject.Predmet.ProtustrankaFormatedOIB_1">  ŠTEDNO-KREDITNA ZADRUGA NUMMUS - u likvidaciji, OIB 52997541192</derivirana_varijabla>
  </DomainObject.Predmet.ProtustrankaFormatedOIB>
  <DomainObject.Predmet.ProtustrankaFormatedWithAdress>
    <izvorni_sadrzaj> ŠTEDNO-KREDITNA ZADRUGA NUMMUS - u likvidaciji, Šrapčeva ulica 7, 10000 Zagreb</izvorni_sadrzaj>
    <derivirana_varijabla naziv="DomainObject.Predmet.ProtustrankaFormatedWithAdress_1"> ŠTEDNO-KREDITNA ZADRUGA NUMMUS - u likvidaciji, Šrapčeva ulica 7, 10000 Zagreb</derivirana_varijabla>
  </DomainObject.Predmet.ProtustrankaFormatedWithAdress>
  <DomainObject.Predmet.ProtustrankaFormatedWithAdressOIB>
    <izvorni_sadrzaj> ŠTEDNO-KREDITNA ZADRUGA NUMMUS - u likvidaciji, OIB 52997541192, Šrapčeva ulica 7, 10000 Zagreb</izvorni_sadrzaj>
    <derivirana_varijabla naziv="DomainObject.Predmet.ProtustrankaFormatedWithAdressOIB_1"> ŠTEDNO-KREDITNA ZADRUGA NUMMUS - u likvidaciji, OIB 52997541192, Šrapčeva ulica 7, 10000 Zagreb</derivirana_varijabla>
  </DomainObject.Predmet.ProtustrankaFormatedWithAdressOIB>
  <DomainObject.Predmet.ProtustrankaWithAdress>
    <izvorni_sadrzaj>ŠTEDNO-KREDITNA ZADRUGA NUMMUS - u likvidaciji Šrapčeva ulica 7, 10000 Zagreb</izvorni_sadrzaj>
    <derivirana_varijabla naziv="DomainObject.Predmet.ProtustrankaWithAdress_1">ŠTEDNO-KREDITNA ZADRUGA NUMMUS - u likvidaciji Šrapčeva ulica 7, 10000 Zagreb</derivirana_varijabla>
  </DomainObject.Predmet.ProtustrankaWithAdress>
  <DomainObject.Predmet.ProtustrankaWithAdressOIB>
    <izvorni_sadrzaj>ŠTEDNO-KREDITNA ZADRUGA NUMMUS - u likvidaciji, OIB 52997541192, Šrapčeva ulica 7, 10000 Zagreb</izvorni_sadrzaj>
    <derivirana_varijabla naziv="DomainObject.Predmet.ProtustrankaWithAdressOIB_1">ŠTEDNO-KREDITNA ZADRUGA NUMMUS - u likvidaciji, OIB 52997541192, Šrapčeva ulica 7, 10000 Zagreb</derivirana_varijabla>
  </DomainObject.Predmet.ProtustrankaWithAdressOIB>
  <DomainObject.Predmet.ProtustrankaNazivFormated>
    <izvorni_sadrzaj>ŠTEDNO-KREDITNA ZADRUGA NUMMUS - u likvidaciji</izvorni_sadrzaj>
    <derivirana_varijabla naziv="DomainObject.Predmet.ProtustrankaNazivFormated_1">ŠTEDNO-KREDITNA ZADRUGA NUMMUS - u likvidaciji</derivirana_varijabla>
  </DomainObject.Predmet.ProtustrankaNazivFormated>
  <DomainObject.Predmet.ProtustrankaNazivFormatedOIB>
    <izvorni_sadrzaj>ŠTEDNO-KREDITNA ZADRUGA NUMMUS - u likvidaciji, OIB 52997541192</izvorni_sadrzaj>
    <derivirana_varijabla naziv="DomainObject.Predmet.ProtustrankaNazivFormatedOIB_1">ŠTEDNO-KREDITNA ZADRUGA NUMMUS - u likvidaciji, OIB 52997541192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ŠTEDNO-KREDITNA ZADRUGA NUMMUS - u likvidaciji</item>
    </izvorni_sadrzaj>
    <derivirana_varijabla naziv="DomainObject.Predmet.ProtuStrankaListFormated_1">
      <item>ŠTEDNO-KREDITNA ZADRUGA NUMMUS - u likvidaciji</item>
    </derivirana_varijabla>
  </DomainObject.Predmet.ProtuStrankaListFormated>
  <DomainObject.Predmet.ProtuStrankaListFormatedOIB>
    <izvorni_sadrzaj>
      <item>ŠTEDNO-KREDITNA ZADRUGA NUMMUS - u likvidaciji, OIB 52997541192</item>
    </izvorni_sadrzaj>
    <derivirana_varijabla naziv="DomainObject.Predmet.ProtuStrankaListFormatedOIB_1">
      <item>ŠTEDNO-KREDITNA ZADRUGA NUMMUS - u likvidaciji, OIB 52997541192</item>
    </derivirana_varijabla>
  </DomainObject.Predmet.ProtuStrankaListFormatedOIB>
  <DomainObject.Predmet.ProtuStrankaListFormatedWithAdress>
    <izvorni_sadrzaj>
      <item>ŠTEDNO-KREDITNA ZADRUGA NUMMUS - u likvidaciji, Šrapčeva ulica 7, 10000 Zagreb</item>
    </izvorni_sadrzaj>
    <derivirana_varijabla naziv="DomainObject.Predmet.ProtuStrankaListFormatedWithAdress_1">
      <item>ŠTEDNO-KREDITNA ZADRUGA NUMMUS - u likvidaciji, Šrapčeva ulica 7, 10000 Zagreb</item>
    </derivirana_varijabla>
  </DomainObject.Predmet.ProtuStrankaListFormatedWithAdress>
  <DomainObject.Predmet.ProtuStrankaListFormatedWithAdressOIB>
    <izvorni_sadrzaj>
      <item>ŠTEDNO-KREDITNA ZADRUGA NUMMUS - u likvidaciji, OIB 52997541192, Šrapčeva ulica 7, 10000 Zagreb</item>
    </izvorni_sadrzaj>
    <derivirana_varijabla naziv="DomainObject.Predmet.ProtuStrankaListFormatedWithAdressOIB_1">
      <item>ŠTEDNO-KREDITNA ZADRUGA NUMMUS - u likvidaciji, OIB 52997541192, Šrapčeva ulica 7, 10000 Zagreb</item>
    </derivirana_varijabla>
  </DomainObject.Predmet.ProtuStrankaListFormatedWithAdressOIB>
  <DomainObject.Predmet.ProtuStrankaListNazivFormated>
    <izvorni_sadrzaj>
      <item>ŠTEDNO-KREDITNA ZADRUGA NUMMUS - u likvidaciji</item>
    </izvorni_sadrzaj>
    <derivirana_varijabla naziv="DomainObject.Predmet.ProtuStrankaListNazivFormated_1">
      <item>ŠTEDNO-KREDITNA ZADRUGA NUMMUS - u likvidaciji</item>
    </derivirana_varijabla>
  </DomainObject.Predmet.ProtuStrankaListNazivFormated>
  <DomainObject.Predmet.ProtuStrankaListNazivFormatedOIB>
    <izvorni_sadrzaj>
      <item>ŠTEDNO-KREDITNA ZADRUGA NUMMUS - u likvidaciji, OIB 52997541192</item>
    </izvorni_sadrzaj>
    <derivirana_varijabla naziv="DomainObject.Predmet.ProtuStrankaListNazivFormatedOIB_1">
      <item>ŠTEDNO-KREDITNA ZADRUGA NUMMUS - u likvidaciji, OIB 52997541192</item>
    </derivirana_varijabla>
  </DomainObject.Predmet.ProtuStrankaListNazivFormatedOIB>
  <DomainObject.Predmet.OstaliListFormated>
    <izvorni_sadrzaj>
      <item>Božica Graffel</item>
    </izvorni_sadrzaj>
    <derivirana_varijabla naziv="DomainObject.Predmet.OstaliListFormated_1">
      <item>Božica Graffel</item>
    </derivirana_varijabla>
  </DomainObject.Predmet.OstaliListFormated>
  <DomainObject.Predmet.OstaliListFormatedOIB>
    <izvorni_sadrzaj>
      <item>Božica Graffel, OIB 76923925982</item>
    </izvorni_sadrzaj>
    <derivirana_varijabla naziv="DomainObject.Predmet.OstaliListFormatedOIB_1">
      <item>Božica Graffel, OIB 76923925982</item>
    </derivirana_varijabla>
  </DomainObject.Predmet.OstaliListFormatedOIB>
  <DomainObject.Predmet.OstaliListFormatedWithAdress>
    <izvorni_sadrzaj>
      <item>Božica Graffel, Ulica Bernarda Vukasa 37, Zagreb</item>
    </izvorni_sadrzaj>
    <derivirana_varijabla naziv="DomainObject.Predmet.OstaliListFormatedWithAdress_1">
      <item>Božica Graffel, Ulica Bernarda Vukasa 37, Zagreb</item>
    </derivirana_varijabla>
  </DomainObject.Predmet.OstaliListFormatedWithAdress>
  <DomainObject.Predmet.OstaliListFormatedWithAdressOIB>
    <izvorni_sadrzaj>
      <item>Božica Graffel, OIB 76923925982, Ulica Bernarda Vukasa 37, Zagreb</item>
    </izvorni_sadrzaj>
    <derivirana_varijabla naziv="DomainObject.Predmet.OstaliListFormatedWithAdressOIB_1">
      <item>Božica Graffel, OIB 76923925982, Ulica Bernarda Vukasa 37, Zagreb</item>
    </derivirana_varijabla>
  </DomainObject.Predmet.OstaliListFormatedWithAdressOIB>
  <DomainObject.Predmet.OstaliListNazivFormated>
    <izvorni_sadrzaj>
      <item>Božica Graffel</item>
    </izvorni_sadrzaj>
    <derivirana_varijabla naziv="DomainObject.Predmet.OstaliListNazivFormated_1">
      <item>Božica Graffel</item>
    </derivirana_varijabla>
  </DomainObject.Predmet.OstaliListNazivFormated>
  <DomainObject.Predmet.OstaliListNazivFormatedOIB>
    <izvorni_sadrzaj>
      <item>Božica Graffel, OIB 76923925982</item>
    </izvorni_sadrzaj>
    <derivirana_varijabla naziv="DomainObject.Predmet.OstaliListNazivFormatedOIB_1">
      <item>Božica Graffel, OIB 76923925982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St-2676/2015-5</izvorni_sadrzaj>
    <derivirana_varijabla naziv="DomainObject.PoslovniBrojDokumenta_1">St-2676/2015-5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ŠTEDNO-KREDITNA ZADRUGA NUMMUS - u likvidaciji</izvorni_sadrzaj>
    <derivirana_varijabla naziv="DomainObject.Predmet.ProtustrankaIDrugi_1">ŠTEDNO-KREDITNA ZADRUGA NUMMUS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ŠTEDNO-KREDITNA ZADRUGA NUMMUS - u likvidaciji, OIB 52997541192, Šrapčeva ulica 7, 10000 Zagreb</izvorni_sadrzaj>
    <derivirana_varijabla naziv="DomainObject.Predmet.ProtustrankaIDrugiAdressOIB_1">ŠTEDNO-KREDITNA ZADRUGA NUMMUS - u likvidaciji, OIB 52997541192, Šrapčeva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ŠTEDNO-KREDITNA ZADRUGA NUMMUS - u likvidaciji</item>
      <item>Božica Graffel</item>
    </izvorni_sadrzaj>
    <derivirana_varijabla naziv="DomainObject.Predmet.SudioniciListNaziv_1">
      <item>FINA Regionalni centar Zagreb</item>
      <item>ŠTEDNO-KREDITNA ZADRUGA NUMMUS - u likvidaciji</item>
      <item>Božica Graffel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ŠTEDNO-KREDITNA ZADRUGA NUMMUS - u likvidaciji, OIB 52997541192, Šrapčeva ulica 7,10000 Zagreb</item>
      <item>Božica Graffel, OIB 76923925982, Ulica Bernarda Vukasa 37,Zagreb</item>
    </izvorni_sadrzaj>
    <derivirana_varijabla naziv="DomainObject.Predmet.SudioniciListAdressOIB_1">
      <item>FINA Regionalni centar Zagreb, OIB 85821130368, Trg Svibanjskih žrtava 1995. br. 1,10000 Zagreb</item>
      <item>ŠTEDNO-KREDITNA ZADRUGA NUMMUS - u likvidaciji, OIB 52997541192, Šrapčeva ulica 7,10000 Zagreb</item>
      <item>Božica Graffel, OIB 76923925982, Ulica Bernarda Vukasa 37,Zagreb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52997541192</item>
      <item>, OIB 76923925982</item>
    </izvorni_sadrzaj>
    <derivirana_varijabla naziv="DomainObject.Predmet.SudioniciListNazivOIB_1">
      <item>, OIB 85821130368</item>
      <item>, OIB 52997541192</item>
      <item>, OIB 76923925982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1356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2015-11-26T12:31:00Z</dcterms:created>
  <dc:creator>Jelena Vučemilo Manojlovski</dc:creator>
  <cp:lastModifiedBy>Maja Kovač</cp:lastModifiedBy>
  <dcterms:modified xmlns:xsi="http://www.w3.org/2001/XMLSchema-instance" xsi:type="dcterms:W3CDTF">2015-11-27T08:13:00Z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