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aa9f" w14:paraId="2f3aa9f" w:rsidRDefault="00AE649C" w:rsidP="00FA5B5E" w:rsidR="00AE649C" w:rsidRPr="00B76F3C">
      <w:pPr>
        <w:pStyle w:val="Naslov3"/>
        <w15:collapsed w:val="false"/>
      </w:pPr>
    </w:p>
    <w:p w:rsidRDefault="003D37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D3717" w:rsidP="003D3717" w:rsidR="003D371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St-674/2016-3.</w:t>
      </w:r>
    </w:p>
    <w:p w:rsidRDefault="003D3717" w:rsidP="003D3717" w:rsidR="003D3717">
      <w:pPr>
        <w:jc w:val="both"/>
        <w:rPr>
          <w:rFonts w:cs="Arial" w:hAnsi="Arial" w:ascii="Arial"/>
          <w:b/>
        </w:rPr>
      </w:pPr>
    </w:p>
    <w:p w:rsidRDefault="003D3717" w:rsidP="003D3717" w:rsidR="003D37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D3717" w:rsidP="003D3717" w:rsidR="003D3717">
      <w:pPr>
        <w:jc w:val="center"/>
        <w:rPr>
          <w:rFonts w:cs="Arial" w:hAnsi="Arial" w:ascii="Arial"/>
          <w:b/>
        </w:rPr>
      </w:pPr>
    </w:p>
    <w:p w:rsidRDefault="003D3717" w:rsidP="003D3717" w:rsidR="003D371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SPES USLUGE d.o.o. za trgovinu i usluge iz Zagreba, Samoborska cesta 182, MBS 080746543, OIB 17905762524, dana 21. rujna 2016. godine  </w:t>
      </w: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SPES USLUGE d.o.o. za trgovinu i usluge iz Zagreba, Samoborska cesta 182, MBS 080746543, OIB 17905762524.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SPES USLUGE d.o.o. za trgovinu i usluge iz Zagreba, Samoborska cesta 182, MBS 080746543, OIB 17905762524.</w:t>
      </w:r>
    </w:p>
    <w:p w:rsidRDefault="003D3717" w:rsidP="003D3717" w:rsidR="003D371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21. rujna 2016. godine u 09,00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3D3717" w:rsidP="003D3717" w:rsidR="003D371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D3717" w:rsidP="003D3717" w:rsidR="003D371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St-674/2016-2, koji je objavljen na 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D3717" w:rsidP="003D3717" w:rsidR="003D371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D3717" w:rsidP="003D3717" w:rsidR="003D37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3D3717" w:rsidP="003D3717" w:rsidR="003D37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21. rujna 2016. godine</w:t>
      </w:r>
    </w:p>
    <w:p w:rsidRDefault="003D3717" w:rsidP="003D3717" w:rsidR="003D3717">
      <w:pPr>
        <w:rPr>
          <w:rFonts w:cs="Arial" w:hAnsi="Arial" w:ascii="Arial"/>
          <w:b/>
        </w:rPr>
      </w:pPr>
    </w:p>
    <w:p w:rsidRDefault="003D3717" w:rsidP="003D3717" w:rsidR="003D371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D3717" w:rsidP="003D3717" w:rsidR="003D371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D3717" w:rsidP="003D3717" w:rsidR="003D3717">
      <w:pPr>
        <w:ind w:firstLine="4111"/>
        <w:jc w:val="both"/>
        <w:rPr>
          <w:rFonts w:cs="Arial" w:hAnsi="Arial" w:ascii="Arial"/>
        </w:rPr>
      </w:pP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D3717" w:rsidP="003D3717" w:rsidR="003D3717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3D3717" w:rsidP="003D3717" w:rsidR="003D371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D3717" w:rsidP="003D3717" w:rsidR="003D3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21.09.2016.g.</w:t>
      </w:r>
    </w:p>
    <w:p w:rsidRDefault="003D3717" w:rsidP="003D3717" w:rsidR="003D3717">
      <w:pPr>
        <w:rPr>
          <w:rFonts w:cs="Arial" w:hAnsi="Arial" w:ascii="Arial"/>
        </w:rPr>
      </w:pPr>
    </w:p>
    <w:p w:rsidRDefault="003D3717" w:rsidP="003D3717" w:rsidR="003D371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717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6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St-674/2016-4</izvorni_sadrzaj>
    <derivirana_varijabla naziv="DomainObject.Oznaka_1">St-674/2016-4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 USLUGE d.o.o. zastupanog po punomoćniku Vjekoslav Ružić</izvorni_sadrzaj>
    <derivirana_varijabla naziv="DomainObject.Predmet.ProtustrankaFormated_1">  SPES USLUGE d.o.o. zastupanog po punomoćniku Vjekoslav Ružić</derivirana_varijabla>
  </DomainObject.Predmet.ProtustrankaFormated>
  <DomainObject.Predmet.ProtustrankaFormatedOIB>
    <izvorni_sadrzaj>  SPES USLUGE d.o.o., OIB 17905762524 zastupanog po punomoćniku Vjekoslav Ružić</izvorni_sadrzaj>
    <derivirana_varijabla naziv="DomainObject.Predmet.ProtustrankaFormatedOIB_1">  SPES USLUGE d.o.o., OIB 17905762524 zastupanog po punomoćniku Vjekoslav Ružić</derivirana_varijabla>
  </DomainObject.Predmet.ProtustrankaFormatedOIB>
  <DomainObject.Predmet.ProtustrankaFormatedWithAdress>
    <izvorni_sadrzaj> SPES USLUGE d.o.o., Samoborska cesta 182, 10000 Zagreb zastupanog po punomoćniku Vjekoslav Ružić</izvorni_sadrzaj>
    <derivirana_varijabla naziv="DomainObject.Predmet.ProtustrankaFormatedWithAdress_1"> SPES USLUGE d.o.o., Samoborska cesta 182, 10000 Zagreb zastupanog po punomoćniku Vjekoslav Ružić</derivirana_varijabla>
  </DomainObject.Predmet.ProtustrankaFormatedWithAdress>
  <DomainObject.Predmet.ProtustrankaFormatedWithAdressOIB>
    <izvorni_sadrzaj> SPES USLUGE d.o.o., OIB 17905762524, Samoborska cesta 182, 10000 Zagreb zastupanog po punomoćniku Vjekoslav Ružić</izvorni_sadrzaj>
    <derivirana_varijabla naziv="DomainObject.Predmet.ProtustrankaFormatedWithAdressOIB_1"> SPES USLUGE d.o.o., OIB 17905762524, Samoborska cesta 182, 10000 Zagreb zastupanog po punomoćniku Vjekoslav Ružić</derivirana_varijabla>
  </DomainObject.Predmet.ProtustrankaFormatedWithAdressOIB>
  <DomainObject.Predmet.ProtustrankaWithAdress>
    <izvorni_sadrzaj>SPES USLUGE d.o.o. Samoborska cesta 182, 10000 Zagreb</izvorni_sadrzaj>
    <derivirana_varijabla naziv="DomainObject.Predmet.ProtustrankaWithAdress_1">SPES USLUGE d.o.o. Samoborska cesta 182, 10000 Zagreb</derivirana_varijabla>
  </DomainObject.Predmet.ProtustrankaWithAdress>
  <DomainObject.Predmet.ProtustrankaWithAdressOIB>
    <izvorni_sadrzaj>SPES USLUGE d.o.o., OIB 17905762524, Samoborska cesta 182, 10000 Zagreb</izvorni_sadrzaj>
    <derivirana_varijabla naziv="DomainObject.Predmet.ProtustrankaWithAdressOIB_1">SPES USLUGE d.o.o., OIB 17905762524, Samoborska cesta 182, 10000 Zagreb</derivirana_varijabla>
  </DomainObject.Predmet.ProtustrankaWithAdressOIB>
  <DomainObject.Predmet.ProtustrankaNazivFormated>
    <izvorni_sadrzaj>SPES USLUGE d.o.o.</izvorni_sadrzaj>
    <derivirana_varijabla naziv="DomainObject.Predmet.ProtustrankaNazivFormated_1">SPES USLUGE d.o.o.</derivirana_varijabla>
  </DomainObject.Predmet.ProtustrankaNazivFormated>
  <DomainObject.Predmet.ProtustrankaNazivFormatedOIB>
    <izvorni_sadrzaj>SPES USLUGE d.o.o., OIB 17905762524</izvorni_sadrzaj>
    <derivirana_varijabla naziv="DomainObject.Predmet.ProtustrankaNazivFormatedOIB_1">SPES USLUGE d.o.o., OIB 17905762524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SPES USLUGE d.o.o. zastupanog po punomoćniku Vjekoslav Ružić</item>
    </izvorni_sadrzaj>
    <derivirana_varijabla naziv="DomainObject.Predmet.ProtuStrankaListFormated_1">
      <item>SPES USLUGE d.o.o. zastupanog po punomoćniku Vjekoslav Ružić</item>
    </derivirana_varijabla>
  </DomainObject.Predmet.ProtuStrankaListFormated>
  <DomainObject.Predmet.ProtuStrankaListFormatedOIB>
    <izvorni_sadrzaj>
      <item>SPES USLUGE d.o.o., OIB 17905762524 zastupanog po punomoćniku Vjekoslav Ružić</item>
    </izvorni_sadrzaj>
    <derivirana_varijabla naziv="DomainObject.Predmet.ProtuStrankaListFormatedOIB_1">
      <item>SPES USLUGE d.o.o., OIB 17905762524 zastupanog po punomoćniku Vjekoslav Ružić</item>
    </derivirana_varijabla>
  </DomainObject.Predmet.ProtuStrankaListFormatedOIB>
  <DomainObject.Predmet.ProtuStrankaListFormatedWithAdress>
    <izvorni_sadrzaj>
      <item>SPES USLUGE d.o.o., Samoborska cesta 182, 10000 Zagreb zastupanog po punomoćniku Vjekoslav Ružić</item>
    </izvorni_sadrzaj>
    <derivirana_varijabla naziv="DomainObject.Predmet.ProtuStrankaListFormatedWithAdress_1">
      <item>SPES USLUGE d.o.o., Samoborska cesta 182, 10000 Zagreb zastupanog po punomoćniku Vjekoslav Ružić</item>
    </derivirana_varijabla>
  </DomainObject.Predmet.ProtuStrankaListFormatedWithAdress>
  <DomainObject.Predmet.ProtuStrankaListFormatedWithAdressOIB>
    <izvorni_sadrzaj>
      <item>SPES USLUGE d.o.o., OIB 17905762524, Samoborska cesta 182, 10000 Zagreb zastupanog po punomoćniku Vjekoslav Ružić</item>
    </izvorni_sadrzaj>
    <derivirana_varijabla naziv="DomainObject.Predmet.ProtuStrankaListFormatedWithAdressOIB_1">
      <item>SPES USLUGE d.o.o., OIB 17905762524, Samoborska cesta 182, 10000 Zagreb zastupanog po punomoćniku Vjekoslav Ružić</item>
    </derivirana_varijabla>
  </DomainObject.Predmet.ProtuStrankaListFormatedWithAdressOIB>
  <DomainObject.Predmet.ProtuStrankaListNazivFormated>
    <izvorni_sadrzaj>
      <item>SPES USLUGE d.o.o.</item>
    </izvorni_sadrzaj>
    <derivirana_varijabla naziv="DomainObject.Predmet.ProtuStrankaListNazivFormated_1">
      <item>SPES USLUGE d.o.o.</item>
    </derivirana_varijabla>
  </DomainObject.Predmet.ProtuStrankaListNazivFormated>
  <DomainObject.Predmet.ProtuStrankaListNazivFormatedOIB>
    <izvorni_sadrzaj>
      <item>SPES USLUGE d.o.o., OIB 17905762524</item>
    </izvorni_sadrzaj>
    <derivirana_varijabla naziv="DomainObject.Predmet.ProtuStrankaListNazivFormatedOIB_1">
      <item>SPES USLUGE d.o.o., OIB 17905762524</item>
    </derivirana_varijabla>
  </DomainObject.Predmet.ProtuStrankaListNazivFormatedOIB>
  <DomainObject.Predmet.OstaliListFormated>
    <izvorni_sadrzaj>
      <item>Vjekoslav Ružić punomoćnik sudionika u postupku SPES USLUGE d.o.o.</item>
    </izvorni_sadrzaj>
    <derivirana_varijabla naziv="DomainObject.Predmet.OstaliListFormated_1">
      <item>Vjekoslav Ružić punomoćnik sudionika u postupku SPES USLUGE d.o.o.</item>
    </derivirana_varijabla>
  </DomainObject.Predmet.OstaliListFormated>
  <DomainObject.Predmet.OstaliListFormatedOIB>
    <izvorni_sadrzaj>
      <item>Vjekoslav Ružić, OIB 54028935893 punomoćnik sudionika u postupku SPES USLUGE d.o.o.</item>
    </izvorni_sadrzaj>
    <derivirana_varijabla naziv="DomainObject.Predmet.OstaliListFormatedOIB_1">
      <item>Vjekoslav Ružić, OIB 54028935893 punomoćnik sudionika u postupku SPES USLUGE d.o.o.</item>
    </derivirana_varijabla>
  </DomainObject.Predmet.OstaliListFormatedOIB>
  <DomainObject.Predmet.OstaliListFormatedWithAdress>
    <izvorni_sadrzaj>
      <item>Vjekoslav Ružić, Vršička 10, 10000 Zagreb punomoćnik sudionika u postupku SPES USLUGE d.o.o.</item>
    </izvorni_sadrzaj>
    <derivirana_varijabla naziv="DomainObject.Predmet.OstaliListFormatedWithAdress_1">
      <item>Vjekoslav Ružić, Vršička 10, 10000 Zagreb punomoćnik sudionika u postupku SPES USLUGE d.o.o.</item>
    </derivirana_varijabla>
  </DomainObject.Predmet.OstaliListFormatedWithAdress>
  <DomainObject.Predmet.OstaliListFormatedWithAdressOIB>
    <izvorni_sadrzaj>
      <item>Vjekoslav Ružić, OIB 54028935893, Vršička 10, 10000 Zagreb punomoćnik sudionika u postupku SPES USLUGE d.o.o.</item>
    </izvorni_sadrzaj>
    <derivirana_varijabla naziv="DomainObject.Predmet.OstaliListFormatedWithAdressOIB_1">
      <item>Vjekoslav Ružić, OIB 54028935893, Vršička 10, 10000 Zagreb punomoćnik sudionika u postupku SPES USLUGE d.o.o.</item>
    </derivirana_varijabla>
  </DomainObject.Predmet.OstaliListFormatedWithAdressOIB>
  <DomainObject.Predmet.OstaliListNazivFormated>
    <izvorni_sadrzaj>
      <item>Vjekoslav Ružić</item>
    </izvorni_sadrzaj>
    <derivirana_varijabla naziv="DomainObject.Predmet.OstaliListNazivFormated_1">
      <item>Vjekoslav Ružić</item>
    </derivirana_varijabla>
  </DomainObject.Predmet.OstaliListNazivFormated>
  <DomainObject.Predmet.OstaliListNazivFormatedOIB>
    <izvorni_sadrzaj>
      <item>Vjekoslav Ružić, OIB 54028935893</item>
    </izvorni_sadrzaj>
    <derivirana_varijabla naziv="DomainObject.Predmet.OstaliListNazivFormatedOIB_1">
      <item>Vjekoslav Ružić, OIB 54028935893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St-674/2016-4</izvorni_sadrzaj>
    <derivirana_varijabla naziv="DomainObject.PoslovniBrojDokumenta_1">St-674/2016-4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SPES USLUGE d.o.o.</izvorni_sadrzaj>
    <derivirana_varijabla naziv="DomainObject.Predmet.ProtustrankaIDrugi_1">SPES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SPES USLUGE d.o.o., OIB 17905762524, Samoborska cesta 182, 10000 Zagreb</izvorni_sadrzaj>
    <derivirana_varijabla naziv="DomainObject.Predmet.ProtustrankaIDrugiAdressOIB_1">SPES USLUGE d.o.o., OIB 17905762524,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SPES USLUGE d.o.o.</item>
      <item>FINA Regionalni centar Zagreb</item>
      <item>Vjekoslav Ružić</item>
    </izvorni_sadrzaj>
    <derivirana_varijabla naziv="DomainObject.Predmet.SudioniciListNaziv_1">
      <item>SPES USLUGE d.o.o.</item>
      <item>FINA Regionalni centar Zagreb</item>
      <item>Vjekoslav Ružić</item>
    </derivirana_varijabla>
  </DomainObject.Predmet.SudioniciListNaziv>
  <DomainObject.Predmet.SudioniciListAdressOIB>
    <izvorni_sadrzaj>
      <item>SPES USLUGE d.o.o., OIB 17905762524, Samoborska cesta 182,10000 Zagreb</item>
      <item>FINA Regionalni centar Zagreb, OIB 85821130368, Trg svibanjskih žrtava 1995. 1,10000 Zagreb</item>
      <item>Vjekoslav Ružić, OIB 54028935893, Vršička 10,10000 Zagreb</item>
    </izvorni_sadrzaj>
    <derivirana_varijabla naziv="DomainObject.Predmet.SudioniciListAdressOIB_1">
      <item>SPES USLUGE d.o.o., OIB 17905762524, Samoborska cesta 182,10000 Zagreb</item>
      <item>FINA Regionalni centar Zagreb, OIB 85821130368, Trg svibanjskih žrtava 1995. 1,10000 Zagreb</item>
      <item>Vjekoslav Ružić, OIB 54028935893, Vršička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460E1-EB43-492A-87C6-8EABF7FDF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3802</properties:Characters>
  <properties:Lines>97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2016-09-21T07:00:00Z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