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2954" w14:paraId="9b42954" w:rsidRDefault="0009423A" w:rsidP="0009423A" w:rsidR="0009423A">
      <w:pPr>
        <w:jc w:val="right"/>
        <w15:collapsed w:val="false"/>
      </w:pPr>
      <w:bookmarkStart w:name="_GoBack" w:id="0"/>
      <w:bookmarkEnd w:id="0"/>
      <w:r>
        <w:t>Broj: 6 St-</w:t>
      </w:r>
      <w:r w:rsidR="00FE6386">
        <w:t>761/15-16</w:t>
      </w:r>
    </w:p>
    <w:p w:rsidRDefault="0009423A" w:rsidP="0009423A" w:rsidR="0009423A">
      <w:pPr>
        <w:jc w:val="right"/>
      </w:pPr>
    </w:p>
    <w:p w:rsidRDefault="0009423A" w:rsidP="0009423A" w:rsidR="0009423A">
      <w:r>
        <w:rPr>
          <w:b/>
          <w:bCs/>
          <w:noProof/>
        </w:rPr>
        <w:drawing>
          <wp:inline distR="0" distL="0" distB="0" distT="0">
            <wp:extent cy="800100" cx="69532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423A" w:rsidP="0009423A" w:rsidR="0009423A"/>
    <w:p w:rsidRDefault="0009423A" w:rsidP="0009423A" w:rsidR="0009423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9423A" w:rsidP="0009423A" w:rsidR="0009423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9423A" w:rsidP="0009423A" w:rsidR="0009423A">
      <w:pPr>
        <w:jc w:val="both"/>
      </w:pPr>
    </w:p>
    <w:p w:rsidRDefault="0009423A" w:rsidP="0009423A" w:rsidR="0009423A">
      <w:pPr>
        <w:jc w:val="both"/>
      </w:pPr>
    </w:p>
    <w:p w:rsidRDefault="0009423A" w:rsidP="0009423A" w:rsidR="0009423A">
      <w:pPr>
        <w:jc w:val="center"/>
      </w:pPr>
      <w:r>
        <w:t>REPUBLIKA HRVATSKA</w:t>
      </w:r>
    </w:p>
    <w:p w:rsidRDefault="0009423A" w:rsidP="0009423A" w:rsidR="0009423A">
      <w:pPr>
        <w:jc w:val="center"/>
      </w:pPr>
    </w:p>
    <w:p w:rsidRDefault="0009423A" w:rsidP="0009423A" w:rsidR="0009423A">
      <w:pPr>
        <w:jc w:val="center"/>
      </w:pPr>
      <w:r>
        <w:t>R J E Š E N J E</w:t>
      </w:r>
    </w:p>
    <w:p w:rsidRDefault="0009423A" w:rsidP="0009423A" w:rsidR="0009423A">
      <w:pPr>
        <w:pStyle w:val="Tijeloteksta"/>
        <w:rPr>
          <w:b/>
          <w:bCs/>
        </w:rPr>
      </w:pPr>
    </w:p>
    <w:p w:rsidRDefault="0009423A" w:rsidP="0009423A" w:rsidR="0009423A">
      <w:pPr>
        <w:pStyle w:val="Tijeloteksta"/>
        <w:jc w:val="center"/>
        <w:rPr>
          <w:b/>
          <w:bCs/>
        </w:rPr>
      </w:pPr>
      <w:r>
        <w:tab/>
      </w:r>
    </w:p>
    <w:p w:rsidRDefault="0009423A" w:rsidP="0009423A" w:rsidR="0009423A" w:rsidRPr="00D14516">
      <w:pPr>
        <w:ind w:firstLine="708"/>
        <w:jc w:val="both"/>
      </w:pPr>
      <w:r>
        <w:t xml:space="preserve">Trgovački sud u Osijeku, po stečajnoj sutkinji Nadi Roso, </w:t>
      </w:r>
      <w:r w:rsidR="00FE6386" w:rsidRPr="00FE6386">
        <w:t xml:space="preserve">u stečajnom postupku nad imovinom dužnika pojedinca </w:t>
      </w:r>
      <w:r w:rsidR="00FE6386" w:rsidRPr="00FE6386">
        <w:rPr>
          <w:b/>
        </w:rPr>
        <w:t xml:space="preserve">IVICA ĆOSIĆ </w:t>
      </w:r>
      <w:proofErr w:type="spellStart"/>
      <w:r w:rsidR="00FE6386" w:rsidRPr="00FE6386">
        <w:rPr>
          <w:b/>
        </w:rPr>
        <w:t>vl</w:t>
      </w:r>
      <w:proofErr w:type="spellEnd"/>
      <w:r w:rsidR="00FE6386" w:rsidRPr="00FE6386">
        <w:rPr>
          <w:b/>
        </w:rPr>
        <w:t>. ROMANO obrta za preradu kave, Tenja, A. Mandića 2b, OIB: 51061629324</w:t>
      </w:r>
      <w:r w:rsidRPr="00D14516">
        <w:t>,</w:t>
      </w:r>
      <w:r>
        <w:t xml:space="preserve"> dana </w:t>
      </w:r>
      <w:r w:rsidR="00FE6386">
        <w:t>2. lipnja</w:t>
      </w:r>
      <w:r>
        <w:t xml:space="preserve"> 2016. g.,</w:t>
      </w:r>
    </w:p>
    <w:p w:rsidRDefault="0009423A" w:rsidP="0009423A" w:rsidR="0009423A">
      <w:pPr>
        <w:pStyle w:val="Tijeloteksta"/>
      </w:pPr>
    </w:p>
    <w:p w:rsidRDefault="0009423A" w:rsidP="0009423A" w:rsidR="0009423A">
      <w:pPr>
        <w:tabs>
          <w:tab w:pos="1425" w:val="left"/>
        </w:tabs>
        <w:jc w:val="both"/>
      </w:pPr>
      <w:r>
        <w:tab/>
      </w:r>
    </w:p>
    <w:p w:rsidRDefault="0009423A" w:rsidP="0009423A" w:rsidR="0009423A">
      <w:pPr>
        <w:jc w:val="center"/>
      </w:pPr>
      <w:r>
        <w:t>r i j e š i o  j e</w:t>
      </w:r>
    </w:p>
    <w:p w:rsidRDefault="0009423A" w:rsidP="0009423A" w:rsidR="0009423A">
      <w:pPr>
        <w:jc w:val="both"/>
      </w:pPr>
    </w:p>
    <w:p w:rsidRDefault="0009423A" w:rsidP="0009423A" w:rsidR="0009423A">
      <w:pPr>
        <w:pStyle w:val="Tijeloteksta"/>
        <w:ind w:hanging="720" w:left="720"/>
      </w:pPr>
      <w:r>
        <w:t>I</w:t>
      </w:r>
      <w:r>
        <w:tab/>
        <w:t xml:space="preserve">Nalaže se </w:t>
      </w:r>
      <w:r w:rsidR="00FE6386" w:rsidRPr="00FE6386">
        <w:t>dužnik</w:t>
      </w:r>
      <w:r w:rsidR="00FE6386">
        <w:t>u</w:t>
      </w:r>
      <w:r w:rsidR="00FE6386" w:rsidRPr="00FE6386">
        <w:t xml:space="preserve"> – pojedin</w:t>
      </w:r>
      <w:r w:rsidR="00FE6386">
        <w:t>cu</w:t>
      </w:r>
      <w:r w:rsidR="00FE6386" w:rsidRPr="00FE6386">
        <w:t xml:space="preserve"> Ivic</w:t>
      </w:r>
      <w:r w:rsidR="00FE6386">
        <w:t>i</w:t>
      </w:r>
      <w:r w:rsidR="00FE6386" w:rsidRPr="00FE6386">
        <w:t xml:space="preserve"> Ćosić </w:t>
      </w:r>
      <w:proofErr w:type="spellStart"/>
      <w:r w:rsidR="00FE6386" w:rsidRPr="00FE6386">
        <w:t>vl</w:t>
      </w:r>
      <w:proofErr w:type="spellEnd"/>
      <w:r w:rsidR="00FE6386" w:rsidRPr="00FE6386">
        <w:t>. Romano, Tenja, A. Mandića 2b</w:t>
      </w:r>
      <w:r>
        <w:t>, da u roku od 8 (osam) dana od dana primitka ovog rješenja uplati:</w:t>
      </w:r>
    </w:p>
    <w:p w:rsidRDefault="0009423A" w:rsidP="0009423A" w:rsidR="0009423A">
      <w:pPr>
        <w:pStyle w:val="Tijeloteksta"/>
        <w:numPr>
          <w:ilvl w:val="0"/>
          <w:numId w:val="8"/>
        </w:numPr>
      </w:pPr>
      <w:r>
        <w:t xml:space="preserve">predujam od </w:t>
      </w:r>
      <w:r w:rsidR="00C511FE" w:rsidRPr="00FE6386">
        <w:rPr>
          <w:b/>
        </w:rPr>
        <w:t>3</w:t>
      </w:r>
      <w:r w:rsidRPr="00FE6386">
        <w:rPr>
          <w:b/>
        </w:rPr>
        <w:t>.000,00</w:t>
      </w:r>
      <w:r>
        <w:t xml:space="preserve"> kn na žiro račun Trgovačkog suda u Osijeku broj HR31 2390 0011 3000 0020 0 s pozivom na  broj HR05 272-</w:t>
      </w:r>
      <w:r w:rsidR="00FE6386">
        <w:t>761-15.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 xml:space="preserve">Ukoliko </w:t>
      </w:r>
      <w:r w:rsidR="00FE6386" w:rsidRPr="00FE6386">
        <w:t xml:space="preserve">dužnik – pojedinac Ivica Ćosić </w:t>
      </w:r>
      <w:proofErr w:type="spellStart"/>
      <w:r w:rsidR="00FE6386" w:rsidRPr="00FE6386">
        <w:t>vl</w:t>
      </w:r>
      <w:proofErr w:type="spellEnd"/>
      <w:r w:rsidR="00FE6386" w:rsidRPr="00FE6386">
        <w:t>. Romano, Tenja, A. Mandića 2b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C511FE" w:rsidRPr="00FE6386">
        <w:rPr>
          <w:b/>
        </w:rPr>
        <w:t>3</w:t>
      </w:r>
      <w:r w:rsidRPr="00FE6386">
        <w:rPr>
          <w:b/>
        </w:rPr>
        <w:t>.000,00</w:t>
      </w:r>
      <w:r>
        <w:t xml:space="preserve"> kn,  za koji je određena ovrha, zaplijeni i prenese na žiro račun Trgovačkog suda u Osijeku broj HR31 2390 0011 3000 0020 0 s pozivom na  broj HR05 </w:t>
      </w:r>
      <w:r w:rsidR="001F430D">
        <w:t>272-</w:t>
      </w:r>
      <w:r w:rsidR="00FE6386">
        <w:t>761</w:t>
      </w:r>
      <w:r w:rsidR="00C511FE">
        <w:t>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E67034">
        <w:t xml:space="preserve"> </w:t>
      </w:r>
      <w:r w:rsidR="00FE6386" w:rsidRPr="00FE6386">
        <w:t>– pojedin</w:t>
      </w:r>
      <w:r w:rsidR="00E67034">
        <w:t>cu</w:t>
      </w:r>
      <w:r w:rsidR="00FE6386" w:rsidRPr="00FE6386">
        <w:t xml:space="preserve"> Ivic</w:t>
      </w:r>
      <w:r w:rsidR="00E67034">
        <w:t>i</w:t>
      </w:r>
      <w:r w:rsidR="00FE6386" w:rsidRPr="00FE6386">
        <w:t xml:space="preserve"> Ćosić </w:t>
      </w:r>
      <w:proofErr w:type="spellStart"/>
      <w:r w:rsidR="00FE6386" w:rsidRPr="00FE6386">
        <w:t>vl</w:t>
      </w:r>
      <w:proofErr w:type="spellEnd"/>
      <w:r w:rsidR="00FE6386" w:rsidRPr="00FE6386">
        <w:t>. Romano, Tenja, A. Mandića 2b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</w:t>
      </w:r>
      <w:r w:rsidR="00742CE9">
        <w:t xml:space="preserve"> </w:t>
      </w:r>
      <w:r w:rsidR="00E67034" w:rsidRPr="00E67034">
        <w:t xml:space="preserve">dužnik – pojedinac Ivica Ćosić </w:t>
      </w:r>
      <w:proofErr w:type="spellStart"/>
      <w:r w:rsidR="00E67034" w:rsidRPr="00E67034">
        <w:t>vl</w:t>
      </w:r>
      <w:proofErr w:type="spellEnd"/>
      <w:r w:rsidR="00E67034" w:rsidRPr="00E67034">
        <w:t>. Romano, Tenja, A. Mandića 2b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E67034" w:rsidP="007E6D1A" w:rsidR="00E67034">
      <w:pPr>
        <w:jc w:val="both"/>
      </w:pPr>
    </w:p>
    <w:p w:rsidRDefault="00E67034" w:rsidP="007E6D1A" w:rsidR="00E67034">
      <w:pPr>
        <w:jc w:val="both"/>
      </w:pPr>
    </w:p>
    <w:p w:rsidRDefault="00C06AA6" w:rsidP="007E6D1A" w:rsidR="00C06AA6">
      <w:pPr>
        <w:jc w:val="both"/>
      </w:pPr>
    </w:p>
    <w:p w:rsidRDefault="00E67034" w:rsidP="00E67034" w:rsidR="00E67034">
      <w:pPr>
        <w:jc w:val="right"/>
      </w:pPr>
      <w:r>
        <w:lastRenderedPageBreak/>
        <w:t>Broj: 6 St-761/15-16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E67034">
        <w:rPr>
          <w:bCs/>
        </w:rPr>
        <w:t xml:space="preserve">- </w:t>
      </w:r>
      <w:r w:rsidR="00E67034" w:rsidRPr="00FE6386">
        <w:t xml:space="preserve">dužnik – pojedinac Ivica Ćosić </w:t>
      </w:r>
      <w:proofErr w:type="spellStart"/>
      <w:r w:rsidR="00E67034" w:rsidRPr="00FE6386">
        <w:t>vl</w:t>
      </w:r>
      <w:proofErr w:type="spellEnd"/>
      <w:r w:rsidR="00E67034" w:rsidRPr="00FE6386">
        <w:t>. Romano, Tenja, A. Mandića 2b</w:t>
      </w:r>
      <w:r w:rsidR="00E12BC0" w:rsidRPr="00E12BC0">
        <w:t xml:space="preserve"> </w:t>
      </w:r>
      <w:r w:rsidR="00742CE9">
        <w:rPr>
          <w:bCs/>
        </w:rPr>
        <w:t xml:space="preserve">je dana </w:t>
      </w:r>
      <w:r w:rsidR="00E67034">
        <w:rPr>
          <w:bCs/>
        </w:rPr>
        <w:t>4. studenog</w:t>
      </w:r>
      <w:r w:rsidR="00F27082">
        <w:rPr>
          <w:bCs/>
        </w:rPr>
        <w:t xml:space="preserve"> 2015. g.</w:t>
      </w:r>
      <w:r w:rsidR="00742CE9">
        <w:rPr>
          <w:bCs/>
        </w:rPr>
        <w:t xml:space="preserve"> podni</w:t>
      </w:r>
      <w:r w:rsidR="00E67034">
        <w:rPr>
          <w:bCs/>
        </w:rPr>
        <w:t>o</w:t>
      </w:r>
      <w:r w:rsidR="00742CE9">
        <w:rPr>
          <w:bCs/>
        </w:rPr>
        <w:t xml:space="preserve"> ovom sudu prijedlog za pokretanje stečajnog postupka nad </w:t>
      </w:r>
      <w:r w:rsidR="00E67034" w:rsidRPr="00FE6386">
        <w:t xml:space="preserve">imovinom dužnika pojedinca </w:t>
      </w:r>
      <w:r w:rsidR="00E67034" w:rsidRPr="00FE6386">
        <w:rPr>
          <w:b/>
        </w:rPr>
        <w:t xml:space="preserve">IVICA ĆOSIĆ </w:t>
      </w:r>
      <w:proofErr w:type="spellStart"/>
      <w:r w:rsidR="00E67034" w:rsidRPr="00FE6386">
        <w:rPr>
          <w:b/>
        </w:rPr>
        <w:t>vl</w:t>
      </w:r>
      <w:proofErr w:type="spellEnd"/>
      <w:r w:rsidR="00E67034" w:rsidRPr="00FE6386">
        <w:rPr>
          <w:b/>
        </w:rPr>
        <w:t>. ROMANO obrta za preradu kave, Tenja, A. Mandića 2b, OIB: 51061629324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E67034" w:rsidP="001F430D" w:rsidR="00E67034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E67034">
        <w:t>761/15 od 28. siječnja</w:t>
      </w:r>
      <w:r w:rsidR="001F430D">
        <w:t xml:space="preserve"> 2016. g.</w:t>
      </w:r>
      <w:r w:rsidR="007E6D1A">
        <w:t xml:space="preserve"> pozvan </w:t>
      </w:r>
      <w:r w:rsidR="00F52240">
        <w:t>je</w:t>
      </w:r>
      <w:r w:rsidR="007E6D1A">
        <w:t xml:space="preserve"> </w:t>
      </w:r>
      <w:r w:rsidR="00E67034" w:rsidRPr="00FE6386">
        <w:t xml:space="preserve">dužnik – pojedinac Ivica Ćosić </w:t>
      </w:r>
      <w:proofErr w:type="spellStart"/>
      <w:r w:rsidR="00E67034" w:rsidRPr="00FE6386">
        <w:t>vl</w:t>
      </w:r>
      <w:proofErr w:type="spellEnd"/>
      <w:r w:rsidR="00E67034" w:rsidRPr="00FE6386">
        <w:t>. Romano, Tenja, A. Mandića 2b</w:t>
      </w:r>
      <w:r w:rsidR="007E6D1A">
        <w:t xml:space="preserve">, na uplatu predujma u iznosu od </w:t>
      </w:r>
      <w:r w:rsidR="007E6D1A" w:rsidRPr="00E67034">
        <w:rPr>
          <w:b/>
        </w:rPr>
        <w:t>3.000,00</w:t>
      </w:r>
      <w:r w:rsidR="007E6D1A">
        <w:t xml:space="preserve"> kn  za namirenje troškova stečajnog postupka, u roku od 8 dana, temeljem odredbi članka 113. i članka 114. Stečajnog zakona.  Istim zaključkom osoba ovlašten</w:t>
      </w:r>
      <w:r w:rsidR="00F52240">
        <w:t>a</w:t>
      </w:r>
      <w:r w:rsidR="00575D73">
        <w:t xml:space="preserve"> </w:t>
      </w:r>
      <w:r w:rsidR="007E6D1A">
        <w:t xml:space="preserve"> za zastupanje dužnika upozoren</w:t>
      </w:r>
      <w:r w:rsidR="00F52240">
        <w:t>a</w:t>
      </w:r>
      <w:r w:rsidR="00575D73">
        <w:t xml:space="preserve"> </w:t>
      </w:r>
      <w:r w:rsidR="00F52240">
        <w:t>je</w:t>
      </w:r>
      <w:r w:rsidR="007E6D1A">
        <w:t xml:space="preserve"> da ukoliko predujmove ne uplat</w:t>
      </w:r>
      <w:r w:rsidR="00F52240">
        <w:t>i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E67034">
        <w:t>761/15 od 28. siječnja</w:t>
      </w:r>
      <w:r w:rsidR="00575D73">
        <w:t xml:space="preserve"> 2016. g.</w:t>
      </w:r>
      <w:r w:rsidR="00E75FA5">
        <w:t xml:space="preserve"> </w:t>
      </w:r>
      <w:r w:rsidR="00E67034" w:rsidRPr="00FE6386">
        <w:t xml:space="preserve">dužnik – pojedinac Ivica Ćosić </w:t>
      </w:r>
      <w:proofErr w:type="spellStart"/>
      <w:r w:rsidR="00E67034" w:rsidRPr="00FE6386">
        <w:t>vl</w:t>
      </w:r>
      <w:proofErr w:type="spellEnd"/>
      <w:r w:rsidR="00E67034" w:rsidRPr="00FE6386">
        <w:t>. Romano, Tenja, A. Mandića 2b</w:t>
      </w:r>
      <w:r w:rsidR="00E67034" w:rsidRPr="00FE6386">
        <w:rPr>
          <w:b/>
        </w:rPr>
        <w:t xml:space="preserve"> </w:t>
      </w:r>
      <w:r>
        <w:t>zaprimi</w:t>
      </w:r>
      <w:r w:rsidR="00E67034">
        <w:t>o</w:t>
      </w:r>
      <w:r w:rsidR="000634F3">
        <w:t xml:space="preserve"> je dana </w:t>
      </w:r>
      <w:r w:rsidR="00E67034">
        <w:t>11. veljače</w:t>
      </w:r>
      <w:r w:rsidR="000634F3">
        <w:t xml:space="preserve"> 2016. g. a što je utvrđeno uvidom u </w:t>
      </w:r>
      <w:r w:rsidR="00F52240">
        <w:t>povratnicu</w:t>
      </w:r>
      <w:r w:rsidR="000634F3">
        <w:t xml:space="preserve"> koja se nalazi u spisu te</w:t>
      </w:r>
      <w:r w:rsidR="007E6D1A">
        <w:t xml:space="preserve"> kako u ostavljenom roku ni</w:t>
      </w:r>
      <w:r w:rsidR="000634F3">
        <w:t>je</w:t>
      </w:r>
      <w:r w:rsidR="007E6D1A">
        <w:t xml:space="preserve"> postupi</w:t>
      </w:r>
      <w:r w:rsidR="000634F3">
        <w:t>o</w:t>
      </w:r>
      <w:r w:rsidR="007E6D1A">
        <w:t xml:space="preserve"> po pozivu suda, </w:t>
      </w:r>
      <w:r w:rsidR="000634F3">
        <w:t>niti</w:t>
      </w:r>
      <w:r w:rsidR="00575D73">
        <w:t xml:space="preserve"> uplati</w:t>
      </w:r>
      <w:r w:rsidR="000634F3">
        <w:t>o</w:t>
      </w:r>
      <w:r w:rsidR="007E6D1A">
        <w:t xml:space="preserve"> određene predujmove iz točke I istog zaključka, kao ni dostavi</w:t>
      </w:r>
      <w:r w:rsidR="000634F3">
        <w:t>o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E67034">
        <w:t>2. lipnja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E67034" w:rsidR="007E6D1A">
      <w:pPr>
        <w:tabs>
          <w:tab w:pos="5430" w:val="left"/>
        </w:tabs>
      </w:pPr>
      <w:r>
        <w:t>DNA</w:t>
      </w:r>
      <w:r w:rsidR="00E67034">
        <w:tab/>
      </w:r>
    </w:p>
    <w:p w:rsidRDefault="00E67034" w:rsidP="007E6D1A" w:rsidR="00E67034">
      <w:pPr>
        <w:numPr>
          <w:ilvl w:val="0"/>
          <w:numId w:val="11"/>
        </w:numPr>
      </w:pPr>
      <w:r w:rsidRPr="00FE6386">
        <w:t xml:space="preserve">dužnik – pojedinac Ivica Ćosić </w:t>
      </w:r>
      <w:proofErr w:type="spellStart"/>
      <w:r w:rsidRPr="00FE6386">
        <w:t>vl</w:t>
      </w:r>
      <w:proofErr w:type="spellEnd"/>
      <w:r w:rsidRPr="00FE6386">
        <w:t>. Romano, Tenja, A. Mandića 2b</w:t>
      </w:r>
      <w:r>
        <w:t xml:space="preserve"> </w:t>
      </w:r>
    </w:p>
    <w:p w:rsidRDefault="007E6D1A" w:rsidP="007E6D1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E67034" w:rsidP="007E6D1A" w:rsidR="007E6D1A">
      <w:pPr>
        <w:numPr>
          <w:ilvl w:val="0"/>
          <w:numId w:val="11"/>
        </w:numPr>
      </w:pPr>
      <w:r>
        <w:t>K-2.7.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E76" w:rsidP="00C06AA6" w:rsidR="002D2E76">
      <w:r>
        <w:separator/>
      </w:r>
    </w:p>
  </w:endnote>
  <w:endnote w:id="0" w:type="continuationSeparator">
    <w:p w:rsidRDefault="002D2E76" w:rsidP="00C06AA6" w:rsidR="002D2E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E76" w:rsidP="00C06AA6" w:rsidR="002D2E76">
      <w:r>
        <w:separator/>
      </w:r>
    </w:p>
  </w:footnote>
  <w:footnote w:id="0" w:type="continuationSeparator">
    <w:p w:rsidRDefault="002D2E76" w:rsidP="00C06AA6" w:rsidR="002D2E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C017A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634F3"/>
    <w:rsid w:val="00077479"/>
    <w:rsid w:val="00077C9D"/>
    <w:rsid w:val="00083CE5"/>
    <w:rsid w:val="000879C5"/>
    <w:rsid w:val="00091B4B"/>
    <w:rsid w:val="0009423A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E61BC"/>
    <w:rsid w:val="001F430D"/>
    <w:rsid w:val="00200C6A"/>
    <w:rsid w:val="00252153"/>
    <w:rsid w:val="00267D26"/>
    <w:rsid w:val="002A2AF5"/>
    <w:rsid w:val="002D2610"/>
    <w:rsid w:val="002D2E76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8029B"/>
    <w:rsid w:val="00AA6B6E"/>
    <w:rsid w:val="00AC19E6"/>
    <w:rsid w:val="00AD05E2"/>
    <w:rsid w:val="00AE7F6B"/>
    <w:rsid w:val="00B24B41"/>
    <w:rsid w:val="00B652CA"/>
    <w:rsid w:val="00B659E8"/>
    <w:rsid w:val="00B82540"/>
    <w:rsid w:val="00B91BAA"/>
    <w:rsid w:val="00B933D6"/>
    <w:rsid w:val="00B95B20"/>
    <w:rsid w:val="00B9732B"/>
    <w:rsid w:val="00BB086F"/>
    <w:rsid w:val="00BE33FF"/>
    <w:rsid w:val="00BE487B"/>
    <w:rsid w:val="00C06AA6"/>
    <w:rsid w:val="00C1370F"/>
    <w:rsid w:val="00C2016D"/>
    <w:rsid w:val="00C20355"/>
    <w:rsid w:val="00C35DB4"/>
    <w:rsid w:val="00C511FE"/>
    <w:rsid w:val="00C81C0A"/>
    <w:rsid w:val="00CA01EF"/>
    <w:rsid w:val="00D022CE"/>
    <w:rsid w:val="00D231AE"/>
    <w:rsid w:val="00D24D2F"/>
    <w:rsid w:val="00D97782"/>
    <w:rsid w:val="00DA4636"/>
    <w:rsid w:val="00DA6482"/>
    <w:rsid w:val="00DC017A"/>
    <w:rsid w:val="00DD49B7"/>
    <w:rsid w:val="00E12BC0"/>
    <w:rsid w:val="00E23AF8"/>
    <w:rsid w:val="00E60C19"/>
    <w:rsid w:val="00E67034"/>
    <w:rsid w:val="00E75FA5"/>
    <w:rsid w:val="00E906E4"/>
    <w:rsid w:val="00E9379E"/>
    <w:rsid w:val="00E96356"/>
    <w:rsid w:val="00EA028A"/>
    <w:rsid w:val="00ED4C16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E638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1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C0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C01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C0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ožujka 2016.</izvorni_sadrzaj>
    <derivirana_varijabla naziv="DomainObject.Predmet.DatumRjesavanja_1">30.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St-761/2015</izvorni_sadrzaj>
    <derivirana_varijabla naziv="DomainObject.Predmet.OznakaBroj_1">St-761/2015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Ćosić</izvorni_sadrzaj>
    <derivirana_varijabla naziv="DomainObject.Predmet.StrankaFormated_1">  Ivica Ćosić</derivirana_varijabla>
  </DomainObject.Predmet.StrankaFormated>
  <DomainObject.Predmet.StrankaFormatedOIB>
    <izvorni_sadrzaj>  Ivica Ćosić, OIB 51061629324</izvorni_sadrzaj>
    <derivirana_varijabla naziv="DomainObject.Predmet.StrankaFormatedOIB_1">  Ivica Ćosić, OIB 51061629324</derivirana_varijabla>
  </DomainObject.Predmet.StrankaFormatedOIB>
  <DomainObject.Predmet.StrankaFormatedWithAdress>
    <izvorni_sadrzaj> Ivica Ćosić, Antuna Mandića 2c, 31207 Tenja</izvorni_sadrzaj>
    <derivirana_varijabla naziv="DomainObject.Predmet.StrankaFormatedWithAdress_1"> Ivica Ćosić, Antuna Mandića 2c, 31207 Tenja</derivirana_varijabla>
  </DomainObject.Predmet.StrankaFormatedWithAdress>
  <DomainObject.Predmet.StrankaFormatedWithAdressOIB>
    <izvorni_sadrzaj> Ivica Ćosić, OIB 51061629324, Antuna Mandića 2c, 31207 Tenja</izvorni_sadrzaj>
    <derivirana_varijabla naziv="DomainObject.Predmet.StrankaFormatedWithAdressOIB_1"> Ivica Ćosić, OIB 51061629324, Antuna Mandića 2c, 31207 Tenja</derivirana_varijabla>
  </DomainObject.Predmet.StrankaFormatedWithAdressOIB>
  <DomainObject.Predmet.StrankaWithAdress>
    <izvorni_sadrzaj>Ivica Ćosić Antuna Mandića 2c,31207 Tenja</izvorni_sadrzaj>
    <derivirana_varijabla naziv="DomainObject.Predmet.StrankaWithAdress_1">Ivica Ćosić Antuna Mandića 2c,31207 Tenja</derivirana_varijabla>
  </DomainObject.Predmet.StrankaWithAdress>
  <DomainObject.Predmet.StrankaWithAdressOIB>
    <izvorni_sadrzaj>Ivica Ćosić, OIB 51061629324, Antuna Mandića 2c,31207 Tenja</izvorni_sadrzaj>
    <derivirana_varijabla naziv="DomainObject.Predmet.StrankaWithAdressOIB_1">Ivica Ćosić, OIB 51061629324, Antuna Mandića 2c,31207 Tenja</derivirana_varijabla>
  </DomainObject.Predmet.StrankaWithAdressOIB>
  <DomainObject.Predmet.StrankaNazivFormated>
    <izvorni_sadrzaj>Ivica Ćosić</izvorni_sadrzaj>
    <derivirana_varijabla naziv="DomainObject.Predmet.StrankaNazivFormated_1">Ivica Ćosić</derivirana_varijabla>
  </DomainObject.Predmet.StrankaNazivFormated>
  <DomainObject.Predmet.StrankaNazivFormatedOIB>
    <izvorni_sadrzaj>Ivica Ćosić, OIB 51061629324</izvorni_sadrzaj>
    <derivirana_varijabla naziv="DomainObject.Predmet.StrankaNazivFormatedOIB_1">Ivica Ćosić, OIB 51061629324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Ivica Ćosić</item>
    </izvorni_sadrzaj>
    <derivirana_varijabla naziv="DomainObject.Predmet.StrankaListFormated_1">
      <item>Ivica Ćosić</item>
    </derivirana_varijabla>
  </DomainObject.Predmet.StrankaListFormated>
  <DomainObject.Predmet.StrankaListFormatedOIB>
    <izvorni_sadrzaj>
      <item>Ivica Ćosić, OIB 51061629324</item>
    </izvorni_sadrzaj>
    <derivirana_varijabla naziv="DomainObject.Predmet.StrankaListFormatedOIB_1">
      <item>Ivica Ćosić, OIB 51061629324</item>
    </derivirana_varijabla>
  </DomainObject.Predmet.StrankaListFormatedOIB>
  <DomainObject.Predmet.StrankaListFormatedWithAdress>
    <izvorni_sadrzaj>
      <item>Ivica Ćosić, Antuna Mandića 2c, 31207 Tenja</item>
    </izvorni_sadrzaj>
    <derivirana_varijabla naziv="DomainObject.Predmet.StrankaListFormatedWithAdress_1">
      <item>Ivica Ćosić, Antuna Mandića 2c, 31207 Tenja</item>
    </derivirana_varijabla>
  </DomainObject.Predmet.StrankaListFormatedWithAdress>
  <DomainObject.Predmet.StrankaListFormatedWithAdressOIB>
    <izvorni_sadrzaj>
      <item>Ivica Ćosić, OIB 51061629324, Antuna Mandića 2c, 31207 Tenja</item>
    </izvorni_sadrzaj>
    <derivirana_varijabla naziv="DomainObject.Predmet.StrankaListFormatedWithAdressOIB_1">
      <item>Ivica Ćosić, OIB 51061629324, Antuna Mandića 2c, 31207 Tenja</item>
    </derivirana_varijabla>
  </DomainObject.Predmet.StrankaListFormatedWithAdressOIB>
  <DomainObject.Predmet.StrankaListNazivFormated>
    <izvorni_sadrzaj>
      <item>Ivica Ćosić</item>
    </izvorni_sadrzaj>
    <derivirana_varijabla naziv="DomainObject.Predmet.StrankaListNazivFormated_1">
      <item>Ivica Ćosić</item>
    </derivirana_varijabla>
  </DomainObject.Predmet.StrankaListNazivFormated>
  <DomainObject.Predmet.StrankaListNazivFormatedOIB>
    <izvorni_sadrzaj>
      <item>Ivica Ćosić, OIB 51061629324</item>
    </izvorni_sadrzaj>
    <derivirana_varijabla naziv="DomainObject.Predmet.StrankaListNazivFormatedOIB_1">
      <item>Ivica Ćosić, OIB 51061629324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Ćosić</izvorni_sadrzaj>
    <derivirana_varijabla naziv="DomainObject.Predmet.StrankaIDrugi_1">Ivica Ćosić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Ivica Ćosić, OIB 51061629324, Antuna Mandića 2c, 31207 Tenja</izvorni_sadrzaj>
    <derivirana_varijabla naziv="DomainObject.Predmet.StrankaIDrugiAdressOIB_1">Ivica Ćosić, OIB 51061629324, Antuna Mandića 2c, 31207 Tenja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ožujka 2016.</izvorni_sadrzaj>
    <derivirana_varijabla naziv="DomainObject.Predmet.OdlukaRjesenje.DatumDonosenjaOdluke_1">30. ožujka 2016.</derivirana_varijabla>
  </DomainObject.Predmet.OdlukaRjesenje.DatumDonosenjaOdluke>
  <DomainObject.Predmet.OdlukaRjesenje.DatumPravomocnosti>
    <izvorni_sadrzaj>18. travnja 2016.</izvorni_sadrzaj>
    <derivirana_varijabla naziv="DomainObject.Predmet.OdlukaRjesenje.DatumPravomocnosti_1">18. travnja 2016.</derivirana_varijabla>
  </DomainObject.Predmet.OdlukaRjesenje.DatumPravomocnosti>
  <DomainObject.Predmet.OdlukaRjesenje.Oznaka>
    <izvorni_sadrzaj>St-761/2015-13</izvorni_sadrzaj>
    <derivirana_varijabla naziv="DomainObject.Predmet.OdlukaRjesenje.Oznaka_1">St-761/2015-13</derivirana_varijabla>
  </DomainObject.Predmet.OdlukaRjesenje.Oznaka>
  <DomainObject.Predmet.SudioniciListNaziv>
    <izvorni_sadrzaj>
      <item>Ivica Ćosić</item>
    </izvorni_sadrzaj>
    <derivirana_varijabla naziv="DomainObject.Predmet.SudioniciListNaziv_1">
      <item>Ivica Ćosić</item>
    </derivirana_varijabla>
  </DomainObject.Predmet.SudioniciListNaziv>
  <DomainObject.Predmet.SudioniciListAdressOIB>
    <izvorni_sadrzaj>
      <item>Ivica Ćosić, OIB 51061629324, Antuna Mandića 2c,31207 Tenja</item>
    </izvorni_sadrzaj>
    <derivirana_varijabla naziv="DomainObject.Predmet.SudioniciListAdressOIB_1">
      <item>Ivica Ćosić, OIB 51061629324, Antuna Mandića 2c,31207 Tenja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51061629324</item>
    </izvorni_sadrzaj>
    <derivirana_varijabla naziv="DomainObject.Predmet.SudioniciListNazivOIB_1">
      <item>, OIB 51061629324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  <item>Vinko Dukić, OIB 42390974789, Koščela 10 Osijek</item>
    </izvorni_sadrzaj>
    <derivirana_varijabla naziv="DomainObject.Predmet.StecajniUpraviteljiListAddressOIB_1">
      <item>Vinko Dukić, OIB 42390974789, Koščela 10 Osijek</item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8C8DDA-41B2-40E8-B4C5-33AF637F32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619</properties:Words>
  <properties:Characters>3160</properties:Characters>
  <properties:Lines>124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2016-06-02T11:13:00Z</dcterms:created>
  <dc:creator>Korisnik</dc:creator>
  <cp:lastModifiedBy>Danijela Sekulić</cp:lastModifiedBy>
  <cp:lastPrinted>2016-06-02T11:11:00Z</cp:lastPrinted>
  <dcterms:modified xmlns:xsi="http://www.w3.org/2001/XMLSchema-instance" xsi:type="dcterms:W3CDTF">2016-06-02T11:14:00Z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