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6814" w14:paraId="8606814" w:rsidRDefault="00AC0FD2" w:rsidP="00AC0FD2" w:rsidR="00AC0FD2" w:rsidRPr="00E6787D">
      <w:pPr>
        <w:pStyle w:val="Standard"/>
        <w:tabs>
          <w:tab w:pos="4005" w:val="left"/>
        </w:tabs>
        <w:jc w:val="right"/>
        <w15:collapsed w:val="false"/>
        <w:rPr>
          <w:b/>
          <w:bCs/>
        </w:rPr>
      </w:pPr>
      <w:bookmarkStart w:name="_GoBack" w:id="0"/>
      <w:bookmarkEnd w:id="0"/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2E66DE">
        <w:rPr>
          <w:rFonts w:cs="Times New Roman"/>
          <w:b/>
          <w:bCs/>
          <w:sz w:val="22"/>
          <w:szCs w:val="22"/>
        </w:rPr>
        <w:t xml:space="preserve"> </w:t>
      </w:r>
      <w:r w:rsidR="00DF46CD">
        <w:rPr>
          <w:rFonts w:cs="Times New Roman"/>
          <w:b/>
          <w:bCs/>
          <w:sz w:val="22"/>
          <w:szCs w:val="22"/>
        </w:rPr>
        <w:t xml:space="preserve"> </w:t>
      </w:r>
      <w:r w:rsidRPr="00E6787D">
        <w:rPr>
          <w:b/>
          <w:bCs/>
        </w:rPr>
        <w:t>St-</w:t>
      </w:r>
      <w:r w:rsidR="002E66DE">
        <w:rPr>
          <w:b/>
          <w:bCs/>
        </w:rPr>
        <w:t>3390/16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="00DF46CD">
        <w:rPr>
          <w:b/>
          <w:lang w:val="pl-PL"/>
        </w:rPr>
        <w:t xml:space="preserve"> s</w:t>
      </w:r>
      <w:r w:rsidRPr="00BA2933">
        <w:rPr>
          <w:b/>
          <w:lang w:val="pl-PL"/>
        </w:rPr>
        <w:t>ud</w:t>
      </w:r>
      <w:r w:rsidRPr="00BA2933">
        <w:rPr>
          <w:b/>
        </w:rPr>
        <w:t xml:space="preserve"> u Zagrebu</w:t>
      </w:r>
    </w:p>
    <w:p w:rsidRDefault="002E66DE" w:rsidP="002E66DE" w:rsidR="00DF46CD" w:rsidRPr="00BA2933">
      <w:pPr>
        <w:rPr>
          <w:b/>
        </w:rPr>
      </w:pPr>
      <w:r>
        <w:rPr>
          <w:b/>
        </w:rPr>
        <w:t xml:space="preserve"> Zagreb</w:t>
      </w:r>
      <w:r w:rsidR="00DF46CD">
        <w:rPr>
          <w:b/>
        </w:rPr>
        <w:t xml:space="preserve">, </w:t>
      </w:r>
      <w:r>
        <w:rPr>
          <w:b/>
        </w:rPr>
        <w:t>Amruševa 2/II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2E66DE">
        <w:rPr>
          <w:b/>
          <w:lang w:val="pl-PL"/>
        </w:rPr>
        <w:t xml:space="preserve"> </w:t>
      </w:r>
      <w:r w:rsidR="00DF46CD">
        <w:rPr>
          <w:lang w:val="pl-PL"/>
        </w:rPr>
        <w:t xml:space="preserve"> </w:t>
      </w:r>
      <w:r w:rsidRPr="00BA2933">
        <w:rPr>
          <w:b/>
          <w:lang w:val="pl-PL"/>
        </w:rPr>
        <w:t>St-</w:t>
      </w:r>
      <w:r w:rsidR="002E66DE">
        <w:rPr>
          <w:b/>
          <w:lang w:val="pl-PL"/>
        </w:rPr>
        <w:t>3390</w:t>
      </w:r>
      <w:r w:rsidR="00F754C7">
        <w:rPr>
          <w:b/>
          <w:lang w:val="pl-PL"/>
        </w:rPr>
        <w:t>/1</w:t>
      </w:r>
      <w:r w:rsidR="00DF46CD">
        <w:rPr>
          <w:b/>
          <w:lang w:val="pl-PL"/>
        </w:rPr>
        <w:t>6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2E66DE">
        <w:rPr>
          <w:b/>
          <w:bCs/>
        </w:rPr>
        <w:t xml:space="preserve">AUTO PLUS </w:t>
      </w:r>
      <w:r w:rsidR="00C74455">
        <w:rPr>
          <w:b/>
          <w:bCs/>
        </w:rPr>
        <w:t xml:space="preserve"> d.o.o. u stečaju</w:t>
      </w:r>
      <w:r w:rsidRPr="00BA2933">
        <w:rPr>
          <w:b/>
          <w:bCs/>
        </w:rPr>
        <w:t xml:space="preserve"> </w:t>
      </w:r>
    </w:p>
    <w:p w:rsidRDefault="002E66DE" w:rsidP="00C74455" w:rsidR="00AC0FD2" w:rsidRPr="00C74455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Kutina</w:t>
      </w:r>
      <w:r w:rsidR="00DF46CD">
        <w:rPr>
          <w:b/>
          <w:bCs/>
        </w:rPr>
        <w:t xml:space="preserve">, </w:t>
      </w:r>
      <w:r>
        <w:rPr>
          <w:b/>
          <w:bCs/>
        </w:rPr>
        <w:t>Ilova, Ljudevita Gaja 13</w:t>
      </w:r>
    </w:p>
    <w:p w:rsidRDefault="00AC0FD2" w:rsidP="00C74455" w:rsidR="00AC0FD2" w:rsidRPr="00C74455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 w:rsidR="0065605E">
        <w:rPr>
          <w:rFonts w:cs="Times New Roman"/>
          <w:b/>
        </w:rPr>
        <w:t>67999835221</w:t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B67016" w:rsidR="00B67016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4499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 w:rsidRPr="00707918">
        <w:rPr>
          <w:b/>
          <w:bCs/>
        </w:rPr>
        <w:t>TABLICA PRIJAVLJENIH TRAŽBINA STEČAJNOG UPRAVITELJA</w:t>
      </w:r>
    </w:p>
    <w:p w:rsidRDefault="00244994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259.Stečajnog zakona (NN br. 71/15)</w:t>
      </w:r>
    </w:p>
    <w:p w:rsidRDefault="00BE4629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E4629" w:rsidP="00BE4629" w:rsidR="00BE462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BE4629" w:rsidP="00BE4629" w:rsidR="00BE462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>
        <w:rPr>
          <w:rFonts w:cs="Times New Roman"/>
          <w:b/>
          <w:sz w:val="22"/>
          <w:szCs w:val="22"/>
        </w:rPr>
        <w:t>I</w:t>
      </w:r>
      <w:r w:rsidRPr="00A87074">
        <w:rPr>
          <w:rFonts w:cs="Times New Roman"/>
          <w:b/>
          <w:sz w:val="22"/>
          <w:szCs w:val="22"/>
        </w:rPr>
        <w:t xml:space="preserve"> viši isplatni red</w:t>
      </w:r>
    </w:p>
    <w:p w:rsidRDefault="00BE4629" w:rsidP="00BE4629" w:rsidR="00BE462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20"/>
        <w:gridCol w:w="2976"/>
        <w:gridCol w:w="1418"/>
        <w:gridCol w:w="2693"/>
        <w:gridCol w:w="1843"/>
        <w:gridCol w:w="1843"/>
        <w:gridCol w:w="1984"/>
        <w:gridCol w:w="2268"/>
      </w:tblGrid>
      <w:tr w:rsidTr="009F13AB" w:rsidR="00BE4629" w:rsidRPr="00A87074">
        <w:tc>
          <w:tcPr>
            <w:tcW w:type="dxa" w:w="5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97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Prijavljena tražbina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Pravni osnov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F173F5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Priznato 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BE4629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O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spor</w:t>
            </w:r>
            <w:r>
              <w:rPr>
                <w:rFonts w:cs="Times New Roman"/>
                <w:b/>
                <w:bCs/>
                <w:sz w:val="22"/>
                <w:szCs w:val="22"/>
              </w:rPr>
              <w:t>eno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9F3AFE" w:rsidP="009F3AFE" w:rsidR="00BE4629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Razlog osporavanja</w:t>
            </w:r>
          </w:p>
        </w:tc>
      </w:tr>
      <w:tr w:rsidTr="009F13AB" w:rsidR="00BE4629" w:rsidRPr="00A87074">
        <w:trPr>
          <w:trHeight w:val="1400"/>
        </w:trPr>
        <w:tc>
          <w:tcPr>
            <w:tcW w:type="dxa" w:w="5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97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rPr>
                <w:sz w:val="22"/>
                <w:szCs w:val="22"/>
              </w:rPr>
            </w:pPr>
          </w:p>
          <w:p w:rsidRDefault="004520F0" w:rsidP="00AE3A0D" w:rsidR="00BE4629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Vrdoljak Marijana</w:t>
            </w:r>
          </w:p>
          <w:p w:rsidRDefault="004520F0" w:rsidP="00AE3A0D" w:rsidR="009F13A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Kutina, </w:t>
            </w:r>
          </w:p>
          <w:p w:rsidRDefault="004520F0" w:rsidP="00AE3A0D" w:rsidR="004520F0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Kralja Petra Krešimira IV, 17/5</w:t>
            </w:r>
          </w:p>
        </w:tc>
        <w:tc>
          <w:tcPr>
            <w:tcW w:type="dxa" w:w="141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4520F0" w:rsidP="00AE3A0D" w:rsidR="00BE462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04800526231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rPr>
                <w:rFonts w:cs="Times New Roman"/>
                <w:sz w:val="22"/>
                <w:szCs w:val="22"/>
              </w:rPr>
            </w:pPr>
          </w:p>
          <w:p w:rsidRDefault="004520F0" w:rsidP="008108C0" w:rsidR="009F13AB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neisplaćene plaće za: 05/2013,06/2013,07/2013,</w:t>
            </w:r>
          </w:p>
          <w:p w:rsidRDefault="004520F0" w:rsidP="008108C0" w:rsidR="009F13AB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08/2013,09/2013,10/2013,</w:t>
            </w:r>
          </w:p>
          <w:p w:rsidRDefault="004520F0" w:rsidP="008108C0" w:rsidR="009F13AB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11/2013,12/2013,01/2014,</w:t>
            </w:r>
          </w:p>
          <w:p w:rsidRDefault="004520F0" w:rsidP="008108C0" w:rsidR="00BE462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02/2014,03/2014</w:t>
            </w:r>
          </w:p>
          <w:p w:rsidRDefault="009F13AB" w:rsidP="008108C0" w:rsidR="009F13AB">
            <w:pPr>
              <w:rPr>
                <w:rFonts w:cs="Times New Roman"/>
                <w:sz w:val="22"/>
                <w:szCs w:val="22"/>
              </w:rPr>
            </w:pPr>
          </w:p>
          <w:p w:rsidRDefault="00BE4629" w:rsidP="00BE4629" w:rsidR="00BE4629">
            <w:pPr>
              <w:rPr>
                <w:rFonts w:cs="Times New Roman"/>
                <w:sz w:val="22"/>
                <w:szCs w:val="22"/>
              </w:rPr>
            </w:pPr>
          </w:p>
          <w:p w:rsidRDefault="001E22BC" w:rsidP="00D30EB2" w:rsidR="00BE462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9F13AB">
              <w:rPr>
                <w:rFonts w:cs="Times New Roman"/>
                <w:sz w:val="22"/>
                <w:szCs w:val="22"/>
              </w:rPr>
              <w:t xml:space="preserve"> </w:t>
            </w:r>
            <w:r w:rsidR="00D30EB2">
              <w:rPr>
                <w:rFonts w:cs="Times New Roman"/>
                <w:sz w:val="22"/>
                <w:szCs w:val="22"/>
              </w:rPr>
              <w:t xml:space="preserve">          </w:t>
            </w:r>
            <w:r w:rsidR="009F13AB">
              <w:rPr>
                <w:rFonts w:cs="Times New Roman"/>
                <w:sz w:val="22"/>
                <w:szCs w:val="22"/>
              </w:rPr>
              <w:t xml:space="preserve"> </w:t>
            </w:r>
            <w:r w:rsidR="004520F0">
              <w:rPr>
                <w:rFonts w:cs="Times New Roman"/>
                <w:sz w:val="22"/>
                <w:szCs w:val="22"/>
              </w:rPr>
              <w:t>28.389,46</w:t>
            </w:r>
            <w:r w:rsidR="00BE4629">
              <w:rPr>
                <w:rFonts w:cs="Times New Roman"/>
                <w:sz w:val="22"/>
                <w:szCs w:val="22"/>
              </w:rPr>
              <w:t xml:space="preserve"> </w:t>
            </w:r>
            <w:r w:rsidR="009F13AB">
              <w:rPr>
                <w:rFonts w:cs="Times New Roman"/>
                <w:sz w:val="22"/>
                <w:szCs w:val="22"/>
              </w:rPr>
              <w:t>k</w:t>
            </w:r>
            <w:r w:rsidR="00BE4629">
              <w:rPr>
                <w:rFonts w:cs="Times New Roman"/>
                <w:sz w:val="22"/>
                <w:szCs w:val="22"/>
              </w:rPr>
              <w:t>n</w:t>
            </w:r>
            <w:r>
              <w:rPr>
                <w:rFonts w:cs="Times New Roman"/>
                <w:sz w:val="22"/>
                <w:szCs w:val="22"/>
              </w:rPr>
              <w:t xml:space="preserve"> neto</w:t>
            </w:r>
          </w:p>
          <w:p w:rsidRDefault="001E22BC" w:rsidP="001E22BC" w:rsidR="001E22BC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40.389,46 kn bruto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BE4629" w:rsidR="00BE462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BE4629" w:rsidP="00BE4629" w:rsidR="00BE462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 odnos</w:t>
            </w:r>
          </w:p>
          <w:p w:rsidRDefault="00BE4629" w:rsidP="00AE3A0D" w:rsidR="00BE4629" w:rsidRPr="0024499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BE4629" w:rsidR="00BE4629">
            <w:pPr>
              <w:rPr>
                <w:rFonts w:cs="Times New Roman"/>
                <w:sz w:val="22"/>
                <w:szCs w:val="22"/>
              </w:rPr>
            </w:pPr>
          </w:p>
          <w:p w:rsidRDefault="009F13AB" w:rsidP="008108C0" w:rsidR="009F13AB">
            <w:pPr>
              <w:rPr>
                <w:rFonts w:cs="Times New Roman"/>
                <w:sz w:val="22"/>
                <w:szCs w:val="22"/>
              </w:rPr>
            </w:pPr>
          </w:p>
          <w:p w:rsidRDefault="009F13AB" w:rsidP="008108C0" w:rsidR="009F13AB">
            <w:pPr>
              <w:rPr>
                <w:rFonts w:cs="Times New Roman"/>
                <w:sz w:val="22"/>
                <w:szCs w:val="22"/>
              </w:rPr>
            </w:pPr>
          </w:p>
          <w:p w:rsidRDefault="009F13AB" w:rsidP="008108C0" w:rsidR="009F13AB">
            <w:pPr>
              <w:rPr>
                <w:rFonts w:cs="Times New Roman"/>
                <w:sz w:val="22"/>
                <w:szCs w:val="22"/>
              </w:rPr>
            </w:pPr>
          </w:p>
          <w:p w:rsidRDefault="009F13AB" w:rsidP="008108C0" w:rsidR="009F13AB">
            <w:pPr>
              <w:rPr>
                <w:rFonts w:cs="Times New Roman"/>
                <w:sz w:val="22"/>
                <w:szCs w:val="22"/>
              </w:rPr>
            </w:pPr>
          </w:p>
          <w:p w:rsidRDefault="009F13AB" w:rsidP="008108C0" w:rsidR="009F13AB">
            <w:pPr>
              <w:rPr>
                <w:rFonts w:cs="Times New Roman"/>
                <w:sz w:val="22"/>
                <w:szCs w:val="22"/>
              </w:rPr>
            </w:pPr>
          </w:p>
          <w:p w:rsidRDefault="00D30EB2" w:rsidP="00D30EB2" w:rsidR="00D30EB2">
            <w:pPr>
              <w:jc w:val="right"/>
              <w:rPr>
                <w:rFonts w:cs="Times New Roman"/>
                <w:sz w:val="22"/>
                <w:szCs w:val="22"/>
              </w:rPr>
            </w:pPr>
          </w:p>
          <w:p w:rsidRDefault="00D30EB2" w:rsidP="00D30EB2" w:rsidR="00D30EB2">
            <w:pPr>
              <w:jc w:val="right"/>
              <w:rPr>
                <w:rFonts w:cs="Times New Roman"/>
                <w:sz w:val="22"/>
                <w:szCs w:val="22"/>
              </w:rPr>
            </w:pPr>
          </w:p>
          <w:p w:rsidRDefault="00792913" w:rsidP="00D30EB2" w:rsidR="00BE462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8108C0">
              <w:rPr>
                <w:rFonts w:cs="Times New Roman"/>
                <w:sz w:val="22"/>
                <w:szCs w:val="22"/>
              </w:rPr>
              <w:t xml:space="preserve">  </w:t>
            </w:r>
            <w:r w:rsidR="00D30EB2">
              <w:rPr>
                <w:rFonts w:cs="Times New Roman"/>
                <w:sz w:val="22"/>
                <w:szCs w:val="22"/>
              </w:rPr>
              <w:t xml:space="preserve">    </w:t>
            </w:r>
            <w:r w:rsidR="008108C0">
              <w:rPr>
                <w:rFonts w:cs="Times New Roman"/>
                <w:sz w:val="22"/>
                <w:szCs w:val="22"/>
              </w:rPr>
              <w:t xml:space="preserve"> </w:t>
            </w:r>
            <w:r w:rsidR="009F3AFE">
              <w:rPr>
                <w:rFonts w:cs="Times New Roman"/>
                <w:sz w:val="22"/>
                <w:szCs w:val="22"/>
              </w:rPr>
              <w:t>0,00</w:t>
            </w:r>
            <w:r w:rsidR="00BE4629">
              <w:rPr>
                <w:rFonts w:cs="Times New Roman"/>
                <w:sz w:val="22"/>
                <w:szCs w:val="22"/>
              </w:rPr>
              <w:t xml:space="preserve"> kn</w:t>
            </w:r>
          </w:p>
          <w:p w:rsidRDefault="00BE4629" w:rsidP="00AE3A0D" w:rsidR="00BE4629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9F13AB" w:rsidP="00BE4629" w:rsidR="009F13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9F13AB" w:rsidP="00BE4629" w:rsidR="009F13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9F13AB" w:rsidP="00BE4629" w:rsidR="009F13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9F13AB" w:rsidP="00BE4629" w:rsidR="009F13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9F13AB" w:rsidP="00BE4629" w:rsidR="009F13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9F13AB" w:rsidP="00BE4629" w:rsidR="009F13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9F13AB" w:rsidP="00BE4629" w:rsidR="009F13A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1E22BC" w:rsidP="00BE4629" w:rsidR="00BE4629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40.389,46</w:t>
            </w:r>
            <w:r w:rsidR="00BE4629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E4629" w:rsidP="00AE3A0D" w:rsidR="00BE462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9F3AFE" w:rsidP="00AE3A0D" w:rsidR="00BE462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 potraživanja</w:t>
            </w:r>
          </w:p>
        </w:tc>
      </w:tr>
      <w:tr w:rsidTr="009F13AB" w:rsidR="00130365" w:rsidRPr="00A87074">
        <w:trPr>
          <w:trHeight w:val="1400"/>
        </w:trPr>
        <w:tc>
          <w:tcPr>
            <w:tcW w:type="dxa" w:w="5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0365" w:rsidP="00AE3A0D" w:rsidR="0013036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97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0365" w:rsidP="005B528F" w:rsidR="0013036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 HRVATSKA</w:t>
            </w:r>
          </w:p>
          <w:p w:rsidRDefault="00130365" w:rsidP="005B528F" w:rsidR="0013036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Ministarstvo financija</w:t>
            </w:r>
          </w:p>
          <w:p w:rsidRDefault="00130365" w:rsidP="005B528F" w:rsidR="0013036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Porezna uprava,Područni ured Sisak</w:t>
            </w:r>
          </w:p>
          <w:p w:rsidRDefault="00130365" w:rsidP="005B528F" w:rsidR="0013036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zastupan po ŽDOu Sisku</w:t>
            </w:r>
          </w:p>
          <w:p w:rsidRDefault="00130365" w:rsidP="005B528F" w:rsidR="00130365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Sisak, S.i A Radića 30</w:t>
            </w:r>
          </w:p>
        </w:tc>
        <w:tc>
          <w:tcPr>
            <w:tcW w:type="dxa" w:w="141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0365" w:rsidP="00AE3A0D" w:rsidR="0013036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0365" w:rsidP="00AE3A0D" w:rsidR="00130365">
            <w:pPr>
              <w:rPr>
                <w:rFonts w:cs="Times New Roman"/>
                <w:sz w:val="22"/>
                <w:szCs w:val="22"/>
              </w:rPr>
            </w:pPr>
          </w:p>
          <w:p w:rsidRDefault="00130365" w:rsidP="00AE3A0D" w:rsidR="00130365">
            <w:pPr>
              <w:rPr>
                <w:rFonts w:cs="Times New Roman"/>
                <w:sz w:val="22"/>
                <w:szCs w:val="22"/>
              </w:rPr>
            </w:pPr>
          </w:p>
          <w:p w:rsidRDefault="00130365" w:rsidP="00AE3A0D" w:rsidR="00130365">
            <w:pPr>
              <w:rPr>
                <w:rFonts w:cs="Times New Roman"/>
                <w:sz w:val="22"/>
                <w:szCs w:val="22"/>
              </w:rPr>
            </w:pPr>
          </w:p>
          <w:p w:rsidRDefault="00130365" w:rsidP="00AE3A0D" w:rsidR="00130365">
            <w:pPr>
              <w:rPr>
                <w:rFonts w:cs="Times New Roman"/>
                <w:sz w:val="22"/>
                <w:szCs w:val="22"/>
              </w:rPr>
            </w:pPr>
          </w:p>
          <w:p w:rsidRDefault="001A3E9B" w:rsidP="00AE3A0D" w:rsidR="0013036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            </w:t>
            </w:r>
            <w:r w:rsidR="00130365">
              <w:rPr>
                <w:rFonts w:cs="Times New Roman"/>
                <w:sz w:val="22"/>
                <w:szCs w:val="22"/>
              </w:rPr>
              <w:t>70.089,12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0365" w:rsidP="00F81537" w:rsidR="0013036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tražbine proračuna, zavoda u skladu s posebnim propisima, doprinosi za mirovinsko osiguranje</w:t>
            </w:r>
          </w:p>
          <w:p w:rsidRDefault="00130365" w:rsidP="00BE4629" w:rsidR="0013036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0365" w:rsidP="00BE4629" w:rsidR="00130365">
            <w:pPr>
              <w:rPr>
                <w:rFonts w:cs="Times New Roman"/>
                <w:sz w:val="22"/>
                <w:szCs w:val="22"/>
              </w:rPr>
            </w:pPr>
          </w:p>
          <w:p w:rsidRDefault="00130365" w:rsidP="00BE4629" w:rsidR="00130365">
            <w:pPr>
              <w:rPr>
                <w:rFonts w:cs="Times New Roman"/>
                <w:sz w:val="22"/>
                <w:szCs w:val="22"/>
              </w:rPr>
            </w:pPr>
          </w:p>
          <w:p w:rsidRDefault="00130365" w:rsidP="00BE4629" w:rsidR="00130365">
            <w:pPr>
              <w:rPr>
                <w:rFonts w:cs="Times New Roman"/>
                <w:sz w:val="22"/>
                <w:szCs w:val="22"/>
              </w:rPr>
            </w:pPr>
          </w:p>
          <w:p w:rsidRDefault="00130365" w:rsidP="00BE4629" w:rsidR="00130365">
            <w:pPr>
              <w:rPr>
                <w:rFonts w:cs="Times New Roman"/>
                <w:sz w:val="22"/>
                <w:szCs w:val="22"/>
              </w:rPr>
            </w:pPr>
          </w:p>
          <w:p w:rsidRDefault="00F81537" w:rsidP="00BE4629" w:rsidR="00F81537">
            <w:pPr>
              <w:rPr>
                <w:rFonts w:cs="Times New Roman"/>
                <w:sz w:val="22"/>
                <w:szCs w:val="22"/>
              </w:rPr>
            </w:pPr>
          </w:p>
          <w:p w:rsidRDefault="00F81537" w:rsidP="00BE4629" w:rsidR="00F81537">
            <w:pPr>
              <w:rPr>
                <w:rFonts w:cs="Times New Roman"/>
                <w:sz w:val="22"/>
                <w:szCs w:val="22"/>
              </w:rPr>
            </w:pPr>
          </w:p>
          <w:p w:rsidRDefault="00F81537" w:rsidP="00BE4629" w:rsidR="0013036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</w:t>
            </w:r>
            <w:r w:rsidR="00130365">
              <w:rPr>
                <w:rFonts w:cs="Times New Roman"/>
                <w:sz w:val="22"/>
                <w:szCs w:val="22"/>
              </w:rPr>
              <w:t>70.089,12 kn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0365" w:rsidP="00AE3A0D" w:rsidR="0013036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30365" w:rsidP="00AE3A0D" w:rsidR="0013036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9F13AB" w:rsidR="00130365" w:rsidRPr="00A87074">
        <w:tc>
          <w:tcPr>
            <w:tcW w:type="dxa" w:w="5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0365" w:rsidP="00AE3A0D" w:rsidR="0013036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97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0365" w:rsidP="00AE3A0D" w:rsidR="00130365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0365" w:rsidP="00AE3A0D" w:rsidR="0013036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0365" w:rsidP="001A3E9B" w:rsidR="00130365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98.478,58 kn 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0365" w:rsidP="00AE3A0D" w:rsidR="00130365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2913" w:rsidP="00AE3A0D" w:rsidR="00130365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70.089,12</w:t>
            </w:r>
            <w:r w:rsidR="00130365">
              <w:rPr>
                <w:rFonts w:cs="Times New Roman"/>
                <w:b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E22BC" w:rsidP="00AE3A0D" w:rsidR="00130365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40.389,46</w:t>
            </w:r>
            <w:r w:rsidR="00130365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30365" w:rsidP="00AE3A0D" w:rsidR="0013036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321D5B" w:rsidR="00321D5B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9F13AB" w:rsidR="009F13AB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lastRenderedPageBreak/>
        <w:t>II viši isplatni red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3805"/>
        <w:gridCol w:w="1559"/>
        <w:gridCol w:w="3119"/>
        <w:gridCol w:w="1701"/>
        <w:gridCol w:w="1701"/>
        <w:gridCol w:w="1842"/>
        <w:gridCol w:w="1276"/>
      </w:tblGrid>
      <w:tr w:rsidTr="00B87745" w:rsidR="00B8774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380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Prijavljeno 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F173F5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Priznato 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5483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Osporeno i </w:t>
            </w:r>
            <w:r w:rsidR="009F13F2"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B87745" w:rsidR="00B8774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380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244994" w:rsid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 HRVATSKA</w:t>
            </w:r>
          </w:p>
          <w:p w:rsidRDefault="00DF46CD" w:rsidP="00244994" w:rsidR="00DF46C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Ministarstvo financija</w:t>
            </w:r>
          </w:p>
          <w:p w:rsidRDefault="00DF46CD" w:rsidP="00244994" w:rsidR="00DF46C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Porezna uprava</w:t>
            </w:r>
            <w:r w:rsidR="00B8774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Područni ured </w:t>
            </w:r>
            <w:r w:rsidR="00EC635F">
              <w:rPr>
                <w:sz w:val="22"/>
                <w:szCs w:val="22"/>
              </w:rPr>
              <w:t>Sisak</w:t>
            </w:r>
          </w:p>
          <w:p w:rsidRDefault="00E816FB" w:rsidP="00244994" w:rsidR="00E816F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zastupan po ŽDO</w:t>
            </w:r>
            <w:r w:rsidR="00EC635F">
              <w:rPr>
                <w:sz w:val="22"/>
                <w:szCs w:val="22"/>
              </w:rPr>
              <w:t>u Sisku</w:t>
            </w:r>
          </w:p>
          <w:p w:rsidRDefault="00EC635F" w:rsidP="00EC635F" w:rsidR="00DF46CD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Sisak</w:t>
            </w:r>
            <w:r w:rsidR="00DF46C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S.i A Radića 30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112A32" w:rsidR="00971AB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Porezi, doprinosi i druga javna davanja</w:t>
            </w:r>
          </w:p>
          <w:p w:rsidRDefault="00DF46CD" w:rsidP="00112A32" w:rsidR="00DF46CD">
            <w:pPr>
              <w:rPr>
                <w:rFonts w:cs="Times New Roman"/>
                <w:sz w:val="22"/>
                <w:szCs w:val="22"/>
              </w:rPr>
            </w:pPr>
          </w:p>
          <w:p w:rsidRDefault="00227438" w:rsidP="00227438" w:rsidR="00F54832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Ovršna isprava 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B8D" w:rsidP="009A4098" w:rsidR="00134B8D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DF46CD" w:rsidP="009A4098" w:rsidR="00DF46CD">
            <w:pPr>
              <w:jc w:val="right"/>
            </w:pPr>
          </w:p>
          <w:p w:rsidRDefault="00117F35" w:rsidP="009A4098" w:rsidR="00117F35">
            <w:pPr>
              <w:jc w:val="right"/>
            </w:pPr>
          </w:p>
          <w:p w:rsidRDefault="00D77C22" w:rsidP="009A4098" w:rsidR="00D77C22">
            <w:pPr>
              <w:jc w:val="right"/>
              <w:rPr>
                <w:sz w:val="22"/>
                <w:szCs w:val="22"/>
              </w:rPr>
            </w:pPr>
          </w:p>
          <w:p w:rsidRDefault="00D77C22" w:rsidP="009A4098" w:rsidR="00D77C22">
            <w:pPr>
              <w:jc w:val="right"/>
              <w:rPr>
                <w:sz w:val="22"/>
                <w:szCs w:val="22"/>
              </w:rPr>
            </w:pPr>
          </w:p>
          <w:p w:rsidRDefault="00655C4A" w:rsidP="009A4098" w:rsidR="00244994" w:rsidRPr="0024499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354.155,42</w:t>
            </w:r>
            <w:r w:rsidR="00244994" w:rsidRPr="00244994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9A4098" w:rsidR="00112A3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173F5" w:rsidP="009A4098" w:rsidR="00F173F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173F5" w:rsidP="009A4098" w:rsidR="00F173F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173F5" w:rsidP="009A4098" w:rsidR="00F173F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D77C22" w:rsidP="009A4098" w:rsidR="00D77C2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655C4A" w:rsidP="009A4098" w:rsidR="00F173F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354.155,42</w:t>
            </w:r>
            <w:r w:rsidR="00F173F5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87745" w:rsidP="00112A32" w:rsidR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B87745" w:rsidP="00112A32" w:rsidR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B87745" w:rsidP="00112A32" w:rsidR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B87745" w:rsidP="00112A32" w:rsidR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D77C22" w:rsidP="00112A32" w:rsidR="00D77C2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DF46CD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87745" w:rsidR="00B8774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380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D5B78" w:rsidP="00DF46CD" w:rsidR="005F37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CROATIA </w:t>
            </w:r>
            <w:r w:rsidR="00DF46CD">
              <w:rPr>
                <w:rFonts w:cs="Times New Roman"/>
                <w:bCs/>
                <w:sz w:val="22"/>
                <w:szCs w:val="22"/>
              </w:rPr>
              <w:t>OSIGURANJE  d.d.</w:t>
            </w:r>
          </w:p>
          <w:p w:rsidRDefault="00DF46CD" w:rsidP="007D5B78" w:rsidR="00DF46C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</w:t>
            </w:r>
            <w:r w:rsidR="007D5B78">
              <w:rPr>
                <w:rFonts w:cs="Times New Roman"/>
                <w:bCs/>
                <w:sz w:val="22"/>
                <w:szCs w:val="22"/>
              </w:rPr>
              <w:t>V. Jagića 33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D5B78" w:rsidP="00317F3F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26187994862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112A32" w:rsidR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osiguranju</w:t>
            </w:r>
            <w:r w:rsidR="005D2303">
              <w:rPr>
                <w:rFonts w:cs="Times New Roman"/>
                <w:bCs/>
                <w:sz w:val="22"/>
                <w:szCs w:val="22"/>
              </w:rPr>
              <w:t>,</w:t>
            </w:r>
          </w:p>
          <w:p w:rsidRDefault="005D2303" w:rsidP="00432D10" w:rsidR="00112A32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  <w:r w:rsidR="00D46550"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9A4098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7D5B78" w:rsidP="009A4098" w:rsidR="004428F9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25.245,72</w:t>
            </w:r>
            <w:r w:rsidR="00DF46CD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F3F" w:rsidP="009A4098" w:rsidR="00317F3F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7D5B78" w:rsidP="009A4098" w:rsidR="00F173F5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25.245,72</w:t>
            </w:r>
            <w:r w:rsidR="00F173F5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87745" w:rsidP="00DF46CD" w:rsidR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7D5B78" w:rsidP="00DF46CD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 kn</w:t>
            </w:r>
          </w:p>
        </w:tc>
      </w:tr>
      <w:tr w:rsidTr="009F13AB" w:rsidR="00B87745" w:rsidRPr="00A87074">
        <w:trPr>
          <w:trHeight w:val="482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  <w:p w:rsidRDefault="00321D5B" w:rsidP="00112A32" w:rsidR="00321D5B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80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2DCF" w:rsidP="00DF46CD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Kutina</w:t>
            </w:r>
          </w:p>
          <w:p w:rsidRDefault="0066135E" w:rsidP="00DF46CD" w:rsidR="0066135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Kutina, Trg kralja Tomislava 12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6135E" w:rsidP="00317F3F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41888874500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87745" w:rsidP="00112A32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</w:t>
            </w:r>
            <w:r w:rsidR="0066135E">
              <w:rPr>
                <w:rFonts w:cs="Times New Roman"/>
                <w:bCs/>
                <w:sz w:val="22"/>
                <w:szCs w:val="22"/>
              </w:rPr>
              <w:t>ješenja o komunalnoj naknadi</w:t>
            </w:r>
          </w:p>
          <w:p w:rsidRDefault="0066135E" w:rsidP="00432D10" w:rsidR="0066135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</w:t>
            </w:r>
            <w:r w:rsidR="00432D10">
              <w:rPr>
                <w:rFonts w:cs="Times New Roman"/>
                <w:bCs/>
                <w:sz w:val="22"/>
                <w:szCs w:val="22"/>
              </w:rPr>
              <w:t>e</w:t>
            </w:r>
            <w:r>
              <w:rPr>
                <w:rFonts w:cs="Times New Roman"/>
                <w:bCs/>
                <w:sz w:val="22"/>
                <w:szCs w:val="22"/>
              </w:rPr>
              <w:t xml:space="preserve"> isprav</w:t>
            </w:r>
            <w:r w:rsidR="00432D10">
              <w:rPr>
                <w:rFonts w:cs="Times New Roman"/>
                <w:bCs/>
                <w:sz w:val="22"/>
                <w:szCs w:val="22"/>
              </w:rPr>
              <w:t>e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87745" w:rsidP="009A4098" w:rsidR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66135E" w:rsidP="009A4098" w:rsidR="00321D5B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93.334,13 kn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87745" w:rsidP="009A4098" w:rsidR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    </w:t>
            </w:r>
          </w:p>
          <w:p w:rsidRDefault="00B87745" w:rsidP="009A4098" w:rsidR="00321D5B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    </w:t>
            </w:r>
            <w:r w:rsidR="0066135E">
              <w:rPr>
                <w:rFonts w:cs="Times New Roman"/>
                <w:bCs/>
                <w:sz w:val="22"/>
                <w:szCs w:val="22"/>
              </w:rPr>
              <w:t>93.334,13 kn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87745" w:rsidP="00DF46CD" w:rsidR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66135E" w:rsidP="00DF46CD" w:rsidR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87745" w:rsidR="00B8774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  <w:p w:rsidRDefault="00321D5B" w:rsidP="00112A32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80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4766D" w:rsidP="00DF46CD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FINANCIJSKA AGENCIJA</w:t>
            </w:r>
          </w:p>
          <w:p w:rsidRDefault="0054766D" w:rsidP="00DF46CD" w:rsidR="005476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Ul. grada Vukovara 70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4766D" w:rsidP="00317F3F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85821130368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4766D" w:rsidP="0054766D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usluzi certificiranja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87745" w:rsidP="009A4098" w:rsidR="00B87745" w:rsidRPr="008572F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572F5" w:rsidP="009A4098" w:rsidR="00321D5B" w:rsidRPr="008572F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592,63</w:t>
            </w:r>
            <w:r w:rsidR="0054766D" w:rsidRPr="008572F5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87745" w:rsidP="009A4098" w:rsidR="00B87745" w:rsidRPr="008572F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572F5">
              <w:rPr>
                <w:rFonts w:cs="Times New Roman"/>
                <w:bCs/>
                <w:sz w:val="22"/>
                <w:szCs w:val="22"/>
              </w:rPr>
              <w:t xml:space="preserve">    </w:t>
            </w:r>
          </w:p>
          <w:p w:rsidRDefault="00B87745" w:rsidP="008572F5" w:rsidR="00321D5B" w:rsidRPr="008572F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572F5">
              <w:rPr>
                <w:rFonts w:cs="Times New Roman"/>
                <w:bCs/>
                <w:sz w:val="22"/>
                <w:szCs w:val="22"/>
              </w:rPr>
              <w:t xml:space="preserve">            </w:t>
            </w:r>
            <w:r w:rsidR="008572F5">
              <w:rPr>
                <w:rFonts w:cs="Times New Roman"/>
                <w:bCs/>
                <w:sz w:val="22"/>
                <w:szCs w:val="22"/>
              </w:rPr>
              <w:t>592,63</w:t>
            </w:r>
            <w:r w:rsidR="0054766D" w:rsidRPr="008572F5">
              <w:rPr>
                <w:rFonts w:cs="Times New Roman"/>
                <w:bCs/>
                <w:sz w:val="22"/>
                <w:szCs w:val="22"/>
              </w:rPr>
              <w:t xml:space="preserve"> kn           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87745" w:rsidP="00DF46CD" w:rsidR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54766D" w:rsidP="00DF46CD" w:rsidR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11,85 kn</w:t>
            </w:r>
          </w:p>
        </w:tc>
      </w:tr>
      <w:tr w:rsidTr="00B87745" w:rsidR="00B8774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  <w:p w:rsidRDefault="00321D5B" w:rsidP="00112A32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80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666D" w:rsidP="00DF46CD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Default="00EC666D" w:rsidP="00DF46CD" w:rsidR="00EC66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Ul. grada Vukovara 220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666D" w:rsidP="00317F3F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87745" w:rsidP="00112A32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</w:t>
            </w:r>
            <w:r w:rsidR="00EC666D">
              <w:rPr>
                <w:rFonts w:cs="Times New Roman"/>
                <w:bCs/>
                <w:sz w:val="22"/>
                <w:szCs w:val="22"/>
              </w:rPr>
              <w:t>ješenja o vodnom doprinosu</w:t>
            </w:r>
          </w:p>
          <w:p w:rsidRDefault="00EC666D" w:rsidP="00112A32" w:rsidR="00EC66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87745" w:rsidP="009A4098" w:rsidR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EC666D" w:rsidP="009A4098" w:rsidR="00321D5B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9.139,51 kn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87745" w:rsidP="009A4098" w:rsidR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</w:t>
            </w:r>
          </w:p>
          <w:p w:rsidRDefault="00B87745" w:rsidP="009A4098" w:rsidR="00321D5B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     </w:t>
            </w:r>
            <w:r w:rsidR="00EC666D">
              <w:rPr>
                <w:rFonts w:cs="Times New Roman"/>
                <w:bCs/>
                <w:sz w:val="22"/>
                <w:szCs w:val="22"/>
              </w:rPr>
              <w:t xml:space="preserve"> 9.139,51 kn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87745" w:rsidP="00DF46CD" w:rsidR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EC666D" w:rsidP="00DF46CD" w:rsidR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87745" w:rsidR="00B8774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380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E18DA" w:rsidP="00DF46CD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BANKA d.d.</w:t>
            </w:r>
          </w:p>
          <w:p w:rsidRDefault="00FE18DA" w:rsidP="00DF46CD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Trg Bana J. Jelačića 10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E18DA" w:rsidP="00317F3F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92963223473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E18DA" w:rsidP="00112A32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dugoročnom kreditu</w:t>
            </w:r>
            <w:r w:rsidR="00B87745">
              <w:rPr>
                <w:rFonts w:cs="Times New Roman"/>
                <w:bCs/>
                <w:sz w:val="22"/>
                <w:szCs w:val="22"/>
              </w:rPr>
              <w:t>,</w:t>
            </w:r>
          </w:p>
          <w:p w:rsidRDefault="00FE18DA" w:rsidP="00112A32" w:rsidR="00FE1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87745" w:rsidP="009A4098" w:rsidR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921397" w:rsidP="009A4098" w:rsidR="00321D5B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702.677,11</w:t>
            </w:r>
            <w:r w:rsidR="00FE18DA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87745" w:rsidP="009A4098" w:rsidR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</w:t>
            </w:r>
          </w:p>
          <w:p w:rsidRDefault="00B87745" w:rsidP="00921397" w:rsidR="00321D5B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  </w:t>
            </w:r>
            <w:r w:rsidR="00921397">
              <w:rPr>
                <w:rFonts w:cs="Times New Roman"/>
                <w:bCs/>
                <w:sz w:val="22"/>
                <w:szCs w:val="22"/>
              </w:rPr>
              <w:t>702.677,11</w:t>
            </w:r>
            <w:r w:rsidR="00FE18DA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87745" w:rsidP="00DF46CD" w:rsidR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FE18DA" w:rsidP="00DF46CD" w:rsidR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 kn</w:t>
            </w:r>
          </w:p>
        </w:tc>
      </w:tr>
      <w:tr w:rsidTr="00B87745" w:rsidR="00B8774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type="dxa" w:w="380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87745" w:rsidP="00DF46CD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AUTOCOMMERCE HRVATSKA d.o.o.</w:t>
            </w:r>
          </w:p>
          <w:p w:rsidRDefault="00D77C22" w:rsidP="00DF46CD" w:rsidR="001E474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Kovinska 22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7C22" w:rsidP="00317F3F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36844439304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139F" w:rsidP="00112A32" w:rsidR="006A139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neplaćeni računi,</w:t>
            </w:r>
            <w:r w:rsidR="00227438">
              <w:rPr>
                <w:rFonts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cs="Times New Roman"/>
                <w:bCs/>
                <w:sz w:val="22"/>
                <w:szCs w:val="22"/>
              </w:rPr>
              <w:t>rješenja o ovrsi,</w:t>
            </w:r>
          </w:p>
          <w:p w:rsidRDefault="006A139F" w:rsidP="00112A32" w:rsidR="006A139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9A4098" w:rsidR="00321D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D77C22" w:rsidP="009A4098" w:rsidR="00D77C2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1.121.153,94 kn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7C22" w:rsidP="009A4098" w:rsidR="00D77C2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D77C22" w:rsidP="009A4098" w:rsidR="00D77C2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1.121.153,94 kn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E63FF" w:rsidP="00DF46CD" w:rsidR="00EE63F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322C84" w:rsidP="00DF46CD" w:rsidR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 kn</w:t>
            </w:r>
          </w:p>
        </w:tc>
      </w:tr>
      <w:tr w:rsidTr="00B87745" w:rsidR="00B8774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380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7C22" w:rsidP="00DF46CD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AGRAM BANKA d.d.</w:t>
            </w:r>
          </w:p>
          <w:p w:rsidRDefault="00D77C22" w:rsidP="00DF46CD" w:rsidR="00D77C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</w:t>
            </w:r>
            <w:r w:rsidR="001E474D">
              <w:rPr>
                <w:rFonts w:cs="Times New Roman"/>
                <w:bCs/>
                <w:sz w:val="22"/>
                <w:szCs w:val="22"/>
              </w:rPr>
              <w:t xml:space="preserve">Ulica grada </w:t>
            </w:r>
            <w:r>
              <w:rPr>
                <w:rFonts w:cs="Times New Roman"/>
                <w:bCs/>
                <w:sz w:val="22"/>
                <w:szCs w:val="22"/>
              </w:rPr>
              <w:t>Vukovara 74</w:t>
            </w:r>
          </w:p>
          <w:p w:rsidRDefault="00321D5B" w:rsidP="00DF46CD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7C22" w:rsidP="00317F3F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70663193635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E474D" w:rsidP="00112A32" w:rsidR="001E474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-Ugovor o kratkoročnom kreditu </w:t>
            </w:r>
          </w:p>
          <w:p w:rsidRDefault="001E474D" w:rsidP="00112A32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br.6131000024 od 20.06.2013.</w:t>
            </w:r>
          </w:p>
          <w:p w:rsidRDefault="001E474D" w:rsidP="001E474D" w:rsidR="001E474D">
            <w:pPr>
              <w:pStyle w:val="TableContents"/>
              <w:ind w:right="-55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-Ugovor o vođenju poslova  P.P. </w:t>
            </w:r>
          </w:p>
          <w:p w:rsidRDefault="001E474D" w:rsidP="001E474D" w:rsidR="001E474D">
            <w:pPr>
              <w:pStyle w:val="TableContents"/>
              <w:ind w:right="-55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br.1131000048 od 04.03.2010.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9A4098" w:rsidR="00321D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1E474D" w:rsidP="009A4098" w:rsidR="001E474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D77C22" w:rsidP="009A4098" w:rsidR="00D77C2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D77C22" w:rsidP="009A4098" w:rsidR="00D77C2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112.795,06 kn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7C22" w:rsidP="009A4098" w:rsidR="001E474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                </w:t>
            </w:r>
          </w:p>
          <w:p w:rsidRDefault="00D77C22" w:rsidP="009A4098" w:rsidR="001E474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       </w:t>
            </w:r>
            <w:r w:rsidR="001E474D">
              <w:rPr>
                <w:rFonts w:cs="Times New Roman"/>
                <w:bCs/>
                <w:sz w:val="22"/>
                <w:szCs w:val="22"/>
              </w:rPr>
              <w:t xml:space="preserve">   </w:t>
            </w:r>
          </w:p>
          <w:p w:rsidRDefault="001E474D" w:rsidP="009A4098" w:rsidR="001E474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</w:t>
            </w:r>
          </w:p>
          <w:p w:rsidRDefault="001E474D" w:rsidP="009A4098" w:rsidR="00D77C2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   112.795,06</w:t>
            </w:r>
            <w:r w:rsidR="00D77C22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E63FF" w:rsidP="00322C84" w:rsidR="00EE63F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322C84" w:rsidR="00EE63F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322C84" w:rsidR="00EE63F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322C84" w:rsidP="00322C84" w:rsidR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500 kn </w:t>
            </w:r>
          </w:p>
        </w:tc>
      </w:tr>
      <w:tr w:rsidTr="00B87745" w:rsidR="00B8774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380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E474D" w:rsidP="00DF46CD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</w:t>
            </w:r>
          </w:p>
          <w:p w:rsidRDefault="001E474D" w:rsidP="00DF46CD" w:rsidR="001E474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Ulica grada Vukovara 41</w:t>
            </w:r>
          </w:p>
          <w:p w:rsidRDefault="00321D5B" w:rsidP="00DF46CD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E474D" w:rsidP="00317F3F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139F" w:rsidP="00112A32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neplaćeni računi, presuda Trgovačkog suda,</w:t>
            </w:r>
          </w:p>
          <w:p w:rsidRDefault="006A139F" w:rsidP="00112A32" w:rsidR="006A139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9A4098" w:rsidR="00321D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4565E" w:rsidP="009A4098" w:rsidR="0084565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4565E" w:rsidP="009A4098" w:rsidR="0084565E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3.143,28 kn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9A4098" w:rsidR="00321D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4565E" w:rsidP="009A4098" w:rsidR="0084565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4565E" w:rsidP="009A4098" w:rsidR="0084565E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      3.143,28 kn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E63FF" w:rsidP="00DF46CD" w:rsidR="00EE63F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DF46CD" w:rsidR="00EE63F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322C84" w:rsidP="00DF46CD" w:rsidR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62,87 kn</w:t>
            </w:r>
          </w:p>
        </w:tc>
      </w:tr>
      <w:tr w:rsidTr="00B87745" w:rsidR="00B8774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  <w:p w:rsidRDefault="00321D5B" w:rsidP="00112A32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80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565E" w:rsidP="00DF46CD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 ELEKTRA d.o.o.</w:t>
            </w:r>
          </w:p>
          <w:p w:rsidRDefault="0084565E" w:rsidP="00DF46CD" w:rsidR="0084565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Ulica grada Vukovara 37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565E" w:rsidP="00317F3F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43965974818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139F" w:rsidP="00112A32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neplaćeni računi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9A4098" w:rsidR="00321D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4565E" w:rsidP="009A4098" w:rsidR="0084565E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4.170,79 kn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565E" w:rsidP="009A4098" w:rsidR="0084565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                     </w:t>
            </w:r>
          </w:p>
          <w:p w:rsidRDefault="0084565E" w:rsidP="009A4098" w:rsidR="00321D5B" w:rsidRPr="009D4A4B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       </w:t>
            </w:r>
            <w:r w:rsidR="00EE63FF">
              <w:rPr>
                <w:rFonts w:cs="Times New Roman"/>
                <w:bCs/>
                <w:sz w:val="22"/>
                <w:szCs w:val="22"/>
              </w:rPr>
              <w:t>4.170,79 kn</w:t>
            </w:r>
            <w:r>
              <w:rPr>
                <w:rFonts w:cs="Times New Roman"/>
                <w:bCs/>
                <w:sz w:val="22"/>
                <w:szCs w:val="22"/>
              </w:rPr>
              <w:t xml:space="preserve">                                                           </w:t>
            </w:r>
            <w:r w:rsidR="00EE63FF">
              <w:rPr>
                <w:rFonts w:cs="Times New Roman"/>
                <w:bCs/>
                <w:sz w:val="22"/>
                <w:szCs w:val="22"/>
              </w:rPr>
              <w:t xml:space="preserve">                            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112A32" w:rsidR="00321D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E63FF" w:rsidP="00DF46CD" w:rsidR="00EE63F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322C84" w:rsidP="00DF46CD" w:rsidR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83,42 kn</w:t>
            </w:r>
          </w:p>
        </w:tc>
      </w:tr>
      <w:tr w:rsidTr="009F13AB" w:rsidR="00B87745" w:rsidRPr="00A87074">
        <w:trPr>
          <w:trHeight w:val="45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80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AB" w:rsidP="00F845B6" w:rsidR="009F13A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</w:t>
            </w:r>
            <w:r w:rsidR="00F173F5">
              <w:rPr>
                <w:rFonts w:cs="Times New Roman"/>
                <w:b/>
                <w:bCs/>
                <w:sz w:val="22"/>
                <w:szCs w:val="22"/>
              </w:rPr>
              <w:t>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A4098" w:rsidP="009A4098" w:rsidR="009A4098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Default="001E22BC" w:rsidP="009A4098" w:rsidR="00F845B6" w:rsidRPr="009A4098">
            <w:pPr>
              <w:jc w:val="right"/>
              <w:rPr>
                <w:rFonts w:cs="Times New Roman"/>
                <w:b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color w:val="000000"/>
                <w:sz w:val="22"/>
                <w:szCs w:val="22"/>
              </w:rPr>
              <w:t>2.426.407,59</w:t>
            </w:r>
            <w:r w:rsidR="009A4098" w:rsidRPr="009A4098">
              <w:rPr>
                <w:rFonts w:cs="Times New Roman"/>
                <w:b/>
                <w:color w:val="000000"/>
                <w:sz w:val="22"/>
                <w:szCs w:val="22"/>
              </w:rPr>
              <w:t xml:space="preserve"> kn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AB" w:rsidP="00F845B6" w:rsidR="009F13A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1A3E9B" w:rsidP="00F845B6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color w:val="000000"/>
                <w:sz w:val="22"/>
                <w:szCs w:val="22"/>
              </w:rPr>
              <w:t>2.426.407,59</w:t>
            </w:r>
            <w:r w:rsidRPr="009A4098">
              <w:rPr>
                <w:rFonts w:cs="Times New Roman"/>
                <w:b/>
                <w:color w:val="000000"/>
                <w:sz w:val="22"/>
                <w:szCs w:val="22"/>
              </w:rPr>
              <w:t xml:space="preserve"> kn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EE63FF" w:rsidP="00BE4629" w:rsidR="00EE63FF">
      <w:pPr>
        <w:pStyle w:val="Standard"/>
        <w:tabs>
          <w:tab w:pos="4005" w:val="left"/>
        </w:tabs>
        <w:rPr>
          <w:rFonts w:cs="Times New Roman"/>
          <w:bCs/>
          <w:sz w:val="22"/>
          <w:szCs w:val="22"/>
        </w:rPr>
      </w:pPr>
    </w:p>
    <w:p w:rsidRDefault="00227438" w:rsidP="00BE4629" w:rsidR="00227438">
      <w:pPr>
        <w:pStyle w:val="Standard"/>
        <w:tabs>
          <w:tab w:pos="4005" w:val="left"/>
        </w:tabs>
        <w:rPr>
          <w:rFonts w:cs="Times New Roman"/>
          <w:b/>
          <w:sz w:val="22"/>
          <w:szCs w:val="22"/>
        </w:rPr>
      </w:pPr>
    </w:p>
    <w:p w:rsidRDefault="00227438" w:rsidP="00BE4629" w:rsidR="00227438">
      <w:pPr>
        <w:pStyle w:val="Standard"/>
        <w:tabs>
          <w:tab w:pos="4005" w:val="left"/>
        </w:tabs>
        <w:rPr>
          <w:rFonts w:cs="Times New Roman"/>
          <w:b/>
          <w:sz w:val="22"/>
          <w:szCs w:val="22"/>
        </w:rPr>
      </w:pPr>
    </w:p>
    <w:p w:rsidRDefault="00BE4629" w:rsidP="00BE4629" w:rsidR="00BE4629" w:rsidRPr="00EE63FF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>
        <w:rPr>
          <w:rFonts w:cs="Times New Roman"/>
          <w:b/>
          <w:sz w:val="22"/>
          <w:szCs w:val="22"/>
        </w:rPr>
        <w:t>Tablica razlučnih prava</w:t>
      </w: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813"/>
        <w:gridCol w:w="1417"/>
        <w:gridCol w:w="2268"/>
        <w:gridCol w:w="1701"/>
        <w:gridCol w:w="3119"/>
        <w:gridCol w:w="3685"/>
      </w:tblGrid>
      <w:tr w:rsidTr="00AE3C04" w:rsidR="008108C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Razlučni 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Javna knjiga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Iznos tražbine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Pravni osnov razlučnog prava</w:t>
            </w:r>
          </w:p>
        </w:tc>
        <w:tc>
          <w:tcPr>
            <w:tcW w:type="dxa" w:w="36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Dio imovine na koje se odnosi razlučno pravo</w:t>
            </w:r>
          </w:p>
        </w:tc>
      </w:tr>
      <w:tr w:rsidTr="00AE3C04" w:rsidR="008108C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 HRVATSKA</w:t>
            </w:r>
          </w:p>
          <w:p w:rsidRDefault="008108C0" w:rsidP="00AE3A0D" w:rsidR="008108C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Ministarstvo financija</w:t>
            </w:r>
          </w:p>
          <w:p w:rsidRDefault="008108C0" w:rsidP="00AE3A0D" w:rsidR="008108C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Porezna uprava</w:t>
            </w:r>
          </w:p>
          <w:p w:rsidRDefault="008108C0" w:rsidP="00AE3A0D" w:rsidR="008108C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Područni ured Zagreb</w:t>
            </w:r>
          </w:p>
          <w:p w:rsidRDefault="008108C0" w:rsidP="00AE3A0D" w:rsidR="008108C0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4420B" w:rsidP="00AE3A0D" w:rsidR="008108C0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Zemljišne knjige Općinskog suda u Kutini,</w:t>
            </w:r>
            <w:r w:rsidR="00544475">
              <w:rPr>
                <w:rFonts w:cs="Times New Roman"/>
                <w:sz w:val="22"/>
                <w:szCs w:val="22"/>
              </w:rPr>
              <w:t>Zemljišnoknjižni odjel Kutina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AE3A0D" w:rsidR="00EE63FF">
            <w:pPr>
              <w:jc w:val="right"/>
              <w:rPr>
                <w:sz w:val="22"/>
                <w:szCs w:val="22"/>
              </w:rPr>
            </w:pPr>
          </w:p>
          <w:p w:rsidRDefault="00EE63FF" w:rsidP="00AE3A0D" w:rsidR="00EE63FF">
            <w:pPr>
              <w:jc w:val="right"/>
              <w:rPr>
                <w:sz w:val="22"/>
                <w:szCs w:val="22"/>
              </w:rPr>
            </w:pPr>
          </w:p>
          <w:p w:rsidRDefault="00EE63FF" w:rsidP="00AE3A0D" w:rsidR="00EE63FF">
            <w:pPr>
              <w:jc w:val="right"/>
              <w:rPr>
                <w:sz w:val="22"/>
                <w:szCs w:val="22"/>
              </w:rPr>
            </w:pPr>
          </w:p>
          <w:p w:rsidRDefault="00EE63FF" w:rsidP="00AE3A0D" w:rsidR="00EE63FF">
            <w:pPr>
              <w:jc w:val="right"/>
              <w:rPr>
                <w:sz w:val="22"/>
                <w:szCs w:val="22"/>
              </w:rPr>
            </w:pPr>
          </w:p>
          <w:p w:rsidRDefault="00EE63FF" w:rsidP="00AE3A0D" w:rsidR="00EE63FF">
            <w:pPr>
              <w:jc w:val="right"/>
              <w:rPr>
                <w:sz w:val="22"/>
                <w:szCs w:val="22"/>
              </w:rPr>
            </w:pPr>
          </w:p>
          <w:p w:rsidRDefault="00EE63FF" w:rsidP="00AE3A0D" w:rsidR="00EE63FF">
            <w:pPr>
              <w:jc w:val="right"/>
              <w:rPr>
                <w:sz w:val="22"/>
                <w:szCs w:val="22"/>
              </w:rPr>
            </w:pPr>
          </w:p>
          <w:p w:rsidRDefault="00EE63FF" w:rsidP="00AE3A0D" w:rsidR="00EE63FF">
            <w:pPr>
              <w:jc w:val="right"/>
              <w:rPr>
                <w:sz w:val="22"/>
                <w:szCs w:val="22"/>
              </w:rPr>
            </w:pPr>
          </w:p>
          <w:p w:rsidRDefault="00EE63FF" w:rsidP="00AE3A0D" w:rsidR="00EE63FF">
            <w:pPr>
              <w:jc w:val="right"/>
              <w:rPr>
                <w:sz w:val="22"/>
                <w:szCs w:val="22"/>
              </w:rPr>
            </w:pPr>
          </w:p>
          <w:p w:rsidRDefault="00F4420B" w:rsidP="00AE3A0D" w:rsidR="008108C0" w:rsidRPr="0024499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102.628,53 kn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2C0D" w:rsidP="00532C0D" w:rsidR="008108C0" w:rsidRPr="00C00E8E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Rješenjem Općinskog suda u Kutini </w:t>
            </w:r>
            <w:r w:rsidR="00F4420B">
              <w:rPr>
                <w:rFonts w:cs="Times New Roman"/>
                <w:bCs/>
                <w:sz w:val="22"/>
                <w:szCs w:val="22"/>
              </w:rPr>
              <w:t>od 23.01.2014.</w:t>
            </w:r>
            <w:r>
              <w:rPr>
                <w:rFonts w:cs="Times New Roman"/>
                <w:bCs/>
                <w:sz w:val="22"/>
                <w:szCs w:val="22"/>
              </w:rPr>
              <w:t>g.</w:t>
            </w:r>
            <w:r w:rsidR="00F4420B">
              <w:rPr>
                <w:rFonts w:cs="Times New Roman"/>
                <w:bCs/>
                <w:sz w:val="22"/>
                <w:szCs w:val="22"/>
              </w:rPr>
              <w:t xml:space="preserve"> zasnovano založno pravo</w:t>
            </w:r>
          </w:p>
        </w:tc>
        <w:tc>
          <w:tcPr>
            <w:tcW w:type="dxa" w:w="36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747D8" w:rsidP="00544475" w:rsidR="008108C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-</w:t>
            </w:r>
            <w:r w:rsidR="008108C0">
              <w:rPr>
                <w:rFonts w:cs="Times New Roman"/>
                <w:bCs/>
                <w:sz w:val="22"/>
                <w:szCs w:val="22"/>
              </w:rPr>
              <w:t xml:space="preserve">  </w:t>
            </w:r>
            <w:r w:rsidR="00544475">
              <w:rPr>
                <w:rFonts w:cs="Times New Roman"/>
                <w:bCs/>
                <w:sz w:val="22"/>
                <w:szCs w:val="22"/>
              </w:rPr>
              <w:t>Zk. ul. 7066, kat. čestica 8263/1,</w:t>
            </w:r>
            <w:r w:rsidR="007A3D74">
              <w:rPr>
                <w:rFonts w:cs="Times New Roman"/>
                <w:bCs/>
                <w:sz w:val="22"/>
                <w:szCs w:val="22"/>
              </w:rPr>
              <w:t xml:space="preserve">k.o. Kutina, </w:t>
            </w:r>
            <w:r w:rsidR="00544475">
              <w:rPr>
                <w:rFonts w:cs="Times New Roman"/>
                <w:bCs/>
                <w:sz w:val="22"/>
                <w:szCs w:val="22"/>
              </w:rPr>
              <w:t>Oranica, 3601 m2, suvlasnički dio : 61/100 AUTO PLUS d.o.o. u stečaju</w:t>
            </w:r>
          </w:p>
          <w:p w:rsidRDefault="009747D8" w:rsidP="00544475" w:rsidR="005444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-</w:t>
            </w:r>
            <w:r w:rsidR="00544475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7A3D74">
              <w:rPr>
                <w:rFonts w:cs="Times New Roman"/>
                <w:bCs/>
                <w:sz w:val="22"/>
                <w:szCs w:val="22"/>
              </w:rPr>
              <w:t xml:space="preserve">Zk.ul. 6322, kat.čestica 3748/6, k.o. Kutina, </w:t>
            </w:r>
            <w:r w:rsidR="00544475">
              <w:rPr>
                <w:rFonts w:cs="Times New Roman"/>
                <w:bCs/>
                <w:sz w:val="22"/>
                <w:szCs w:val="22"/>
              </w:rPr>
              <w:t xml:space="preserve">stambeno poslovna zgrada u Kutini, suvlasnički dio: 3/105 etažno vlasništvo (E-6) povezano sa vlasništvom poslovnog prostora </w:t>
            </w:r>
            <w:r w:rsidR="00F80B7D">
              <w:rPr>
                <w:rFonts w:cs="Times New Roman"/>
                <w:bCs/>
                <w:sz w:val="22"/>
                <w:szCs w:val="22"/>
              </w:rPr>
              <w:t xml:space="preserve"> „PP6“ površine 34,01 m2</w:t>
            </w:r>
          </w:p>
        </w:tc>
      </w:tr>
      <w:tr w:rsidTr="00AE3C04" w:rsidR="00321D5B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AE3A0D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  <w:p w:rsidRDefault="00321D5B" w:rsidP="00AE3A0D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321D5B" w:rsidP="00AE3A0D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0B7D" w:rsidP="00AE3A0D" w:rsidR="00321D5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ZAGREBAČKA BANKA d.d.</w:t>
            </w:r>
          </w:p>
          <w:p w:rsidRDefault="00F80B7D" w:rsidP="00AE3A0D" w:rsidR="00F80B7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 Paromlinska 2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4C39" w:rsidP="00AE3A0D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92963223473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4C39" w:rsidP="00AE3A0D" w:rsidR="00321D5B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Zemljišne knjige Općinskog suda u Kutini,Zemljišnoknjižni odjel Kutina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E63FF" w:rsidP="00E14C39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E14C39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E14C39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E14C39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E14C39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E14C39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E14C39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E14C39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14C39" w:rsidP="00EE63FF" w:rsidR="00321D5B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160.000,00</w:t>
            </w:r>
            <w:r w:rsidR="00EE63FF">
              <w:rPr>
                <w:rFonts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cs="Times New Roman"/>
                <w:bCs/>
                <w:sz w:val="22"/>
                <w:szCs w:val="22"/>
              </w:rPr>
              <w:t xml:space="preserve"> EUR</w:t>
            </w:r>
          </w:p>
          <w:p w:rsidRDefault="00E14C39" w:rsidP="00EE63FF" w:rsidR="00E14C39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21.000,00  EUR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4C39" w:rsidP="007A3D74" w:rsidR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dugoročnom kreditu potvrđen kao ovršni javnobilježnički akt pod br. O</w:t>
            </w:r>
            <w:r w:rsidR="007A3D74">
              <w:rPr>
                <w:rFonts w:cs="Times New Roman"/>
                <w:bCs/>
                <w:sz w:val="22"/>
                <w:szCs w:val="22"/>
              </w:rPr>
              <w:t>v</w:t>
            </w:r>
            <w:r>
              <w:rPr>
                <w:rFonts w:cs="Times New Roman"/>
                <w:bCs/>
                <w:sz w:val="22"/>
                <w:szCs w:val="22"/>
              </w:rPr>
              <w:t>-5917/2011</w:t>
            </w:r>
          </w:p>
        </w:tc>
        <w:tc>
          <w:tcPr>
            <w:tcW w:type="dxa" w:w="36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747D8" w:rsidP="009747D8" w:rsidR="009747D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-  Zk. ul. 7066, kat. čestica 8263/1,</w:t>
            </w:r>
            <w:r w:rsidR="007A3D74">
              <w:rPr>
                <w:rFonts w:cs="Times New Roman"/>
                <w:bCs/>
                <w:sz w:val="22"/>
                <w:szCs w:val="22"/>
              </w:rPr>
              <w:t xml:space="preserve"> k.o. Kutina, </w:t>
            </w:r>
            <w:r>
              <w:rPr>
                <w:rFonts w:cs="Times New Roman"/>
                <w:bCs/>
                <w:sz w:val="22"/>
                <w:szCs w:val="22"/>
              </w:rPr>
              <w:t>Oranica, 3601 m2, suvlasnički dio : 61/100 AUTO PLUS d.o.o. u stečaju</w:t>
            </w:r>
          </w:p>
          <w:p w:rsidRDefault="009747D8" w:rsidP="009747D8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- </w:t>
            </w:r>
            <w:r w:rsidR="007A3D74">
              <w:rPr>
                <w:rFonts w:cs="Times New Roman"/>
                <w:bCs/>
                <w:sz w:val="22"/>
                <w:szCs w:val="22"/>
              </w:rPr>
              <w:t xml:space="preserve">Zk.ul. 6322, kat.čestica 3748/6, k.o. Kutina, </w:t>
            </w:r>
            <w:r>
              <w:rPr>
                <w:rFonts w:cs="Times New Roman"/>
                <w:bCs/>
                <w:sz w:val="22"/>
                <w:szCs w:val="22"/>
              </w:rPr>
              <w:t>stambeno poslovna zgrada u Kutini, suvlasnički dio: 3/105 etažno vlasništvo (E-6) povezano sa vlasništvom poslovnog prostora  „PP6“ površine 34,01 m2</w:t>
            </w:r>
          </w:p>
        </w:tc>
      </w:tr>
      <w:tr w:rsidTr="00AE3C04" w:rsidR="00321D5B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1D5B" w:rsidP="00AE3A0D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  <w:p w:rsidRDefault="00321D5B" w:rsidP="00AE3A0D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321D5B" w:rsidP="00AE3A0D" w:rsidR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4C39" w:rsidP="00AE3A0D" w:rsidR="00321D5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AUTOCOMMERCE Hrvatska d.o.o.</w:t>
            </w:r>
          </w:p>
          <w:p w:rsidRDefault="00E14C39" w:rsidP="00AE3A0D" w:rsidR="00E14C39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 Kovinska 22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4C39" w:rsidP="00AE3A0D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36844439304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4C39" w:rsidP="00AE3A0D" w:rsidR="00321D5B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Zemljišne knjige Općinskog suda u Kutini,Zemljišnoknjižni odjel Kutina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E63FF" w:rsidP="00AE3A0D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AE3A0D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AE3A0D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AE3A0D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AE3A0D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AE3A0D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E63FF" w:rsidP="00AE3A0D" w:rsidR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7A3D74" w:rsidP="00EE63FF" w:rsidR="007A3D74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7A3D74" w:rsidP="00EE63FF" w:rsidR="007A3D74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D33FF1" w:rsidP="00EE63FF" w:rsidR="00321D5B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700.000,00</w:t>
            </w:r>
            <w:r w:rsidR="00EE63FF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155728">
              <w:rPr>
                <w:rFonts w:cs="Times New Roman"/>
                <w:bCs/>
                <w:sz w:val="22"/>
                <w:szCs w:val="22"/>
              </w:rPr>
              <w:t>kn</w:t>
            </w:r>
          </w:p>
        </w:tc>
        <w:tc>
          <w:tcPr>
            <w:tcW w:type="dxa" w:w="31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55728" w:rsidP="007A3D74" w:rsidR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Pravomoćno Rješenje suda pos.br. O</w:t>
            </w:r>
            <w:r w:rsidR="007A3D74">
              <w:rPr>
                <w:rFonts w:cs="Times New Roman"/>
                <w:bCs/>
                <w:sz w:val="22"/>
                <w:szCs w:val="22"/>
              </w:rPr>
              <w:t>vr</w:t>
            </w:r>
            <w:r>
              <w:rPr>
                <w:rFonts w:cs="Times New Roman"/>
                <w:bCs/>
                <w:sz w:val="22"/>
                <w:szCs w:val="22"/>
              </w:rPr>
              <w:t>-1918/15</w:t>
            </w:r>
          </w:p>
        </w:tc>
        <w:tc>
          <w:tcPr>
            <w:tcW w:type="dxa" w:w="36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747D8" w:rsidP="009747D8" w:rsidR="009747D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-  Zk. ul. 7066, kat. čestica 8263/1,</w:t>
            </w:r>
            <w:r w:rsidR="007A3D74">
              <w:rPr>
                <w:rFonts w:cs="Times New Roman"/>
                <w:bCs/>
                <w:sz w:val="22"/>
                <w:szCs w:val="22"/>
              </w:rPr>
              <w:t xml:space="preserve">k.o. Kutina, </w:t>
            </w:r>
            <w:r>
              <w:rPr>
                <w:rFonts w:cs="Times New Roman"/>
                <w:bCs/>
                <w:sz w:val="22"/>
                <w:szCs w:val="22"/>
              </w:rPr>
              <w:t>Oranica, 3601 m2, suvlasnički dio : 61/100 AUTO PLUS d.o.o. u stečaju</w:t>
            </w:r>
          </w:p>
          <w:p w:rsidRDefault="009747D8" w:rsidP="009747D8" w:rsidR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- Zk.ul. 6322, kat.čestica 3748/6</w:t>
            </w:r>
            <w:r w:rsidR="007A3D74">
              <w:rPr>
                <w:rFonts w:cs="Times New Roman"/>
                <w:bCs/>
                <w:sz w:val="22"/>
                <w:szCs w:val="22"/>
              </w:rPr>
              <w:t xml:space="preserve">, k.o. Kutina, </w:t>
            </w:r>
            <w:r>
              <w:rPr>
                <w:rFonts w:cs="Times New Roman"/>
                <w:bCs/>
                <w:sz w:val="22"/>
                <w:szCs w:val="22"/>
              </w:rPr>
              <w:t xml:space="preserve"> stambeno poslovna zgrada u Kutini, suvlasnički dio: 3/105 etažno vlasništvo (E-6) povezano sa vlasništvom poslovnog prostora  „PP6“ površine 34,01 m2</w:t>
            </w:r>
          </w:p>
        </w:tc>
      </w:tr>
    </w:tbl>
    <w:p w:rsidRDefault="00BE4629" w:rsidP="00BE4629" w:rsidR="00BE4629">
      <w:pPr>
        <w:pStyle w:val="TableContents"/>
        <w:rPr>
          <w:rFonts w:cs="Times New Roman"/>
          <w:bCs/>
          <w:sz w:val="22"/>
          <w:szCs w:val="22"/>
        </w:rPr>
      </w:pPr>
    </w:p>
    <w:p w:rsidRDefault="00BE4629" w:rsidP="00BE4629" w:rsidR="00BE4629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>
        <w:rPr>
          <w:rFonts w:cs="Times New Roman"/>
          <w:bCs/>
          <w:sz w:val="22"/>
          <w:szCs w:val="22"/>
        </w:rPr>
        <w:t xml:space="preserve"> </w:t>
      </w:r>
      <w:r w:rsidR="00322C84">
        <w:rPr>
          <w:rFonts w:cs="Times New Roman"/>
          <w:bCs/>
          <w:sz w:val="22"/>
          <w:szCs w:val="22"/>
        </w:rPr>
        <w:t>21</w:t>
      </w:r>
      <w:r>
        <w:rPr>
          <w:rFonts w:cs="Times New Roman"/>
          <w:bCs/>
          <w:sz w:val="22"/>
          <w:szCs w:val="22"/>
        </w:rPr>
        <w:t>.</w:t>
      </w:r>
      <w:r w:rsidR="00322C84">
        <w:rPr>
          <w:rFonts w:cs="Times New Roman"/>
          <w:bCs/>
          <w:sz w:val="22"/>
          <w:szCs w:val="22"/>
        </w:rPr>
        <w:t>06.2019.</w:t>
      </w:r>
      <w:r w:rsidRPr="00A87074"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>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>Stečajni upravitelj</w:t>
      </w:r>
    </w:p>
    <w:p w:rsidRDefault="00BE4629" w:rsidP="00BE4629" w:rsidR="00BE462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>Ante Jukić,dipl.iur</w:t>
      </w:r>
    </w:p>
    <w:p w:rsidRDefault="00BE4629" w:rsidP="009A5D24" w:rsidR="00BE4629">
      <w:pPr>
        <w:rPr>
          <w:rFonts w:cs="Times New Roman"/>
          <w:bCs/>
          <w:sz w:val="22"/>
          <w:szCs w:val="22"/>
        </w:rPr>
      </w:pPr>
    </w:p>
    <w:sectPr w:rsidSect="00EE63FF" w:rsidR="00BE4629">
      <w:headerReference w:type="default" r:id="rId10"/>
      <w:pgSz w:orient="landscape" w:h="11905" w:w="16837"/>
      <w:pgMar w:gutter="0" w:footer="720" w:header="720" w:left="720" w:bottom="426" w:right="720" w:top="426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023" w:rsidR="00111023">
      <w:r>
        <w:separator/>
      </w:r>
    </w:p>
  </w:endnote>
  <w:endnote w:id="0" w:type="continuationSeparator">
    <w:p w:rsidRDefault="00111023" w:rsidR="00111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023" w:rsidR="00111023">
      <w:r>
        <w:rPr>
          <w:color w:val="000000"/>
        </w:rPr>
        <w:separator/>
      </w:r>
    </w:p>
  </w:footnote>
  <w:footnote w:id="0" w:type="continuationSeparator">
    <w:p w:rsidRDefault="00111023" w:rsidR="00111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9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28EE"/>
    <w:rsid w:val="0000772A"/>
    <w:rsid w:val="00013757"/>
    <w:rsid w:val="00013A41"/>
    <w:rsid w:val="00013E3F"/>
    <w:rsid w:val="0001511B"/>
    <w:rsid w:val="00015FD1"/>
    <w:rsid w:val="00030B5E"/>
    <w:rsid w:val="0003295E"/>
    <w:rsid w:val="00043E19"/>
    <w:rsid w:val="0005288A"/>
    <w:rsid w:val="000551B0"/>
    <w:rsid w:val="00057967"/>
    <w:rsid w:val="000645A8"/>
    <w:rsid w:val="00065861"/>
    <w:rsid w:val="000668E7"/>
    <w:rsid w:val="00066C7F"/>
    <w:rsid w:val="00070876"/>
    <w:rsid w:val="000716B0"/>
    <w:rsid w:val="00072598"/>
    <w:rsid w:val="000821A8"/>
    <w:rsid w:val="00084DA4"/>
    <w:rsid w:val="000879C0"/>
    <w:rsid w:val="00091201"/>
    <w:rsid w:val="00093C8A"/>
    <w:rsid w:val="000A21C7"/>
    <w:rsid w:val="000A2342"/>
    <w:rsid w:val="000A72D5"/>
    <w:rsid w:val="000B1897"/>
    <w:rsid w:val="000B56E0"/>
    <w:rsid w:val="000C55FB"/>
    <w:rsid w:val="000C59BF"/>
    <w:rsid w:val="000D0C40"/>
    <w:rsid w:val="000D4F7F"/>
    <w:rsid w:val="000E2855"/>
    <w:rsid w:val="000F04F7"/>
    <w:rsid w:val="000F1758"/>
    <w:rsid w:val="000F2847"/>
    <w:rsid w:val="00104B96"/>
    <w:rsid w:val="001070BA"/>
    <w:rsid w:val="00107317"/>
    <w:rsid w:val="00111023"/>
    <w:rsid w:val="001118B1"/>
    <w:rsid w:val="001125D8"/>
    <w:rsid w:val="00112A32"/>
    <w:rsid w:val="00115C2F"/>
    <w:rsid w:val="00117F35"/>
    <w:rsid w:val="00120D9A"/>
    <w:rsid w:val="00121B56"/>
    <w:rsid w:val="00125A08"/>
    <w:rsid w:val="00130365"/>
    <w:rsid w:val="00134018"/>
    <w:rsid w:val="00134B8D"/>
    <w:rsid w:val="0013722F"/>
    <w:rsid w:val="00141225"/>
    <w:rsid w:val="00142FC2"/>
    <w:rsid w:val="0014785E"/>
    <w:rsid w:val="00154D8E"/>
    <w:rsid w:val="00154F1F"/>
    <w:rsid w:val="00155728"/>
    <w:rsid w:val="00157A2E"/>
    <w:rsid w:val="00157F59"/>
    <w:rsid w:val="00162B76"/>
    <w:rsid w:val="00163A93"/>
    <w:rsid w:val="00163CC6"/>
    <w:rsid w:val="001718B5"/>
    <w:rsid w:val="0017209C"/>
    <w:rsid w:val="00177A3E"/>
    <w:rsid w:val="00180FCF"/>
    <w:rsid w:val="0018232B"/>
    <w:rsid w:val="001845A1"/>
    <w:rsid w:val="0019190E"/>
    <w:rsid w:val="001922E1"/>
    <w:rsid w:val="00194403"/>
    <w:rsid w:val="001A03A6"/>
    <w:rsid w:val="001A1BAA"/>
    <w:rsid w:val="001A3E9B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22BC"/>
    <w:rsid w:val="001E474D"/>
    <w:rsid w:val="001E6026"/>
    <w:rsid w:val="001F13A3"/>
    <w:rsid w:val="001F166B"/>
    <w:rsid w:val="001F238E"/>
    <w:rsid w:val="001F2B3A"/>
    <w:rsid w:val="001F49C4"/>
    <w:rsid w:val="001F6B18"/>
    <w:rsid w:val="0020115D"/>
    <w:rsid w:val="0020206D"/>
    <w:rsid w:val="00202E9E"/>
    <w:rsid w:val="00202F60"/>
    <w:rsid w:val="0020422F"/>
    <w:rsid w:val="002062FC"/>
    <w:rsid w:val="0021660C"/>
    <w:rsid w:val="002205D4"/>
    <w:rsid w:val="00222B6E"/>
    <w:rsid w:val="0022330D"/>
    <w:rsid w:val="002269A2"/>
    <w:rsid w:val="00226A8E"/>
    <w:rsid w:val="00227007"/>
    <w:rsid w:val="00227438"/>
    <w:rsid w:val="0023141C"/>
    <w:rsid w:val="002323E4"/>
    <w:rsid w:val="00232DCF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7442"/>
    <w:rsid w:val="002B1738"/>
    <w:rsid w:val="002B598F"/>
    <w:rsid w:val="002B66A4"/>
    <w:rsid w:val="002B7A09"/>
    <w:rsid w:val="002B7B25"/>
    <w:rsid w:val="002C0907"/>
    <w:rsid w:val="002C1016"/>
    <w:rsid w:val="002C1752"/>
    <w:rsid w:val="002C1EF1"/>
    <w:rsid w:val="002C7F3A"/>
    <w:rsid w:val="002E1114"/>
    <w:rsid w:val="002E48A6"/>
    <w:rsid w:val="002E5734"/>
    <w:rsid w:val="002E66A4"/>
    <w:rsid w:val="002E66DE"/>
    <w:rsid w:val="002F0D1B"/>
    <w:rsid w:val="002F39E1"/>
    <w:rsid w:val="002F5CE8"/>
    <w:rsid w:val="002F5CED"/>
    <w:rsid w:val="002F6992"/>
    <w:rsid w:val="00301901"/>
    <w:rsid w:val="00302997"/>
    <w:rsid w:val="0031134D"/>
    <w:rsid w:val="003166E0"/>
    <w:rsid w:val="00317962"/>
    <w:rsid w:val="00317F3F"/>
    <w:rsid w:val="0032144C"/>
    <w:rsid w:val="00321D5B"/>
    <w:rsid w:val="00322C84"/>
    <w:rsid w:val="0032383D"/>
    <w:rsid w:val="00323A99"/>
    <w:rsid w:val="00325418"/>
    <w:rsid w:val="00332B1C"/>
    <w:rsid w:val="00341912"/>
    <w:rsid w:val="00342EC5"/>
    <w:rsid w:val="00344C18"/>
    <w:rsid w:val="00350E6E"/>
    <w:rsid w:val="0035427B"/>
    <w:rsid w:val="00354CA4"/>
    <w:rsid w:val="00364631"/>
    <w:rsid w:val="00365F9A"/>
    <w:rsid w:val="003661D6"/>
    <w:rsid w:val="0037038C"/>
    <w:rsid w:val="0037284C"/>
    <w:rsid w:val="00375953"/>
    <w:rsid w:val="00380D69"/>
    <w:rsid w:val="00381760"/>
    <w:rsid w:val="00381DBD"/>
    <w:rsid w:val="00382A89"/>
    <w:rsid w:val="0038643D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71C"/>
    <w:rsid w:val="003B0AB6"/>
    <w:rsid w:val="003B71EB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F"/>
    <w:rsid w:val="00413261"/>
    <w:rsid w:val="004142D1"/>
    <w:rsid w:val="00417296"/>
    <w:rsid w:val="0041745B"/>
    <w:rsid w:val="0042093F"/>
    <w:rsid w:val="004230C0"/>
    <w:rsid w:val="00425BD5"/>
    <w:rsid w:val="0043054F"/>
    <w:rsid w:val="00430653"/>
    <w:rsid w:val="00432D10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0F0"/>
    <w:rsid w:val="00452E1F"/>
    <w:rsid w:val="00454C03"/>
    <w:rsid w:val="0045612B"/>
    <w:rsid w:val="00456CE2"/>
    <w:rsid w:val="004570D1"/>
    <w:rsid w:val="00463381"/>
    <w:rsid w:val="0046338D"/>
    <w:rsid w:val="00464E49"/>
    <w:rsid w:val="00466FDC"/>
    <w:rsid w:val="00467379"/>
    <w:rsid w:val="00467803"/>
    <w:rsid w:val="0047079F"/>
    <w:rsid w:val="00471330"/>
    <w:rsid w:val="00471550"/>
    <w:rsid w:val="004743BE"/>
    <w:rsid w:val="00482DC0"/>
    <w:rsid w:val="00483774"/>
    <w:rsid w:val="00485847"/>
    <w:rsid w:val="004900D7"/>
    <w:rsid w:val="0049116F"/>
    <w:rsid w:val="00494970"/>
    <w:rsid w:val="00497125"/>
    <w:rsid w:val="0049778D"/>
    <w:rsid w:val="00497C0E"/>
    <w:rsid w:val="004A3D86"/>
    <w:rsid w:val="004B31FA"/>
    <w:rsid w:val="004B49F4"/>
    <w:rsid w:val="004B6381"/>
    <w:rsid w:val="004B64C7"/>
    <w:rsid w:val="004B7EEF"/>
    <w:rsid w:val="004C31CD"/>
    <w:rsid w:val="004C53CA"/>
    <w:rsid w:val="004C7B9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6A08"/>
    <w:rsid w:val="00521020"/>
    <w:rsid w:val="005229C1"/>
    <w:rsid w:val="005230D8"/>
    <w:rsid w:val="00524EC7"/>
    <w:rsid w:val="0053297D"/>
    <w:rsid w:val="00532C0D"/>
    <w:rsid w:val="005337C1"/>
    <w:rsid w:val="0053573F"/>
    <w:rsid w:val="00536874"/>
    <w:rsid w:val="00536DCB"/>
    <w:rsid w:val="00537A22"/>
    <w:rsid w:val="005400B9"/>
    <w:rsid w:val="00541072"/>
    <w:rsid w:val="00544475"/>
    <w:rsid w:val="005466C1"/>
    <w:rsid w:val="0054766D"/>
    <w:rsid w:val="00556096"/>
    <w:rsid w:val="005565BB"/>
    <w:rsid w:val="005575B4"/>
    <w:rsid w:val="005621CC"/>
    <w:rsid w:val="005641BC"/>
    <w:rsid w:val="00565442"/>
    <w:rsid w:val="00566DFC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3857"/>
    <w:rsid w:val="00586201"/>
    <w:rsid w:val="005919BA"/>
    <w:rsid w:val="00593040"/>
    <w:rsid w:val="005964EF"/>
    <w:rsid w:val="005A1311"/>
    <w:rsid w:val="005A1488"/>
    <w:rsid w:val="005A1B76"/>
    <w:rsid w:val="005A530B"/>
    <w:rsid w:val="005B03EE"/>
    <w:rsid w:val="005B06FA"/>
    <w:rsid w:val="005B19DF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2303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5F6D6D"/>
    <w:rsid w:val="00601336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55C4A"/>
    <w:rsid w:val="0065605E"/>
    <w:rsid w:val="00660C7D"/>
    <w:rsid w:val="0066135E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A0F"/>
    <w:rsid w:val="006833BC"/>
    <w:rsid w:val="00693124"/>
    <w:rsid w:val="0069388A"/>
    <w:rsid w:val="006948FB"/>
    <w:rsid w:val="00695FB4"/>
    <w:rsid w:val="00697C6B"/>
    <w:rsid w:val="006A139F"/>
    <w:rsid w:val="006A2B06"/>
    <w:rsid w:val="006A74AC"/>
    <w:rsid w:val="006A74B7"/>
    <w:rsid w:val="006B0A9D"/>
    <w:rsid w:val="006B0D75"/>
    <w:rsid w:val="006B7A78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6F7129"/>
    <w:rsid w:val="00700243"/>
    <w:rsid w:val="00702D64"/>
    <w:rsid w:val="00703509"/>
    <w:rsid w:val="00704929"/>
    <w:rsid w:val="00705A13"/>
    <w:rsid w:val="00705BD6"/>
    <w:rsid w:val="00707918"/>
    <w:rsid w:val="00710541"/>
    <w:rsid w:val="00712509"/>
    <w:rsid w:val="00714A6F"/>
    <w:rsid w:val="007160F5"/>
    <w:rsid w:val="00716106"/>
    <w:rsid w:val="00716E71"/>
    <w:rsid w:val="007208E8"/>
    <w:rsid w:val="00721A98"/>
    <w:rsid w:val="0072322D"/>
    <w:rsid w:val="00725A7B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267E"/>
    <w:rsid w:val="007670B2"/>
    <w:rsid w:val="007716D9"/>
    <w:rsid w:val="007749E0"/>
    <w:rsid w:val="00774F56"/>
    <w:rsid w:val="00775B0D"/>
    <w:rsid w:val="007804F7"/>
    <w:rsid w:val="00783A8C"/>
    <w:rsid w:val="00785786"/>
    <w:rsid w:val="00787A48"/>
    <w:rsid w:val="007908F4"/>
    <w:rsid w:val="00792913"/>
    <w:rsid w:val="00793EA2"/>
    <w:rsid w:val="0079556C"/>
    <w:rsid w:val="007960D2"/>
    <w:rsid w:val="00796851"/>
    <w:rsid w:val="007A3D74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C6EEC"/>
    <w:rsid w:val="007D076B"/>
    <w:rsid w:val="007D2AA6"/>
    <w:rsid w:val="007D3BF5"/>
    <w:rsid w:val="007D3CB3"/>
    <w:rsid w:val="007D5206"/>
    <w:rsid w:val="007D58F8"/>
    <w:rsid w:val="007D5B78"/>
    <w:rsid w:val="007D5DD2"/>
    <w:rsid w:val="007D6B3E"/>
    <w:rsid w:val="007E0342"/>
    <w:rsid w:val="007E0789"/>
    <w:rsid w:val="007E1C5A"/>
    <w:rsid w:val="007E37FC"/>
    <w:rsid w:val="007E5244"/>
    <w:rsid w:val="007F02FF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08C0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1C69"/>
    <w:rsid w:val="008324F5"/>
    <w:rsid w:val="008338E6"/>
    <w:rsid w:val="008345DD"/>
    <w:rsid w:val="00840F23"/>
    <w:rsid w:val="008416D6"/>
    <w:rsid w:val="00843448"/>
    <w:rsid w:val="00844E74"/>
    <w:rsid w:val="0084565E"/>
    <w:rsid w:val="008462BC"/>
    <w:rsid w:val="00846960"/>
    <w:rsid w:val="0084718D"/>
    <w:rsid w:val="00851337"/>
    <w:rsid w:val="008548B8"/>
    <w:rsid w:val="008572F5"/>
    <w:rsid w:val="00857381"/>
    <w:rsid w:val="008577FC"/>
    <w:rsid w:val="00861790"/>
    <w:rsid w:val="008636A4"/>
    <w:rsid w:val="00866171"/>
    <w:rsid w:val="00872ADC"/>
    <w:rsid w:val="00873162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34A8"/>
    <w:rsid w:val="008C2E53"/>
    <w:rsid w:val="008D064B"/>
    <w:rsid w:val="008D1AD3"/>
    <w:rsid w:val="008E1942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1397"/>
    <w:rsid w:val="00923902"/>
    <w:rsid w:val="0092580C"/>
    <w:rsid w:val="00926B1D"/>
    <w:rsid w:val="00935DE2"/>
    <w:rsid w:val="0093780D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4D8A"/>
    <w:rsid w:val="009663DA"/>
    <w:rsid w:val="009711F7"/>
    <w:rsid w:val="00971836"/>
    <w:rsid w:val="00971AB5"/>
    <w:rsid w:val="00974051"/>
    <w:rsid w:val="009747D8"/>
    <w:rsid w:val="00984ECB"/>
    <w:rsid w:val="00987CD0"/>
    <w:rsid w:val="00991C73"/>
    <w:rsid w:val="00994BF2"/>
    <w:rsid w:val="009A0719"/>
    <w:rsid w:val="009A4098"/>
    <w:rsid w:val="009A4937"/>
    <w:rsid w:val="009A5D24"/>
    <w:rsid w:val="009A5DBC"/>
    <w:rsid w:val="009B05E9"/>
    <w:rsid w:val="009B4AF1"/>
    <w:rsid w:val="009C19EF"/>
    <w:rsid w:val="009D2915"/>
    <w:rsid w:val="009D4A4B"/>
    <w:rsid w:val="009E1C71"/>
    <w:rsid w:val="009E470F"/>
    <w:rsid w:val="009F13AB"/>
    <w:rsid w:val="009F13F2"/>
    <w:rsid w:val="009F3AFE"/>
    <w:rsid w:val="009F44F4"/>
    <w:rsid w:val="00A02729"/>
    <w:rsid w:val="00A072BC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6945"/>
    <w:rsid w:val="00A80BF4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7713"/>
    <w:rsid w:val="00AB78E6"/>
    <w:rsid w:val="00AC0FD2"/>
    <w:rsid w:val="00AC14B2"/>
    <w:rsid w:val="00AC53C1"/>
    <w:rsid w:val="00AC5F1E"/>
    <w:rsid w:val="00AC6127"/>
    <w:rsid w:val="00AC77D3"/>
    <w:rsid w:val="00AD1E23"/>
    <w:rsid w:val="00AD4EF7"/>
    <w:rsid w:val="00AD6511"/>
    <w:rsid w:val="00AE041D"/>
    <w:rsid w:val="00AE065B"/>
    <w:rsid w:val="00AE2713"/>
    <w:rsid w:val="00AE2D5D"/>
    <w:rsid w:val="00AE3C04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435B"/>
    <w:rsid w:val="00B67016"/>
    <w:rsid w:val="00B71E92"/>
    <w:rsid w:val="00B71F87"/>
    <w:rsid w:val="00B723FD"/>
    <w:rsid w:val="00B74C4E"/>
    <w:rsid w:val="00B76CAF"/>
    <w:rsid w:val="00B773FF"/>
    <w:rsid w:val="00B80963"/>
    <w:rsid w:val="00B811DF"/>
    <w:rsid w:val="00B8742B"/>
    <w:rsid w:val="00B87745"/>
    <w:rsid w:val="00B90D2E"/>
    <w:rsid w:val="00B91E78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4629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FC1"/>
    <w:rsid w:val="00C07012"/>
    <w:rsid w:val="00C073BA"/>
    <w:rsid w:val="00C0769E"/>
    <w:rsid w:val="00C0792A"/>
    <w:rsid w:val="00C12462"/>
    <w:rsid w:val="00C1439D"/>
    <w:rsid w:val="00C2219B"/>
    <w:rsid w:val="00C23299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570B"/>
    <w:rsid w:val="00C670DF"/>
    <w:rsid w:val="00C72AF7"/>
    <w:rsid w:val="00C73CF5"/>
    <w:rsid w:val="00C74455"/>
    <w:rsid w:val="00C77D9C"/>
    <w:rsid w:val="00C8190F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B622B"/>
    <w:rsid w:val="00CC2E7B"/>
    <w:rsid w:val="00CC5C14"/>
    <w:rsid w:val="00CC65FC"/>
    <w:rsid w:val="00CC6C28"/>
    <w:rsid w:val="00CD371B"/>
    <w:rsid w:val="00CD59F9"/>
    <w:rsid w:val="00CD7D95"/>
    <w:rsid w:val="00CE088E"/>
    <w:rsid w:val="00CE1DFB"/>
    <w:rsid w:val="00CE2D73"/>
    <w:rsid w:val="00CE481C"/>
    <w:rsid w:val="00CF14DC"/>
    <w:rsid w:val="00CF1A6D"/>
    <w:rsid w:val="00CF2F42"/>
    <w:rsid w:val="00CF570F"/>
    <w:rsid w:val="00CF5C09"/>
    <w:rsid w:val="00CF7F64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0EB2"/>
    <w:rsid w:val="00D339D7"/>
    <w:rsid w:val="00D33D64"/>
    <w:rsid w:val="00D33FF1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50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8A"/>
    <w:rsid w:val="00D7709E"/>
    <w:rsid w:val="00D77C22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6176"/>
    <w:rsid w:val="00DC726A"/>
    <w:rsid w:val="00DD37FA"/>
    <w:rsid w:val="00DD399D"/>
    <w:rsid w:val="00DD6C03"/>
    <w:rsid w:val="00DD6C33"/>
    <w:rsid w:val="00DE0679"/>
    <w:rsid w:val="00DE1264"/>
    <w:rsid w:val="00DE32E9"/>
    <w:rsid w:val="00DE5C72"/>
    <w:rsid w:val="00DE6053"/>
    <w:rsid w:val="00DF32BC"/>
    <w:rsid w:val="00DF46CD"/>
    <w:rsid w:val="00DF5F39"/>
    <w:rsid w:val="00DF794E"/>
    <w:rsid w:val="00E0059C"/>
    <w:rsid w:val="00E061A4"/>
    <w:rsid w:val="00E06AA2"/>
    <w:rsid w:val="00E124BD"/>
    <w:rsid w:val="00E1284A"/>
    <w:rsid w:val="00E128EC"/>
    <w:rsid w:val="00E13329"/>
    <w:rsid w:val="00E136AB"/>
    <w:rsid w:val="00E14C39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566E5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16FB"/>
    <w:rsid w:val="00E82523"/>
    <w:rsid w:val="00E8260B"/>
    <w:rsid w:val="00E85A9A"/>
    <w:rsid w:val="00E8646F"/>
    <w:rsid w:val="00E866E0"/>
    <w:rsid w:val="00E90656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C635F"/>
    <w:rsid w:val="00EC666D"/>
    <w:rsid w:val="00ED3BD5"/>
    <w:rsid w:val="00ED4FF6"/>
    <w:rsid w:val="00EE0E70"/>
    <w:rsid w:val="00EE171B"/>
    <w:rsid w:val="00EE2794"/>
    <w:rsid w:val="00EE2D32"/>
    <w:rsid w:val="00EE4AE6"/>
    <w:rsid w:val="00EE63FF"/>
    <w:rsid w:val="00EE68CB"/>
    <w:rsid w:val="00F00E79"/>
    <w:rsid w:val="00F0358A"/>
    <w:rsid w:val="00F03CA7"/>
    <w:rsid w:val="00F04404"/>
    <w:rsid w:val="00F05166"/>
    <w:rsid w:val="00F05702"/>
    <w:rsid w:val="00F06FA3"/>
    <w:rsid w:val="00F07DF2"/>
    <w:rsid w:val="00F1129B"/>
    <w:rsid w:val="00F1681E"/>
    <w:rsid w:val="00F173F5"/>
    <w:rsid w:val="00F317B6"/>
    <w:rsid w:val="00F32E99"/>
    <w:rsid w:val="00F374C0"/>
    <w:rsid w:val="00F3769C"/>
    <w:rsid w:val="00F376A6"/>
    <w:rsid w:val="00F37FC8"/>
    <w:rsid w:val="00F409B4"/>
    <w:rsid w:val="00F40C3F"/>
    <w:rsid w:val="00F4420B"/>
    <w:rsid w:val="00F45337"/>
    <w:rsid w:val="00F46692"/>
    <w:rsid w:val="00F46C64"/>
    <w:rsid w:val="00F51009"/>
    <w:rsid w:val="00F52106"/>
    <w:rsid w:val="00F54832"/>
    <w:rsid w:val="00F60B46"/>
    <w:rsid w:val="00F6458D"/>
    <w:rsid w:val="00F70E7C"/>
    <w:rsid w:val="00F71CCD"/>
    <w:rsid w:val="00F71DF9"/>
    <w:rsid w:val="00F72E7C"/>
    <w:rsid w:val="00F754C7"/>
    <w:rsid w:val="00F756B2"/>
    <w:rsid w:val="00F80A2D"/>
    <w:rsid w:val="00F80B7D"/>
    <w:rsid w:val="00F814E7"/>
    <w:rsid w:val="00F81537"/>
    <w:rsid w:val="00F8341B"/>
    <w:rsid w:val="00F845B6"/>
    <w:rsid w:val="00F853C1"/>
    <w:rsid w:val="00F855D7"/>
    <w:rsid w:val="00F86EF2"/>
    <w:rsid w:val="00F87655"/>
    <w:rsid w:val="00F91473"/>
    <w:rsid w:val="00F9482D"/>
    <w:rsid w:val="00F97241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486D"/>
    <w:rsid w:val="00FD7611"/>
    <w:rsid w:val="00FD77D1"/>
    <w:rsid w:val="00FE18DA"/>
    <w:rsid w:val="00FE2F52"/>
    <w:rsid w:val="00FE4D16"/>
    <w:rsid w:val="00FF33C6"/>
    <w:rsid w:val="00FF3F59"/>
    <w:rsid w:val="00FF549C"/>
    <w:rsid w:val="00FF5658"/>
    <w:rsid w:val="00FF7007"/>
    <w:rsid w:val="00FF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BF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BF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BF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BF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BF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BF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68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St-6792/2016</izvorni_sadrzaj>
    <derivirana_varijabla naziv="DomainObject.Predmet.OznakaBroj_1">St-6792/2016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PRIMOŠTEN PRIMA CENTAR d.o.o. zastupanog po punomoćniku Branimir Zmijanović</izvorni_sadrzaj>
    <derivirana_varijabla naziv="DomainObject.Predmet.ProtustrankaFormated_1">  PRIMOŠTEN PRIMA CENTAR d.o.o. zastupanog po punomoćniku Branimir Zmijanović</derivirana_varijabla>
  </DomainObject.Predmet.ProtustrankaFormated>
  <DomainObject.Predmet.ProtustrankaFormatedOIB>
    <izvorni_sadrzaj>  PRIMOŠTEN PRIMA CENTAR d.o.o., OIB 48162065212 zastupanog po punomoćniku Branimir Zmijanović</izvorni_sadrzaj>
    <derivirana_varijabla naziv="DomainObject.Predmet.ProtustrankaFormatedOIB_1">  PRIMOŠTEN PRIMA CENTAR d.o.o., OIB 48162065212 zastupanog po punomoćniku Branimir Zmijanović</derivirana_varijabla>
  </DomainObject.Predmet.ProtustrankaFormatedOIB>
  <DomainObject.Predmet.ProtustrankaFormatedWithAdress>
    <izvorni_sadrzaj> PRIMOŠTEN PRIMA CENTAR d.o.o., Franje Tuđmana 20, 22202 Primošten zastupanog po punomoćniku Branimir Zmijanović</izvorni_sadrzaj>
    <derivirana_varijabla naziv="DomainObject.Predmet.ProtustrankaFormatedWithAdress_1"> PRIMOŠTEN PRIMA CENTAR d.o.o., Franje Tuđmana 20, 22202 Primošten zastupanog po punomoćniku Branimir Zmijanović</derivirana_varijabla>
  </DomainObject.Predmet.ProtustrankaFormatedWithAdress>
  <DomainObject.Predmet.ProtustrankaFormatedWithAdressOIB>
    <izvorni_sadrzaj> PRIMOŠTEN PRIMA CENTAR d.o.o., OIB 48162065212, Franje Tuđmana 20, 22202 Primošten zastupanog po punomoćniku Branimir Zmijanović</izvorni_sadrzaj>
    <derivirana_varijabla naziv="DomainObject.Predmet.ProtustrankaFormatedWithAdressOIB_1"> PRIMOŠTEN PRIMA CENTAR d.o.o., OIB 48162065212, Franje Tuđmana 20, 22202 Primošten zastupanog po punomoćniku Branimir Zmijanović</derivirana_varijabla>
  </DomainObject.Predmet.ProtustrankaFormatedWithAdressOIB>
  <DomainObject.Predmet.ProtustrankaWithAdress>
    <izvorni_sadrzaj>PRIMOŠTEN PRIMA CENTAR d.o.o. Franje Tuđmana 20, 22202 Primošten</izvorni_sadrzaj>
    <derivirana_varijabla naziv="DomainObject.Predmet.ProtustrankaWithAdress_1">PRIMOŠTEN PRIMA CENTAR d.o.o. Franje Tuđmana 20, 22202 Primošten</derivirana_varijabla>
  </DomainObject.Predmet.ProtustrankaWithAdress>
  <DomainObject.Predmet.ProtustrankaWithAdressOIB>
    <izvorni_sadrzaj>PRIMOŠTEN PRIMA CENTAR d.o.o., OIB 48162065212, Franje Tuđmana 20, 22202 Primošten</izvorni_sadrzaj>
    <derivirana_varijabla naziv="DomainObject.Predmet.ProtustrankaWithAdressOIB_1">PRIMOŠTEN PRIMA CENTAR d.o.o., OIB 48162065212, Franje Tuđmana 20, 22202 Primošten</derivirana_varijabla>
  </DomainObject.Predmet.ProtustrankaWithAdressOIB>
  <DomainObject.Predmet.ProtustrankaNazivFormated>
    <izvorni_sadrzaj>PRIMOŠTEN PRIMA CENTAR d.o.o.</izvorni_sadrzaj>
    <derivirana_varijabla naziv="DomainObject.Predmet.ProtustrankaNazivFormated_1">PRIMOŠTEN PRIMA CENTAR d.o.o.</derivirana_varijabla>
  </DomainObject.Predmet.ProtustrankaNazivFormated>
  <DomainObject.Predmet.ProtustrankaNazivFormatedOIB>
    <izvorni_sadrzaj>PRIMOŠTEN PRIMA CENTAR d.o.o., OIB 48162065212</izvorni_sadrzaj>
    <derivirana_varijabla naziv="DomainObject.Predmet.ProtustrankaNazivFormatedOIB_1">PRIMOŠTEN PRIMA CENTAR d.o.o.,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PRIMOŠTEN PRIMA CENTAR d.o.o. zastupanog po punomoćniku Branimir Zmijanović</item>
    </izvorni_sadrzaj>
    <derivirana_varijabla naziv="DomainObject.Predmet.ProtuStrankaListFormated_1">
      <item>PRIMOŠTEN PRIMA CENTAR d.o.o. zastupanog po punomoćniku Branimir Zmijanović</item>
    </derivirana_varijabla>
  </DomainObject.Predmet.ProtuStrankaListFormated>
  <DomainObject.Predmet.ProtuStrankaListFormatedOIB>
    <izvorni_sadrzaj>
      <item>PRIMOŠTEN PRIMA CENTAR d.o.o., OIB 48162065212 zastupanog po punomoćniku Branimir Zmijanović</item>
    </izvorni_sadrzaj>
    <derivirana_varijabla naziv="DomainObject.Predmet.ProtuStrankaListFormatedOIB_1">
      <item>PRIMOŠTEN PRIMA CENTAR d.o.o., OIB 48162065212 zastupanog po punomoćniku Branimir Zmijanović</item>
    </derivirana_varijabla>
  </DomainObject.Predmet.ProtuStrankaListFormatedOIB>
  <DomainObject.Predmet.ProtuStrankaListFormatedWithAdress>
    <izvorni_sadrzaj>
      <item>PRIMOŠTEN PRIMA CENTAR d.o.o., Franje Tuđmana 20, 22202 Primošten zastupanog po punomoćniku Branimir Zmijanović</item>
    </izvorni_sadrzaj>
    <derivirana_varijabla naziv="DomainObject.Predmet.ProtuStrankaListFormatedWithAdress_1">
      <item>PRIMOŠTEN PRIMA CENTAR d.o.o., Franje Tuđmana 20, 22202 Primošten zastupanog po punomoćniku Branimir Zmijanović</item>
    </derivirana_varijabla>
  </DomainObject.Predmet.ProtuStrankaListFormatedWithAdress>
  <DomainObject.Predmet.ProtuStrankaListFormatedWithAdressOIB>
    <izvorni_sadrzaj>
      <item>PRIMOŠTEN PRIMA CENTAR d.o.o., OIB 48162065212, Franje Tuđmana 20, 22202 Primošten zastupanog po punomoćniku Branimir Zmijanović</item>
    </izvorni_sadrzaj>
    <derivirana_varijabla naziv="DomainObject.Predmet.ProtuStrankaListFormatedWithAdressOIB_1">
      <item>PRIMOŠTEN PRIMA CENTAR d.o.o., OIB 48162065212, Franje Tuđmana 20, 22202 Primošten zastupanog po punomoćniku Branimir Zmijanović</item>
    </derivirana_varijabla>
  </DomainObject.Predmet.ProtuStrankaListFormatedWithAdressOIB>
  <DomainObject.Predmet.ProtuStrankaListNazivFormated>
    <izvorni_sadrzaj>
      <item>PRIMOŠTEN PRIMA CENTAR d.o.o.</item>
    </izvorni_sadrzaj>
    <derivirana_varijabla naziv="DomainObject.Predmet.ProtuStrankaListNazivFormated_1">
      <item>PRIMOŠTEN PRIMA CENTAR d.o.o.</item>
    </derivirana_varijabla>
  </DomainObject.Predmet.ProtuStrankaListNazivFormated>
  <DomainObject.Predmet.ProtuStrankaListNazivFormatedOIB>
    <izvorni_sadrzaj>
      <item>PRIMOŠTEN PRIMA CENTAR d.o.o., OIB 48162065212</item>
    </izvorni_sadrzaj>
    <derivirana_varijabla naziv="DomainObject.Predmet.ProtuStrankaListNazivFormatedOIB_1">
      <item>PRIMOŠTEN PRIMA CENTAR d.o.o., OIB 48162065212</item>
    </derivirana_varijabla>
  </DomainObject.Predmet.ProtuStrankaListNazivFormatedOIB>
  <DomainObject.Predmet.OstaliListFormated>
    <izvorni_sadrzaj>
      <item>Branimir Zmijanović punomoćnik sudionika u postupku PRIMOŠTEN PRIMA CENTAR d.o.o.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OstaliListFormated_1">
      <item>Branimir Zmijanović punomoćnik sudionika u postupku PRIMOŠTEN PRIMA CENTAR d.o.o.</item>
      <item>RHMF Porezna uprava - Područni ured Dalmacija</item>
      <item>Rustem Zogaj</item>
      <item>Ilić, Orehovec &amp; Partneri, odvjetničko društvo d.o.o.</item>
      <item>NLB INTERFINANZ AG</item>
    </derivirana_varijabla>
  </DomainObject.Predmet.OstaliListFormated>
  <DomainObject.Predmet.OstaliListFormatedOIB>
    <izvorni_sadrzaj>
      <item>Branimir Zmijanović punomoćnik sudionika u postupku PRIMOŠTEN PRIMA CENTAR d.o.o.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izvorni_sadrzaj>
    <derivirana_varijabla naziv="DomainObject.Predmet.OstaliListFormatedOIB_1">
      <item>Branimir Zmijanović punomoćnik sudionika u postupku PRIMOŠTEN PRIMA CENTAR d.o.o.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</item>
      <item>RHMF Porezna uprava - Područni ured Dalmacija</item>
      <item>Rustem Zogaj, Obala Španja Roka 24, 22000 Brodarica</item>
      <item>Ilić, Orehovec &amp; Partneri, odvjetničko društvo d.o.o., Smičiklasova 18, 10000 Zagreb</item>
      <item>NLB INTERFINANZ AG, Beethovenstrasse 48, Zurich</item>
    </izvorni_sadrzaj>
    <derivirana_varijabla naziv="DomainObject.Predmet.OstaliListFormatedWithAdress_1">
      <item>Branimir Zmijanović, Fra Jerolima Milete 16a, 22000 Šibenik punomoćnik sudionika u postupku PRIMOŠTEN PRIMA CENTAR d.o.o.</item>
      <item>RHMF Porezna uprava - Područni ured Dalmacija</item>
      <item>Rustem Zogaj, Obala Španja Roka 24, 22000 Brodarica</item>
      <item>Ilić, Orehovec &amp; Partneri, odvjetničko društvo d.o.o., Smičiklasova 18, 10000 Zagreb</item>
      <item>NLB INTERFINANZ AG, Beethovenstrasse 48, Zurich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</item>
      <item>RHMF Porezna uprava - Područni ured Dalmacija, OIB 18683136487</item>
      <item>Rustem Zogaj, OIB 02945411365, Obala Španja Roka 24, 22000 Brodarica</item>
      <item>Ilić, Orehovec &amp; Partneri, odvjetničko društvo d.o.o., OIB 95898073413, Smičiklasova 18, 10000 Zagreb</item>
      <item>NLB INTERFINANZ AG, OIB 43668676136, Beethovenstrasse 48, Zurich</item>
    </izvorni_sadrzaj>
    <derivirana_varijabla naziv="DomainObject.Predmet.OstaliListFormatedWithAdressOIB_1">
      <item>Branimir Zmijanović, Fra Jerolima Milete 16a, 22000 Šibenik punomoćnik sudionika u postupku PRIMOŠTEN PRIMA CENTAR d.o.o.</item>
      <item>RHMF Porezna uprava - Područni ured Dalmacija, OIB 18683136487</item>
      <item>Rustem Zogaj, OIB 02945411365, Obala Španja Roka 24, 22000 Brodarica</item>
      <item>Ilić, Orehovec &amp; Partneri, odvjetničko društvo d.o.o., OIB 95898073413, Smičiklasova 18, 10000 Zagreb</item>
      <item>NLB INTERFINANZ AG, OIB 43668676136, Beethovenstrasse 48, Zurich</item>
    </derivirana_varijabla>
  </DomainObject.Predmet.OstaliListFormatedWithAdressOIB>
  <DomainObject.Predmet.OstaliListNazivFormated>
    <izvorni_sadrzaj>
      <item>Branimir Zmijanović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OstaliListNazivFormated_1">
      <item>Branimir Zmijanović</item>
      <item>RHMF Porezna uprava - Područni ured Dalmacija</item>
      <item>Rustem Zogaj</item>
      <item>Ilić, Orehovec &amp; Partneri, odvjetničko društvo d.o.o.</item>
      <item>NLB INTERFINANZ AG</item>
    </derivirana_varijabla>
  </DomainObject.Predmet.OstaliListNazivFormated>
  <DomainObject.Predmet.OstaliListNazivFormatedOIB>
    <izvorni_sadrzaj>
      <item>Branimir Zmijanović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izvorni_sadrzaj>
    <derivirana_varijabla naziv="DomainObject.Predmet.OstaliListNazivFormatedOIB_1">
      <item>Branimir Zmijanović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PRIMOŠTEN PRIMA CENTAR d.o.o.</izvorni_sadrzaj>
    <derivirana_varijabla naziv="DomainObject.Predmet.ProtustrankaIDrugi_1">PRIMOŠTEN PRIMA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PRIMOŠTEN PRIMA CENTAR d.o.o., OIB 48162065212, Franje Tuđmana 20, 22202 Primošten</izvorni_sadrzaj>
    <derivirana_varijabla naziv="DomainObject.Predmet.ProtustrankaIDrugiAdressOIB_1">PRIMOŠTEN PRIMA CENTAR d.o.o.,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PRIMA CENTAR d.o.o.</item>
      <item>FINA Regionalni centar Zagreb</item>
      <item>Branimir Zmijanović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SudioniciListNaziv_1">
      <item>PRIMOŠTEN PRIMA CENTAR d.o.o.</item>
      <item>FINA Regionalni centar Zagreb</item>
      <item>Branimir Zmijanović</item>
      <item>RHMF Porezna uprava - Područni ured Dalmacija</item>
      <item>Rustem Zogaj</item>
      <item>Ilić, Orehovec &amp; Partneri, odvjetničko društvo d.o.o.</item>
      <item>NLB INTERFINANZ AG</item>
    </derivirana_varijabla>
  </DomainObject.Predmet.SudioniciListNaziv>
  <DomainObject.Predmet.SudioniciListAdressOIB>
    <izvorni_sadrzaj>
      <item>PRIMOŠTEN PRIMA CENTAR d.o.o., OIB 48162065212, Franje Tuđmana 20,22202 Primošten</item>
      <item>FINA Regionalni centar Zagreb, OIB 85821130368, Trg svibanjskih žrtava 1995. 1,10000 Zagreb</item>
      <item>Branimir Zmijanović, Fra Jerolima Milete 16a,22000 Šibenik</item>
      <item>RHMF Porezna uprava - Područni ured Dalmacija, OIB 18683136487</item>
      <item>Rustem Zogaj, OIB 02945411365, Obala Španja Roka 24,22000 Brodarica</item>
      <item>Ilić, Orehovec &amp; Partneri, odvjetničko društvo d.o.o., OIB 95898073413, Smičiklasova 18,10000 Zagreb</item>
      <item>NLB INTERFINANZ AG, OIB 43668676136, Beethovenstrasse 48,Zurich</item>
    </izvorni_sadrzaj>
    <derivirana_varijabla naziv="DomainObject.Predmet.SudioniciListAdressOIB_1">
      <item>PRIMOŠTEN PRIMA CENTAR d.o.o., OIB 48162065212, Franje Tuđmana 20,22202 Primošten</item>
      <item>FINA Regionalni centar Zagreb, OIB 85821130368, Trg svibanjskih žrtava 1995. 1,10000 Zagreb</item>
      <item>Branimir Zmijanović, Fra Jerolima Milete 16a,22000 Šibenik</item>
      <item>RHMF Porezna uprava - Područni ured Dalmacija, OIB 18683136487</item>
      <item>Rustem Zogaj, OIB 02945411365, Obala Španja Roka 24,22000 Brodarica</item>
      <item>Ilić, Orehovec &amp; Partneri, odvjetničko društvo d.o.o., OIB 95898073413, Smičiklasova 18,10000 Zagreb</item>
      <item>NLB INTERFINANZ AG, OIB 43668676136, Beethovenstrasse 48,Zurich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48162065212</item>
      <item>, OIB 85821130368</item>
      <item>, OIB null</item>
      <item>, OIB 18683136487</item>
      <item>, OIB 02945411365</item>
      <item>, OIB 95898073413</item>
      <item>, OIB 43668676136</item>
    </izvorni_sadrzaj>
    <derivirana_varijabla naziv="DomainObject.Predmet.SudioniciListNazivOIB_1">
      <item>, OIB 48162065212</item>
      <item>, OIB 85821130368</item>
      <item>, OIB null</item>
      <item>, OIB 18683136487</item>
      <item>, OIB 02945411365</item>
      <item>, OIB 95898073413</item>
      <item>, OIB 43668676136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CC930-D61B-4556-85F8-BA32456A7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639</properties:Words>
  <properties:Characters>3950</properties:Characters>
  <properties:Lines>408</properties:Lines>
  <properties:Paragraphs>194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2019-07-01T08:56:00Z</dcterms:created>
  <dc:creator>Dante</dc:creator>
  <cp:lastModifiedBy>Valentina Delač</cp:lastModifiedBy>
  <cp:lastPrinted>2017-10-10T20:55:00Z</cp:lastPrinted>
  <dcterms:modified xmlns:xsi="http://www.w3.org/2001/XMLSchema-instance" xsi:type="dcterms:W3CDTF">2019-07-01T09:21:00Z</dcterms:modified>
  <cp:revision>4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St-3390/2016-14 / Podnesak - Tablica prijavljenih i osporenih tražbina (AUTO_PLUS_tablice_tražbina.docx)</vt:lpwstr>
  </prop:property>
  <prop:property name="CC_coloring" pid="8" fmtid="{D5CDD505-2E9C-101B-9397-08002B2CF9AE}">
    <vt:bool>false</vt:bool>
  </prop:property>
  <prop:property name="BrojStranica" pid="9" fmtid="{D5CDD505-2E9C-101B-9397-08002B2CF9AE}">
    <vt:i4>3</vt:i4>
  </prop:property>
</prop:Properties>
</file>