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74cb" w14:paraId="14c74cb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A5534D">
        <w:rPr>
          <w:szCs w:val="24"/>
          <w:lang w:val="hr-HR"/>
        </w:rPr>
        <w:t>2</w:t>
      </w:r>
      <w:r w:rsidR="006E5842">
        <w:rPr>
          <w:szCs w:val="24"/>
          <w:lang w:val="hr-HR"/>
        </w:rPr>
        <w:t>7</w:t>
      </w:r>
      <w:r w:rsidR="00457BAF">
        <w:rPr>
          <w:szCs w:val="24"/>
          <w:lang w:val="hr-HR"/>
        </w:rPr>
        <w:t>8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457BAF">
        <w:rPr>
          <w:lang w:val="hr-HR"/>
        </w:rPr>
        <w:t>LABIRINT zadruga za videoprodukciju, Bjelovar, M. Šufflaya 5 a, MBS: 010064837, OIB: 07912985698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457BAF">
        <w:rPr>
          <w:lang w:val="hr-HR"/>
        </w:rPr>
        <w:t>LABIRINT zadruga za videoprodukciju, Bjelovar, M. Šufflaya 5 a, MBS: 010064837, OIB: 07912985698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457BAF">
        <w:rPr>
          <w:szCs w:val="24"/>
          <w:lang w:val="hr-HR"/>
        </w:rPr>
        <w:t>DINKA TRUMBIĆ</w:t>
      </w:r>
      <w:r w:rsidR="00A214A4">
        <w:rPr>
          <w:szCs w:val="24"/>
          <w:lang w:val="hr-HR"/>
        </w:rPr>
        <w:t xml:space="preserve">, </w:t>
      </w:r>
      <w:r w:rsidR="00457BAF">
        <w:rPr>
          <w:szCs w:val="24"/>
          <w:lang w:val="hr-HR"/>
        </w:rPr>
        <w:t>Split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457BAF">
        <w:rPr>
          <w:szCs w:val="24"/>
          <w:lang w:val="hr-HR"/>
        </w:rPr>
        <w:t>Lovretska 10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457BAF">
        <w:rPr>
          <w:szCs w:val="24"/>
          <w:lang w:val="hr-HR"/>
        </w:rPr>
        <w:t>43468134790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457BAF">
        <w:rPr>
          <w:lang w:val="hr-HR"/>
        </w:rPr>
        <w:t>LABIRINT zadruga za videoprodukciju, Bjelovar, M. Šufflaya 5 a, MBS: 010064837, OIB: 07912985698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E584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57BAF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A5534D">
        <w:rPr>
          <w:szCs w:val="24"/>
          <w:lang w:val="hr-HR"/>
        </w:rPr>
        <w:t>2</w:t>
      </w:r>
      <w:r w:rsidR="006E5842">
        <w:rPr>
          <w:szCs w:val="24"/>
          <w:lang w:val="hr-HR"/>
        </w:rPr>
        <w:t>7</w:t>
      </w:r>
      <w:r w:rsidR="00457BAF">
        <w:rPr>
          <w:szCs w:val="24"/>
          <w:lang w:val="hr-HR"/>
        </w:rPr>
        <w:t>8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57BAF">
        <w:rPr>
          <w:szCs w:val="24"/>
          <w:lang w:val="hr-HR"/>
        </w:rPr>
        <w:t>18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95" w:rsidR="00C97E95">
      <w:r>
        <w:separator/>
      </w:r>
    </w:p>
  </w:endnote>
  <w:endnote w:id="0" w:type="continuationSeparator">
    <w:p w:rsidRDefault="00C97E95" w:rsidR="00C97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95" w:rsidR="00C97E95">
      <w:r>
        <w:separator/>
      </w:r>
    </w:p>
  </w:footnote>
  <w:footnote w:id="0" w:type="continuationSeparator">
    <w:p w:rsidRDefault="00C97E95" w:rsidR="00C97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4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A5534D">
      <w:t>2</w:t>
    </w:r>
    <w:r w:rsidR="006E5842">
      <w:t>7</w:t>
    </w:r>
    <w:r w:rsidR="00457BAF">
      <w:t>8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E54F8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3D6BDB"/>
    <w:rsid w:val="00400DCA"/>
    <w:rsid w:val="00405657"/>
    <w:rsid w:val="00411530"/>
    <w:rsid w:val="004368C8"/>
    <w:rsid w:val="00455F21"/>
    <w:rsid w:val="00457BAF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1EFF"/>
    <w:rsid w:val="006923BC"/>
    <w:rsid w:val="006B48ED"/>
    <w:rsid w:val="006D69FC"/>
    <w:rsid w:val="006E2969"/>
    <w:rsid w:val="006E4F10"/>
    <w:rsid w:val="006E5842"/>
    <w:rsid w:val="006E63CA"/>
    <w:rsid w:val="00701DB2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E95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92BEB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4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4F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4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4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4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4F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4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4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 zadruga za videoprodukciju, Bjelovar zastupanog po punomoćniku Goran Matejak</izvorni_sadrzaj>
    <derivirana_varijabla naziv="DomainObject.Predmet.ProtustrankaFormated_1">  LABIRINT zadruga za videoprodukciju, Bjelovar zastupanog po punomoćniku Goran Matejak</derivirana_varijabla>
  </DomainObject.Predmet.ProtustrankaFormated>
  <DomainObject.Predmet.ProtustrankaFormatedOIB>
    <izvorni_sadrzaj>  LABIRINT zadruga za videoprodukciju, Bjelovar, OIB 07912985698 zastupanog po punomoćniku Goran Matejak</izvorni_sadrzaj>
    <derivirana_varijabla naziv="DomainObject.Predmet.ProtustrankaFormatedOIB_1">  LABIRINT zadruga za videoprodukciju, Bjelovar, OIB 07912985698 zastupanog po punomoćniku Goran Matejak</derivirana_varijabla>
  </DomainObject.Predmet.ProtustrankaFormatedOIB>
  <DomainObject.Predmet.ProtustrankaFormatedWithAdress>
    <izvorni_sadrzaj> LABIRINT zadruga za videoprodukciju, Bjelovar, M.Šufflaya 5/a, 43000 Bjelovar zastupanog po punomoćniku Goran Matejak</izvorni_sadrzaj>
    <derivirana_varijabla naziv="DomainObject.Predmet.ProtustrankaFormatedWithAdress_1"> LABIRINT zadruga za videoprodukciju, Bjelovar, M.Šufflaya 5/a, 43000 Bjelovar zastupanog po punomoćniku Goran Matejak</derivirana_varijabla>
  </DomainObject.Predmet.ProtustrankaFormatedWithAdress>
  <DomainObject.Predmet.ProtustrankaFormatedWithAdressOIB>
    <izvorni_sadrzaj> LABIRINT zadruga za videoprodukciju, Bjelovar, OIB 07912985698, M.Šufflaya 5/a, 43000 Bjelovar zastupanog po punomoćniku Goran Matejak</izvorni_sadrzaj>
    <derivirana_varijabla naziv="DomainObject.Predmet.ProtustrankaFormatedWithAdressOIB_1"> LABIRINT zadruga za videoprodukciju, Bjelovar, OIB 07912985698, M.Šufflaya 5/a, 43000 Bjelovar zastupanog po punomoćniku Goran Matejak</derivirana_varijabla>
  </DomainObject.Predmet.ProtustrankaFormatedWithAdressOIB>
  <DomainObject.Predmet.ProtustrankaWithAdress>
    <izvorni_sadrzaj>LABIRINT zadruga za videoprodukciju, Bjelovar M.Šufflaya 5/a, 43000 Bjelovar</izvorni_sadrzaj>
    <derivirana_varijabla naziv="DomainObject.Predmet.ProtustrankaWithAdress_1">LABIRINT zadruga za videoprodukciju, Bjelovar M.Šufflaya 5/a, 43000 Bjelovar</derivirana_varijabla>
  </DomainObject.Predmet.ProtustrankaWithAdress>
  <DomainObject.Predmet.ProtustrankaWithAdressOIB>
    <izvorni_sadrzaj>LABIRINT zadruga za videoprodukciju, Bjelovar, OIB 07912985698, M.Šufflaya 5/a, 43000 Bjelovar</izvorni_sadrzaj>
    <derivirana_varijabla naziv="DomainObject.Predmet.ProtustrankaWithAdressOIB_1">LABIRINT zadruga za videoprodukciju, Bjelovar, OIB 07912985698, M.Šufflaya 5/a, 43000 Bjelovar</derivirana_varijabla>
  </DomainObject.Predmet.ProtustrankaWithAdressOIB>
  <DomainObject.Predmet.ProtustrankaNazivFormated>
    <izvorni_sadrzaj>LABIRINT zadruga za videoprodukciju, Bjelovar</izvorni_sadrzaj>
    <derivirana_varijabla naziv="DomainObject.Predmet.ProtustrankaNazivFormated_1">LABIRINT zadruga za videoprodukciju, Bjelovar</derivirana_varijabla>
  </DomainObject.Predmet.ProtustrankaNazivFormated>
  <DomainObject.Predmet.ProtustrankaNazivFormatedOIB>
    <izvorni_sadrzaj>LABIRINT zadruga za videoprodukciju, Bjelovar, OIB 07912985698</izvorni_sadrzaj>
    <derivirana_varijabla naziv="DomainObject.Predmet.ProtustrankaNazivFormatedOIB_1">LABIRINT zadruga za videoprodukciju, Bjelovar, OIB 07912985698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LABIRINT zadruga za videoprodukciju, Bjelovar zastupanog po punomoćniku Goran Matejak</item>
    </izvorni_sadrzaj>
    <derivirana_varijabla naziv="DomainObject.Predmet.ProtuStrankaListFormated_1">
      <item>LABIRINT zadruga za videoprodukciju, Bjelovar zastupanog po punomoćniku Goran Matejak</item>
    </derivirana_varijabla>
  </DomainObject.Predmet.ProtuStrankaListFormated>
  <DomainObject.Predmet.ProtuStrankaListFormatedOIB>
    <izvorni_sadrzaj>
      <item>LABIRINT zadruga za videoprodukciju, Bjelovar, OIB 07912985698 zastupanog po punomoćniku Goran Matejak</item>
    </izvorni_sadrzaj>
    <derivirana_varijabla naziv="DomainObject.Predmet.ProtuStrankaListFormatedOIB_1">
      <item>LABIRINT zadruga za videoprodukciju, Bjelovar, OIB 07912985698 zastupanog po punomoćniku Goran Matejak</item>
    </derivirana_varijabla>
  </DomainObject.Predmet.ProtuStrankaListFormatedOIB>
  <DomainObject.Predmet.ProtuStrankaListFormatedWithAdress>
    <izvorni_sadrzaj>
      <item>LABIRINT zadruga za videoprodukciju, Bjelovar, M.Šufflaya 5/a, 43000 Bjelovar zastupanog po punomoćniku Goran Matejak</item>
    </izvorni_sadrzaj>
    <derivirana_varijabla naziv="DomainObject.Predmet.ProtuStrankaListFormatedWithAdress_1">
      <item>LABIRINT zadruga za videoprodukciju, Bjelovar, M.Šufflaya 5/a, 43000 Bjelovar zastupanog po punomoćniku Goran Matejak</item>
    </derivirana_varijabla>
  </DomainObject.Predmet.ProtuStrankaListFormatedWithAdress>
  <DomainObject.Predmet.ProtuStrankaListFormatedWithAdressOIB>
    <izvorni_sadrzaj>
      <item>LABIRINT zadruga za videoprodukciju, Bjelovar, OIB 07912985698, M.Šufflaya 5/a, 43000 Bjelovar zastupanog po punomoćniku Goran Matejak</item>
    </izvorni_sadrzaj>
    <derivirana_varijabla naziv="DomainObject.Predmet.ProtuStrankaListFormatedWithAdressOIB_1">
      <item>LABIRINT zadruga za videoprodukciju, Bjelovar, OIB 07912985698, M.Šufflaya 5/a, 43000 Bjelovar zastupanog po punomoćniku Goran Matejak</item>
    </derivirana_varijabla>
  </DomainObject.Predmet.ProtuStrankaListFormatedWithAdressOIB>
  <DomainObject.Predmet.ProtuStrankaListNazivFormated>
    <izvorni_sadrzaj>
      <item>LABIRINT zadruga za videoprodukciju, Bjelovar</item>
    </izvorni_sadrzaj>
    <derivirana_varijabla naziv="DomainObject.Predmet.ProtuStrankaListNazivFormated_1">
      <item>LABIRINT zadruga za videoprodukciju, Bjelovar</item>
    </derivirana_varijabla>
  </DomainObject.Predmet.ProtuStrankaListNazivFormated>
  <DomainObject.Predmet.ProtuStrankaListNazivFormatedOIB>
    <izvorni_sadrzaj>
      <item>LABIRINT zadruga za videoprodukciju, Bjelovar, OIB 07912985698</item>
    </izvorni_sadrzaj>
    <derivirana_varijabla naziv="DomainObject.Predmet.ProtuStrankaListNazivFormatedOIB_1">
      <item>LABIRINT zadruga za videoprodukciju, Bjelovar, OIB 07912985698</item>
    </derivirana_varijabla>
  </DomainObject.Predmet.ProtuStrankaListNazivFormatedOIB>
  <DomainObject.Predmet.OstaliListFormated>
    <izvorni_sadrzaj>
      <item>Goran Matejak punomoćnik sudionika u postupku LABIRINT zadruga za videoprodukciju, Bjelovar</item>
    </izvorni_sadrzaj>
    <derivirana_varijabla naziv="DomainObject.Predmet.OstaliListFormated_1">
      <item>Goran Matejak punomoćnik sudionika u postupku LABIRINT zadruga za videoprodukciju, Bjelovar</item>
    </derivirana_varijabla>
  </DomainObject.Predmet.OstaliListFormated>
  <DomainObject.Predmet.OstaliListFormatedOIB>
    <izvorni_sadrzaj>
      <item>Goran Matejak punomoćnik sudionika u postupku LABIRINT zadruga za videoprodukciju, Bjelovar</item>
    </izvorni_sadrzaj>
    <derivirana_varijabla naziv="DomainObject.Predmet.OstaliListFormatedOIB_1">
      <item>Goran Matejak punomoćnik sudionika u postupku LABIRINT zadruga za videoprodukciju, Bjelovar</item>
    </derivirana_varijabla>
  </DomainObject.Predmet.OstaliListFormatedOIB>
  <DomainObject.Predmet.OstaliListFormatedWithAdress>
    <izvorni_sadrzaj>
      <item>Goran Matejak, Zvijerci 27, 43000 Zvijerci punomoćnik sudionika u postupku LABIRINT zadruga za videoprodukciju, Bjelovar</item>
    </izvorni_sadrzaj>
    <derivirana_varijabla naziv="DomainObject.Predmet.OstaliListFormatedWithAdress_1">
      <item>Goran Matejak, Zvijerci 27, 43000 Zvijerci punomoćnik sudionika u postupku LABIRINT zadruga za videoprodukciju, Bjelovar</item>
    </derivirana_varijabla>
  </DomainObject.Predmet.OstaliListFormatedWithAdress>
  <DomainObject.Predmet.OstaliListFormatedWithAdressOIB>
    <izvorni_sadrzaj>
      <item>Goran Matejak, Zvijerci 27, 43000 Zvijerci punomoćnik sudionika u postupku LABIRINT zadruga za videoprodukciju, Bjelovar</item>
    </izvorni_sadrzaj>
    <derivirana_varijabla naziv="DomainObject.Predmet.OstaliListFormatedWithAdressOIB_1">
      <item>Goran Matejak, Zvijerci 27, 43000 Zvijerci punomoćnik sudionika u postupku LABIRINT zadruga za videoprodukciju, Bjelovar</item>
    </derivirana_varijabla>
  </DomainObject.Predmet.OstaliListFormatedWithAdressOIB>
  <DomainObject.Predmet.OstaliListNazivFormated>
    <izvorni_sadrzaj>
      <item>Goran Matejak</item>
    </izvorni_sadrzaj>
    <derivirana_varijabla naziv="DomainObject.Predmet.OstaliListNazivFormated_1">
      <item>Goran Matejak</item>
    </derivirana_varijabla>
  </DomainObject.Predmet.OstaliListNazivFormated>
  <DomainObject.Predmet.OstaliListNazivFormatedOIB>
    <izvorni_sadrzaj>
      <item>Goran Matejak</item>
    </izvorni_sadrzaj>
    <derivirana_varijabla naziv="DomainObject.Predmet.OstaliListNazivFormatedOIB_1">
      <item>Goran Matejak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LABIRINT zadruga za videoprodukciju, Bjelovar</izvorni_sadrzaj>
    <derivirana_varijabla naziv="DomainObject.Predmet.ProtustrankaIDrugi_1">LABIRINT zadruga za videoprodukciju,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LABIRINT zadruga za videoprodukciju, Bjelovar, OIB 07912985698, M.Šufflaya 5/a, 43000 Bjelovar</izvorni_sadrzaj>
    <derivirana_varijabla naziv="DomainObject.Predmet.ProtustrankaIDrugiAdressOIB_1">LABIRINT zadruga za videoprodukciju, Bjelovar, OIB 07912985698, M.Šufflaya 5/a,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LABIRINT zadruga za videoprodukciju, Bjelovar</item>
      <item>Goran Matejak</item>
    </izvorni_sadrzaj>
    <derivirana_varijabla naziv="DomainObject.Predmet.SudioniciListNaziv_1">
      <item>FINA, RC ZAGREB, Podružnica Bjelovar</item>
      <item>LABIRINT zadruga za videoprodukciju, Bjelovar</item>
      <item>Goran Matejak</item>
    </derivirana_varijabla>
  </DomainObject.Predmet.SudioniciListNaziv>
  <DomainObject.Predmet.SudioniciListAdressOIB>
    <izvorni_sadrzaj>
      <item>FINA, RC ZAGREB, Podružnica Bjelovar, OIB 85821130368, F. Supila 4,43000 Bjelovar</item>
      <item>LABIRINT zadruga za videoprodukciju, Bjelovar, OIB 07912985698, M.Šufflaya 5/a,43000 Bjelovar</item>
      <item>Goran Matejak, Zvijerci 27,43000 Zvijerci</item>
    </izvorni_sadrzaj>
    <derivirana_varijabla naziv="DomainObject.Predmet.SudioniciListAdressOIB_1">
      <item>FINA, RC ZAGREB, Podružnica Bjelovar, OIB 85821130368, F. Supila 4,43000 Bjelovar</item>
      <item>LABIRINT zadruga za videoprodukciju, Bjelovar, OIB 07912985698, M.Šufflaya 5/a,43000 Bjelovar</item>
      <item>Goran Matejak, Zvijerci 27,43000 Zvijerci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07912985698</item>
      <item>, OIB null</item>
    </izvorni_sadrzaj>
    <derivirana_varijabla naziv="DomainObject.Predmet.SudioniciListNazivOIB_1">
      <item>, OIB 85821130368</item>
      <item>, OIB 07912985698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A9B1B-0355-493D-902E-1BC9F64D3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709</properties:Words>
  <properties:Characters>3809</properties:Characters>
  <properties:Lines>113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2016-02-22T13:11:00Z</dcterms:created>
  <dc:creator>553y7k3</dc:creator>
  <cp:lastModifiedBy>Miroslav Lovreković</cp:lastModifiedBy>
  <cp:lastPrinted>2016-02-22T12:57:00Z</cp:lastPrinted>
  <dcterms:modified xmlns:xsi="http://www.w3.org/2001/XMLSchema-instance" xsi:type="dcterms:W3CDTF">2016-02-22T13:15:00Z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