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481a" w14:paraId="856481a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C02BE5">
        <w:rPr>
          <w:bCs/>
        </w:rPr>
        <w:t>2</w:t>
      </w:r>
      <w:r w:rsidR="00A52B59">
        <w:rPr>
          <w:bCs/>
        </w:rPr>
        <w:t>9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C291F" w:rsidRPr="00CC291F">
        <w:t xml:space="preserve">1. </w:t>
      </w:r>
      <w:r w:rsidR="00A52B59">
        <w:t>veljače</w:t>
      </w:r>
      <w:r w:rsidR="00CC291F" w:rsidRPr="00CC291F">
        <w:t xml:space="preserve"> 2018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A52B59">
      <w:pPr>
        <w:pStyle w:val="Odlomakpopisa"/>
        <w:numPr>
          <w:ilvl w:val="0"/>
          <w:numId w:val="4"/>
        </w:numPr>
        <w:ind w:hanging="540" w:left="2160"/>
      </w:pPr>
      <w:r w:rsidRPr="00A52B59">
        <w:t xml:space="preserve">Određuje se </w:t>
      </w:r>
      <w:r w:rsidR="001C1DE2" w:rsidRPr="00A52B59">
        <w:t>d</w:t>
      </w:r>
      <w:r w:rsidR="002E450E" w:rsidRPr="00A52B59">
        <w:t>vadese</w:t>
      </w:r>
      <w:r w:rsidR="00A52B59">
        <w:t>četvrt</w:t>
      </w:r>
      <w:r w:rsidR="00CF0F16" w:rsidRPr="00A52B59">
        <w:t>a</w:t>
      </w:r>
      <w:r w:rsidR="004126A6" w:rsidRPr="00A52B59">
        <w:t xml:space="preserve"> </w:t>
      </w:r>
      <w:r w:rsidRPr="00A52B59">
        <w:t xml:space="preserve">prodaja </w:t>
      </w:r>
      <w:r w:rsidR="007B47AB" w:rsidRPr="00A52B59">
        <w:t>nekretnina</w:t>
      </w:r>
      <w:r w:rsidRPr="00A52B59">
        <w:t xml:space="preserve"> u stečajnom postupku u vlasništvu stečajnog dužnika </w:t>
      </w:r>
      <w:r w:rsidR="0054446F" w:rsidRPr="00A52B59">
        <w:rPr>
          <w:bCs/>
        </w:rPr>
        <w:t>IST d.o.o. stolarija, interijeri i građevinarstvo u stečaju, Piškorevci, Zagrebačka bb, MBS 030072541, OIB 20840683490</w:t>
      </w:r>
      <w:r w:rsidRPr="00A52B59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2D5F75">
        <w:rPr>
          <w:bCs/>
        </w:rPr>
        <w:t>1</w:t>
      </w:r>
      <w:r w:rsidR="00A52B59">
        <w:rPr>
          <w:bCs/>
        </w:rPr>
        <w:t>2</w:t>
      </w:r>
      <w:r w:rsidR="002D5F75">
        <w:rPr>
          <w:bCs/>
        </w:rPr>
        <w:t>.</w:t>
      </w:r>
      <w:r w:rsidR="00A52B59">
        <w:rPr>
          <w:bCs/>
        </w:rPr>
        <w:t>924</w:t>
      </w:r>
      <w:r w:rsidR="002D5F75">
        <w:rPr>
          <w:bCs/>
        </w:rPr>
        <w:t>,</w:t>
      </w:r>
      <w:r w:rsidR="00A52B59">
        <w:rPr>
          <w:bCs/>
        </w:rPr>
        <w:t>65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2D5F75">
        <w:rPr>
          <w:bCs/>
        </w:rPr>
        <w:t>1</w:t>
      </w:r>
      <w:r w:rsidR="00E5148C">
        <w:rPr>
          <w:bCs/>
        </w:rPr>
        <w:t>6</w:t>
      </w:r>
      <w:r w:rsidR="002D5F75">
        <w:rPr>
          <w:bCs/>
        </w:rPr>
        <w:t>.</w:t>
      </w:r>
      <w:r w:rsidR="00E5148C">
        <w:rPr>
          <w:bCs/>
        </w:rPr>
        <w:t>1</w:t>
      </w:r>
      <w:r w:rsidR="002D5F75">
        <w:rPr>
          <w:bCs/>
        </w:rPr>
        <w:t>96,</w:t>
      </w:r>
      <w:r w:rsidR="00E5148C">
        <w:rPr>
          <w:bCs/>
        </w:rPr>
        <w:t>7</w:t>
      </w:r>
      <w:r w:rsidR="002D5F75">
        <w:rPr>
          <w:bCs/>
        </w:rPr>
        <w:t>3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2D5F75">
        <w:rPr>
          <w:bCs/>
        </w:rPr>
        <w:t>2</w:t>
      </w:r>
      <w:r w:rsidR="00E5148C">
        <w:rPr>
          <w:bCs/>
        </w:rPr>
        <w:t>4</w:t>
      </w:r>
      <w:r w:rsidR="002D5F75">
        <w:rPr>
          <w:bCs/>
        </w:rPr>
        <w:t>.</w:t>
      </w:r>
      <w:r w:rsidR="00E5148C">
        <w:rPr>
          <w:bCs/>
        </w:rPr>
        <w:t>61</w:t>
      </w:r>
      <w:r w:rsidR="002D5F75">
        <w:rPr>
          <w:bCs/>
        </w:rPr>
        <w:t>5,</w:t>
      </w:r>
      <w:r w:rsidR="00E5148C">
        <w:rPr>
          <w:bCs/>
        </w:rPr>
        <w:t>28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2D5F75">
        <w:rPr>
          <w:bCs/>
        </w:rPr>
        <w:t>3</w:t>
      </w:r>
      <w:r w:rsidR="00E5148C">
        <w:rPr>
          <w:bCs/>
        </w:rPr>
        <w:t>2</w:t>
      </w:r>
      <w:r w:rsidR="002D5F75">
        <w:rPr>
          <w:bCs/>
        </w:rPr>
        <w:t>.</w:t>
      </w:r>
      <w:r w:rsidR="00E5148C">
        <w:rPr>
          <w:bCs/>
        </w:rPr>
        <w:t>76</w:t>
      </w:r>
      <w:r w:rsidR="002D5F75">
        <w:rPr>
          <w:bCs/>
        </w:rPr>
        <w:t>0,</w:t>
      </w:r>
      <w:r w:rsidR="00E5148C">
        <w:rPr>
          <w:bCs/>
        </w:rPr>
        <w:t>68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045D64">
        <w:rPr>
          <w:bCs/>
        </w:rPr>
        <w:t>2</w:t>
      </w:r>
      <w:r w:rsidR="00AD54A9">
        <w:rPr>
          <w:bCs/>
        </w:rPr>
        <w:t>4</w:t>
      </w:r>
      <w:r w:rsidR="00045D64">
        <w:rPr>
          <w:bCs/>
        </w:rPr>
        <w:t>.</w:t>
      </w:r>
      <w:r w:rsidR="00AD54A9">
        <w:rPr>
          <w:bCs/>
        </w:rPr>
        <w:t>61</w:t>
      </w:r>
      <w:r w:rsidR="00045D64">
        <w:rPr>
          <w:bCs/>
        </w:rPr>
        <w:t>5,</w:t>
      </w:r>
      <w:r w:rsidR="00AD54A9">
        <w:rPr>
          <w:bCs/>
        </w:rPr>
        <w:t>28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AD54A9">
        <w:t>8</w:t>
      </w:r>
      <w:r w:rsidRPr="001C17B9">
        <w:t xml:space="preserve">. </w:t>
      </w:r>
      <w:r w:rsidR="00AD54A9">
        <w:t>ožujka</w:t>
      </w:r>
      <w:r w:rsidRPr="001C17B9">
        <w:t xml:space="preserve"> 201</w:t>
      </w:r>
      <w:r w:rsidR="00045D64">
        <w:t>8</w:t>
      </w:r>
      <w:r w:rsidRPr="001C17B9">
        <w:t xml:space="preserve">. godine u </w:t>
      </w:r>
      <w:r w:rsidR="00A96D80">
        <w:t>1</w:t>
      </w:r>
      <w:r w:rsidR="00AD54A9">
        <w:t>1</w:t>
      </w:r>
      <w:r w:rsidRPr="001C17B9">
        <w:t>,</w:t>
      </w:r>
      <w:r w:rsidR="00FC449B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AD54A9">
        <w:t>5</w:t>
      </w:r>
      <w:r w:rsidR="00D93796">
        <w:t>.</w:t>
      </w:r>
      <w:r w:rsidR="00045D64">
        <w:t>0</w:t>
      </w:r>
      <w:r w:rsidR="00AD54A9">
        <w:t>3</w:t>
      </w:r>
      <w:r w:rsidR="00D93796">
        <w:t>.</w:t>
      </w:r>
      <w:r w:rsidRPr="001C17B9">
        <w:t>201</w:t>
      </w:r>
      <w:r w:rsidR="00045D64">
        <w:t>8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</w:t>
      </w:r>
      <w:r w:rsidR="00FC449B">
        <w:t>edenog sadržaja u dnevnom tisku.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235148">
        <w:t xml:space="preserve"> </w:t>
      </w:r>
      <w:r w:rsidR="004B5F60">
        <w:t>i prijedloga stečajnog upravitelja</w:t>
      </w:r>
      <w:r w:rsidR="004126A6">
        <w:t xml:space="preserve"> od </w:t>
      </w:r>
      <w:r w:rsidR="00045D64">
        <w:t>1</w:t>
      </w:r>
      <w:r w:rsidR="00FF73EC">
        <w:t>.</w:t>
      </w:r>
      <w:r w:rsidR="00AD54A9">
        <w:t>0</w:t>
      </w:r>
      <w:r w:rsidR="00045D64">
        <w:t>2</w:t>
      </w:r>
      <w:r w:rsidR="004F4B7A">
        <w:t>.</w:t>
      </w:r>
      <w:r w:rsidR="00FF73EC">
        <w:t>201</w:t>
      </w:r>
      <w:r w:rsidR="00AD54A9">
        <w:t>8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CC291F" w:rsidRPr="00CC291F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1. </w:t>
      </w:r>
      <w:r w:rsidR="00AD54A9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="00CC291F" w:rsidRPr="00CC291F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2018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045D64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8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C02BE5">
      <w:rPr>
        <w:bCs/>
      </w:rPr>
      <w:t>2</w:t>
    </w:r>
    <w:r w:rsidR="00A52B59">
      <w:rPr>
        <w:bCs/>
      </w:rPr>
      <w:t>9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1D76"/>
    <w:rsid w:val="000133A7"/>
    <w:rsid w:val="000253E5"/>
    <w:rsid w:val="000355BA"/>
    <w:rsid w:val="00045D64"/>
    <w:rsid w:val="00051D75"/>
    <w:rsid w:val="00055307"/>
    <w:rsid w:val="000655C3"/>
    <w:rsid w:val="00071015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5148"/>
    <w:rsid w:val="00237FE7"/>
    <w:rsid w:val="00243F11"/>
    <w:rsid w:val="00255EC6"/>
    <w:rsid w:val="00270599"/>
    <w:rsid w:val="002741B9"/>
    <w:rsid w:val="002848D0"/>
    <w:rsid w:val="002A49CE"/>
    <w:rsid w:val="002B5977"/>
    <w:rsid w:val="002C5415"/>
    <w:rsid w:val="002D5F7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25FD5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4F42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2B59"/>
    <w:rsid w:val="00A54E5F"/>
    <w:rsid w:val="00A65870"/>
    <w:rsid w:val="00A92629"/>
    <w:rsid w:val="00A931D7"/>
    <w:rsid w:val="00A945A4"/>
    <w:rsid w:val="00A96D80"/>
    <w:rsid w:val="00AC1D7E"/>
    <w:rsid w:val="00AC4F76"/>
    <w:rsid w:val="00AC6F05"/>
    <w:rsid w:val="00AD54A9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BE7D5D"/>
    <w:rsid w:val="00C025B1"/>
    <w:rsid w:val="00C02BE5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91F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A48A7"/>
    <w:rsid w:val="00DD403B"/>
    <w:rsid w:val="00DE53D9"/>
    <w:rsid w:val="00DF052B"/>
    <w:rsid w:val="00E20BDF"/>
    <w:rsid w:val="00E47B90"/>
    <w:rsid w:val="00E5148C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C449B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48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48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48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48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3488</properties:Characters>
  <properties:Lines>112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4240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2018-02-01T10:51:00Z</dcterms:created>
  <dc:creator>edeke</dc:creator>
  <cp:lastModifiedBy>Elizabeta Đeke</cp:lastModifiedBy>
  <cp:lastPrinted>2017-11-02T09:10:00Z</cp:lastPrinted>
  <dcterms:modified xmlns:xsi="http://www.w3.org/2001/XMLSchema-instance" xsi:type="dcterms:W3CDTF">2018-02-01T12:28:00Z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