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c73db" w14:paraId="41c73db" w:rsidRDefault="007B30E0" w:rsidR="007B30E0">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B30E0" w:rsidP="002D60CE" w:rsidR="007B30E0">
      <w:pPr>
        <w:jc w:val="both"/>
      </w:pPr>
    </w:p>
    <w:p w:rsidRDefault="002D60CE" w:rsidP="002D60CE" w:rsidR="002D60CE" w:rsidRPr="00B9015B">
      <w:pPr>
        <w:jc w:val="both"/>
      </w:pPr>
      <w:r w:rsidRPr="00B9015B">
        <w:t>REPUBLIKA HRVATSKA</w:t>
      </w:r>
    </w:p>
    <w:p w:rsidRDefault="002D60CE" w:rsidP="002D60CE" w:rsidR="002D60CE" w:rsidRPr="00B9015B">
      <w:pPr>
        <w:jc w:val="both"/>
      </w:pPr>
      <w:r w:rsidRPr="00B9015B">
        <w:t xml:space="preserve">TRGOVAČKI SUD U ZAGREBU                                                                </w:t>
      </w:r>
      <w:smartTag w:element="metricconverter" w:uri="urn:schemas-microsoft-com:office:smarttags">
        <w:smartTagPr>
          <w:attr w:val="67. St" w:name="ProductID"/>
        </w:smartTagPr>
        <w:r w:rsidRPr="00B9015B">
          <w:t>67. St</w:t>
        </w:r>
      </w:smartTag>
      <w:r w:rsidR="009D6570">
        <w:t>-8235</w:t>
      </w:r>
      <w:r w:rsidR="005543BD">
        <w:t>/15</w:t>
      </w:r>
      <w:r w:rsidR="00420E65">
        <w:t>-23</w:t>
      </w:r>
    </w:p>
    <w:p w:rsidRDefault="002D60CE" w:rsidP="002D60CE" w:rsidR="002D60CE">
      <w:pPr>
        <w:jc w:val="both"/>
      </w:pPr>
      <w:r w:rsidRPr="00B9015B">
        <w:t>Amruševa 2/II</w:t>
      </w:r>
    </w:p>
    <w:p w:rsidRDefault="00FC376F" w:rsidP="002D60CE" w:rsidR="00FC376F">
      <w:pPr>
        <w:jc w:val="both"/>
      </w:pPr>
    </w:p>
    <w:p w:rsidRDefault="007150E9" w:rsidP="00FC376F" w:rsidR="00C40A44" w:rsidRPr="00F324F6">
      <w:pPr>
        <w:jc w:val="center"/>
      </w:pPr>
      <w:r>
        <w:t>R</w:t>
      </w:r>
      <w:r w:rsidR="00C40A44" w:rsidRPr="00F324F6">
        <w:t xml:space="preserve"> E P U B L I K A   H R V A T S K A</w:t>
      </w:r>
    </w:p>
    <w:p w:rsidRDefault="002D60CE" w:rsidP="002D60CE" w:rsidR="002D60CE" w:rsidRPr="00F324F6">
      <w:pPr>
        <w:jc w:val="center"/>
      </w:pPr>
      <w:r w:rsidRPr="00F324F6">
        <w:t>R J E Š E NJ E</w:t>
      </w:r>
    </w:p>
    <w:p w:rsidRDefault="002D60CE" w:rsidP="002D60CE" w:rsidR="002D60CE" w:rsidRPr="00B9015B">
      <w:pPr>
        <w:jc w:val="both"/>
        <w:rPr>
          <w:b/>
        </w:rPr>
      </w:pPr>
    </w:p>
    <w:p w:rsidRDefault="0050236A" w:rsidP="00C40A44" w:rsidR="000B22E7" w:rsidRPr="00B9015B">
      <w:pPr>
        <w:ind w:firstLine="708"/>
        <w:jc w:val="both"/>
      </w:pPr>
      <w:r w:rsidRPr="00D75766">
        <w:t>Trgovački sud u Zagrebu, po sucu Gordanu Zubaku, u</w:t>
      </w:r>
      <w:r w:rsidRPr="00D75766">
        <w:rPr>
          <w:lang w:val="pt-BR"/>
        </w:rPr>
        <w:t xml:space="preserve"> stečajnom p</w:t>
      </w:r>
      <w:r w:rsidR="009D6570">
        <w:rPr>
          <w:lang w:val="pt-BR"/>
        </w:rPr>
        <w:t>ostupku</w:t>
      </w:r>
      <w:r w:rsidRPr="00D75766">
        <w:rPr>
          <w:lang w:val="pt-BR"/>
        </w:rPr>
        <w:t xml:space="preserve"> u povodu prijedloga predlagatelja </w:t>
      </w:r>
      <w:r w:rsidR="009D6570" w:rsidRPr="009D6570">
        <w:rPr>
          <w:lang w:val="pt-BR"/>
        </w:rPr>
        <w:t>DANAS TRADE j.d.o.o., Klanjec, Novodvorska 7, OIB: 70937592702, kojeg zastupa punomoćnica Zrinka Grabas, odvjetnica u Zajedničkom odvjetničkom uredu Zdravko Baburak, Dijana Brezak, Zrinka Grabas, Zagreb, Strojarska 2, za otvaranje stečajnog postupka nad dužnikom DANAS TRADE j.d.o.o., Klanjec, Novodvorska 7, OIB: 70937592702</w:t>
      </w:r>
      <w:r w:rsidR="002D60CE" w:rsidRPr="00B9015B">
        <w:rPr>
          <w:lang w:val="pt-BR"/>
        </w:rPr>
        <w:t>,</w:t>
      </w:r>
      <w:r w:rsidR="000B22E7" w:rsidRPr="00B9015B">
        <w:rPr>
          <w:lang w:val="pt-BR"/>
        </w:rPr>
        <w:t xml:space="preserve"> </w:t>
      </w:r>
      <w:r w:rsidR="008F6F0A">
        <w:rPr>
          <w:lang w:val="pt-BR"/>
        </w:rPr>
        <w:t>7</w:t>
      </w:r>
      <w:r w:rsidR="009D6570">
        <w:rPr>
          <w:lang w:val="pt-BR"/>
        </w:rPr>
        <w:t>. lipnja</w:t>
      </w:r>
      <w:r w:rsidR="00F324F6">
        <w:rPr>
          <w:lang w:val="pt-BR"/>
        </w:rPr>
        <w:t xml:space="preserve"> 2016</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postupaka</w:t>
      </w:r>
      <w:r w:rsidR="00F324F6">
        <w:t xml:space="preserve"> nad </w:t>
      </w:r>
      <w:r w:rsidRPr="00B9015B">
        <w:t xml:space="preserve"> d</w:t>
      </w:r>
      <w:r w:rsidR="00704DD0">
        <w:t>užnikom</w:t>
      </w:r>
      <w:r w:rsidR="00F324F6">
        <w:t xml:space="preserve"> </w:t>
      </w:r>
      <w:r w:rsidR="009D6570" w:rsidRPr="009D6570">
        <w:rPr>
          <w:lang w:val="pt-BR"/>
        </w:rPr>
        <w:t>DANAS TRADE j.d.o.o., Klanjec, Novodvorska 7, OIB: 70937592702</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9D6570">
        <w:t>29.820,00</w:t>
      </w:r>
      <w:r w:rsidR="00134F3A" w:rsidRPr="00134F3A">
        <w:t xml:space="preserve">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9D6570">
        <w:t>8235</w:t>
      </w:r>
      <w:r w:rsidR="00535D8E" w:rsidRPr="00B9015B">
        <w:t>-</w:t>
      </w:r>
      <w:r w:rsidR="005543BD">
        <w:t>15</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9D6570" w:rsidP="009D6570" w:rsidR="009D6570" w:rsidRPr="009D6570">
      <w:pPr>
        <w:pStyle w:val="Default"/>
        <w:ind w:firstLine="708"/>
        <w:jc w:val="both"/>
      </w:pPr>
      <w:r w:rsidRPr="009D6570">
        <w:t>Podnositelj prijedloga</w:t>
      </w:r>
      <w:r w:rsidRPr="009D6570">
        <w:rPr>
          <w:lang w:val="pt-BR"/>
        </w:rPr>
        <w:t xml:space="preserve"> DANAS TRADE j.d.o.o., Klanjec, Novodvorska 7, kao dužnik, </w:t>
      </w:r>
      <w:r w:rsidRPr="009D6570">
        <w:t>podnio je prijedlog da se nad njim otvori stečaj. Prijedlog za otvaranje stečaja podnesen je jer dužnik nije isplatio radniku tri uzastopne plaće te je u prilogu dostavio potvrde Ministarstva financije, Porezne uprave, Područni ured središnja Hrvatska, Ispostava Zabok-Klanjac o neisplati plaće poslodavca za radnice Nataliju John, Lukreciju Brčić i Ružicu Šoštarić.</w:t>
      </w:r>
    </w:p>
    <w:p w:rsidRDefault="0050236A" w:rsidP="0050236A" w:rsidR="0050236A">
      <w:pPr>
        <w:pStyle w:val="Default"/>
        <w:jc w:val="both"/>
        <w:rPr>
          <w:lang w:val="pt-BR"/>
        </w:rPr>
      </w:pPr>
      <w:r>
        <w:rPr>
          <w:lang w:val="pt-BR"/>
        </w:rPr>
        <w:tab/>
      </w:r>
    </w:p>
    <w:p w:rsidRDefault="0050236A" w:rsidP="0050236A" w:rsidR="0050236A">
      <w:pPr>
        <w:pStyle w:val="Default"/>
        <w:ind w:firstLine="720"/>
        <w:jc w:val="both"/>
      </w:pPr>
      <w:r w:rsidRPr="003B1844">
        <w:rPr>
          <w:lang w:val="pt-BR"/>
        </w:rPr>
        <w:t>Prema odredbi čl. 109. st. 1. Stečajnog zakona</w:t>
      </w:r>
      <w:r w:rsidRPr="003B1844">
        <w:t xml:space="preserve"> („Narodne novine“ broj 71/15, dalje: SZ) prijedlog za otvaranje stečajnoga postupka ovlašten je podnijeti vjerovnik ili dužnik, ako</w:t>
      </w:r>
      <w:r>
        <w:t xml:space="preserve"> zakonom nije drukčije određeno. Nadalje,</w:t>
      </w:r>
      <w:r w:rsidRPr="0097747F">
        <w:rPr>
          <w:sz w:val="23"/>
          <w:szCs w:val="23"/>
        </w:rPr>
        <w:t xml:space="preserve"> </w:t>
      </w:r>
      <w:r>
        <w:t>p</w:t>
      </w:r>
      <w:r w:rsidRPr="0097747F">
        <w:t xml:space="preserve">rijedlog za otvaranje stečajnoga postupka pravne osobe u ime </w:t>
      </w:r>
      <w:r>
        <w:t>dužnika ovlaštene su podnijeti:</w:t>
      </w:r>
      <w:r w:rsidRPr="0097747F">
        <w:t xml:space="preserve"> osoba ovlaštena za zastupanje dužnika po zakonu</w:t>
      </w:r>
      <w:r>
        <w:t>,</w:t>
      </w:r>
      <w:r w:rsidRPr="0097747F">
        <w:t xml:space="preserve"> član upra</w:t>
      </w:r>
      <w:r>
        <w:t xml:space="preserve">vnoga odbora dioničkoga društva, likvidator dužnika, </w:t>
      </w:r>
      <w:r w:rsidRPr="0097747F">
        <w:t xml:space="preserve">član nadzornoga odbora dužnika, ako nema osoba ovlaštenih </w:t>
      </w:r>
      <w:r>
        <w:t>za zastupanje dužnika po zakonu,</w:t>
      </w:r>
      <w:r w:rsidRPr="0097747F">
        <w:t xml:space="preserve"> član društva s ograničenom odgovornošću ako dužnik nema nadzorni odbor, a nema osoba ovlaštenih za zastupanje dužnika po zakonu</w:t>
      </w:r>
      <w:r>
        <w:t xml:space="preserve"> (čl. 109. st. 4. SZ-a)</w:t>
      </w:r>
      <w:r w:rsidRPr="0097747F">
        <w:t xml:space="preserve">. Ako prijedlog za otvaranje stečajnoga postupka ne podnesu skupno sve osobe ovlaštene za zastupanje dužnika po zakonu ili svi članovi upravnoga odbora dioničkoga društva ili svi likvidatori dužnika, prijedlog je dopušten </w:t>
      </w:r>
      <w:r w:rsidRPr="0097747F">
        <w:lastRenderedPageBreak/>
        <w:t>samo ako podnositelj prijedloga učini vjerojatnim postojanje stečajnoga razloga</w:t>
      </w:r>
      <w:r>
        <w:t xml:space="preserve"> (čl. 109. st. 5</w:t>
      </w:r>
      <w:r w:rsidRPr="0097747F">
        <w:t xml:space="preserve">. SZ-a). </w:t>
      </w:r>
    </w:p>
    <w:p w:rsidRDefault="0050236A" w:rsidP="0050236A" w:rsidR="0050236A">
      <w:pPr>
        <w:pStyle w:val="Default"/>
        <w:ind w:firstLine="720"/>
        <w:jc w:val="both"/>
      </w:pPr>
    </w:p>
    <w:p w:rsidRDefault="009D6570" w:rsidP="009D6570" w:rsidR="000561F2">
      <w:pPr>
        <w:ind w:firstLine="708"/>
        <w:jc w:val="both"/>
        <w:rPr>
          <w:color w:val="000000"/>
        </w:rPr>
      </w:pPr>
      <w:r w:rsidRPr="009D6570">
        <w:rPr>
          <w:color w:val="000000"/>
        </w:rPr>
        <w:t>Provjerom u sudskom registru sud je utvrdio kako je Dani Pribožič jedina osoba ovlaštena za zastupanje dužnika</w:t>
      </w:r>
      <w:r>
        <w:rPr>
          <w:color w:val="000000"/>
        </w:rPr>
        <w:t>.</w:t>
      </w:r>
    </w:p>
    <w:p w:rsidRDefault="009D6570" w:rsidP="000561F2" w:rsidR="009D6570" w:rsidRPr="00B9015B">
      <w:pPr>
        <w:jc w:val="both"/>
      </w:pPr>
    </w:p>
    <w:p w:rsidRDefault="0059075B" w:rsidP="00D677F7" w:rsidR="00021CF7">
      <w:pPr>
        <w:pStyle w:val="Tijeloteksta"/>
        <w:ind w:firstLine="708"/>
      </w:pPr>
      <w:r>
        <w:t xml:space="preserve">Sud je rješenjem od </w:t>
      </w:r>
      <w:r w:rsidR="00021CF7">
        <w:t>29</w:t>
      </w:r>
      <w:r w:rsidR="0050236A">
        <w:t>. siječnja 2016</w:t>
      </w:r>
      <w:r w:rsidR="00901CFD">
        <w:t>. pokrenuo preth</w:t>
      </w:r>
      <w:r w:rsidR="000561F2">
        <w:t xml:space="preserve">odni postupak nad dužnikom, a </w:t>
      </w:r>
      <w:r w:rsidR="00021CF7">
        <w:t>2. lipnja</w:t>
      </w:r>
      <w:r w:rsidR="00901CFD">
        <w:t xml:space="preserve"> 2016</w:t>
      </w:r>
      <w:r w:rsidR="00901CFD" w:rsidRPr="0089526A">
        <w:t xml:space="preserve">. održano je ročište </w:t>
      </w:r>
      <w:r w:rsidR="0050236A">
        <w:t xml:space="preserve">na koje je pristupila </w:t>
      </w:r>
      <w:r w:rsidR="00021CF7">
        <w:t>punomoćnica zastupnika</w:t>
      </w:r>
      <w:r w:rsidR="00901CFD">
        <w:t xml:space="preserve"> po zakonu dužnika</w:t>
      </w:r>
      <w:r w:rsidR="00021CF7">
        <w:t xml:space="preserve"> i punomoćnika dužnika, koji se nisu protivili prijedlogu da se nad dužnikom otvori stečaj. Privremeni stečajni upravitelj je naveo da je u odnosu na dužnika ostvaren stečajni razlog nesposobnost za plaćanje,</w:t>
      </w:r>
      <w:r w:rsidR="00021CF7" w:rsidRPr="00021CF7">
        <w:t xml:space="preserve"> zatim da dužnik nema imovinu dostatnu za namirenje troškova stečajnog postupka te</w:t>
      </w:r>
      <w:r w:rsidR="008F6F0A">
        <w:t xml:space="preserve"> je predlo</w:t>
      </w:r>
      <w:r w:rsidR="00021CF7">
        <w:t>žio</w:t>
      </w:r>
      <w:r w:rsidR="00021CF7" w:rsidRPr="00021CF7">
        <w:t xml:space="preserve"> dužnikove vjerovnika pozvati da predujme iznos za pokriće troškova prethodnog i stečajnog postupka pa ako nitko od vjerovnika ne predujmi taj iznos, istovremeno otvoriti i zaključiti stečaj</w:t>
      </w:r>
      <w:r w:rsidR="00021CF7">
        <w:t xml:space="preserve">. Privremeni stečajni upravitelj je u pisanom izvješću naveo da troškovi stečajnog postupka za 6 mjeseci iznose 29.820,00 kn i to za: nagradu stečajnom upravitelju 20.000,00 kn u bruto iznosu, </w:t>
      </w:r>
      <w:r w:rsidR="008F6F0A">
        <w:t>troškove izrade žiga u iznosu od 145,00 kn, otvaranje žiroračuna u iznosu od 55,00 kn, prijave i odjave Zavoda za statistiku u iznosu od 350,00 kn, knjigovodstvene usluge 1.000,00 kn uvećano za PDV što iznosi 1.250,00 kn mjesečno odnosno ukupno 7.500,00 kn za 6 mjeseci, arhiviranje spisa i dokumentacije u iznosu od 1.000,00 kn, pristojbe  za vađenje posjedovnog lista, zk izvatka, potvrde MUP-a u iznosu od 120,00 kn, troškove telefona u iznosu od 500,00 kn i troškove kancelarijskog materijala u iznosu od 150,00 kn.</w:t>
      </w:r>
    </w:p>
    <w:p w:rsidRDefault="009B1748" w:rsidP="00021CF7" w:rsidR="009B1748">
      <w:pPr>
        <w:pStyle w:val="Tijeloteksta"/>
      </w:pPr>
    </w:p>
    <w:p w:rsidRDefault="009B1748" w:rsidP="009B1748" w:rsidR="00021CF7">
      <w:pPr>
        <w:pStyle w:val="Tijeloteksta"/>
        <w:ind w:firstLine="708"/>
      </w:pPr>
      <w:r w:rsidRPr="0089526A">
        <w:t>Uvidom u</w:t>
      </w:r>
      <w:r w:rsidR="00021CF7">
        <w:t xml:space="preserve"> potvrdu FINE od 15. veljače 2016. (list 68. spisa) sud je utvrdio da sudužnikovi računi na taj dan bili blokirani 125 dana.</w:t>
      </w:r>
    </w:p>
    <w:p w:rsidRDefault="001013EE" w:rsidP="00B9015B" w:rsidR="001013EE" w:rsidRPr="00B9015B">
      <w:pPr>
        <w:jc w:val="both"/>
      </w:pP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1013EE" w:rsidP="001013EE" w:rsidR="001013EE">
      <w:pPr>
        <w:jc w:val="both"/>
      </w:pPr>
    </w:p>
    <w:p w:rsidRDefault="00134F3A" w:rsidP="009B1748" w:rsidR="009B1748" w:rsidRPr="00134F3A">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stečajnoga postup</w:t>
      </w:r>
      <w:r w:rsidR="009B1748" w:rsidRPr="00134F3A">
        <w:t>ka</w:t>
      </w:r>
      <w:r w:rsidR="009B1748">
        <w:t xml:space="preserve"> predujmiti </w:t>
      </w:r>
      <w:r w:rsidR="009B1748" w:rsidRPr="00134F3A">
        <w:t>troškova prethodnog</w:t>
      </w:r>
      <w:r w:rsidR="009B1748">
        <w:t>a</w:t>
      </w:r>
      <w:r w:rsidR="009B1748" w:rsidRPr="00134F3A">
        <w:t xml:space="preserve"> i</w:t>
      </w:r>
      <w:r w:rsidR="009B1748">
        <w:t xml:space="preserve"> otvorenoga</w:t>
      </w:r>
      <w:r w:rsidR="009B1748" w:rsidRPr="00134F3A">
        <w:t xml:space="preserve"> stečajn</w:t>
      </w:r>
      <w:r w:rsidR="0050236A">
        <w:t xml:space="preserve">og postupka u ukupnom iznosu  </w:t>
      </w:r>
      <w:r w:rsidR="008F6F0A">
        <w:t>29.820,00</w:t>
      </w:r>
      <w:r w:rsidR="009B1748" w:rsidRPr="00134F3A">
        <w:t xml:space="preserve"> kn</w:t>
      </w:r>
      <w:r w:rsidR="008F6F0A">
        <w:t xml:space="preserve"> prema navedenoj specifikaciji troškova privremenog stečajnog upravitelja,</w:t>
      </w:r>
      <w:r w:rsidR="009B1748" w:rsidRPr="00134F3A">
        <w:t xml:space="preserve"> a sve bazirano na </w:t>
      </w:r>
      <w:r w:rsidR="009B1748">
        <w:t>trajanju postupka u vremenu od 6 mjeseci</w:t>
      </w:r>
      <w:r w:rsidR="009B1748" w:rsidRPr="00134F3A">
        <w:t xml:space="preserve">. </w:t>
      </w:r>
    </w:p>
    <w:p w:rsidRDefault="009B1748" w:rsidP="009B1748" w:rsidR="009B1748">
      <w:pPr>
        <w:jc w:val="both"/>
      </w:pPr>
    </w:p>
    <w:p w:rsidRDefault="009B1748" w:rsidP="009B1748" w:rsidR="009B1748">
      <w:pPr>
        <w:jc w:val="both"/>
      </w:pPr>
      <w:r>
        <w:tab/>
      </w:r>
      <w:r w:rsidRPr="0089526A">
        <w:t xml:space="preserve">Imajući u vidu navode zastupnika po zakonu dužnika, </w:t>
      </w:r>
      <w:r w:rsidR="005F0530">
        <w:t xml:space="preserve">koji odgovara kazneno </w:t>
      </w:r>
      <w:r w:rsidR="005F0530" w:rsidRPr="005F0530">
        <w:t>za davanje netočnih ili nepotpunih podataka, obavijesti i izvješća kao za davanje lažnog iskaza u postupku pred sudom</w:t>
      </w:r>
      <w:r w:rsidR="005F0530">
        <w:t xml:space="preserve">, </w:t>
      </w:r>
      <w:r w:rsidR="008F6F0A">
        <w:t xml:space="preserve">zatim izvješće privremenog stečajnog upravitelja, </w:t>
      </w:r>
      <w:r w:rsidR="005F0530">
        <w:t>da</w:t>
      </w:r>
      <w:r w:rsidR="00FC376F">
        <w:t xml:space="preserve"> dužnikova imovina</w:t>
      </w:r>
      <w:r w:rsidR="005F0530">
        <w:t xml:space="preserve"> </w:t>
      </w:r>
      <w:r w:rsidRPr="0089526A">
        <w:t>nije dostatna za namirenje troškova prethodnog i stečajnog postupka</w:t>
      </w:r>
      <w:r>
        <w:t>,</w:t>
      </w:r>
      <w:r w:rsidRPr="0089526A">
        <w:t xml:space="preserve"> zato su u smislu odredbe čl. </w:t>
      </w:r>
      <w:r>
        <w:t xml:space="preserve">132. st. 1. SZ-a </w:t>
      </w:r>
      <w:r w:rsidRPr="0089526A">
        <w:t xml:space="preserve">pozvani vjerovnici na predujmljivanje iznosa troškova prethodnog i </w:t>
      </w:r>
      <w:r>
        <w:t xml:space="preserve">otvorenoga </w:t>
      </w:r>
      <w:r w:rsidRPr="0089526A">
        <w:t>stečajnog postupka (točka I. izreke</w:t>
      </w:r>
      <w:r>
        <w:t xml:space="preserve">) </w:t>
      </w:r>
      <w:r w:rsidRPr="00B9015B">
        <w:t>te su upozoreni na pravne posljedice ako ne postupe po ovom rješenju iz točke I.</w:t>
      </w:r>
      <w:r>
        <w:t xml:space="preserve"> sukladno odredbi članka 132. st. 2</w:t>
      </w:r>
      <w:r w:rsidRPr="00B9015B">
        <w:t xml:space="preserve">. SZ-a (točka II. izreke). </w:t>
      </w:r>
    </w:p>
    <w:p w:rsidRDefault="007B30E0" w:rsidP="009B1748" w:rsidR="007B30E0">
      <w:pPr>
        <w:jc w:val="both"/>
      </w:pPr>
    </w:p>
    <w:p w:rsidRDefault="007B30E0" w:rsidP="009B1748" w:rsidR="007B30E0" w:rsidRPr="00B9015B">
      <w:pPr>
        <w:jc w:val="both"/>
      </w:pPr>
    </w:p>
    <w:p w:rsidRDefault="00065B42" w:rsidP="00065B42" w:rsidR="00065B42" w:rsidRPr="00B9015B">
      <w:r w:rsidRPr="00B9015B">
        <w:lastRenderedPageBreak/>
        <w:t xml:space="preserve">        </w:t>
      </w:r>
    </w:p>
    <w:p w:rsidRDefault="001013EE" w:rsidP="00FC376F" w:rsidR="00065B42" w:rsidRPr="00B9015B">
      <w:pPr>
        <w:jc w:val="center"/>
      </w:pPr>
      <w:r w:rsidRPr="00B9015B">
        <w:t xml:space="preserve">U </w:t>
      </w:r>
      <w:r w:rsidR="00065B42" w:rsidRPr="00B9015B">
        <w:t>Zagreb</w:t>
      </w:r>
      <w:r w:rsidR="009B3D51" w:rsidRPr="00B9015B">
        <w:t xml:space="preserve">u </w:t>
      </w:r>
      <w:r w:rsidR="008F6F0A">
        <w:t>7. lipnja</w:t>
      </w:r>
      <w:r w:rsidR="002C3072">
        <w:t xml:space="preserve"> 2016</w:t>
      </w:r>
      <w:r w:rsidR="00065B42" w:rsidRPr="00B9015B">
        <w:t xml:space="preserve">.               </w:t>
      </w:r>
    </w:p>
    <w:p w:rsidRDefault="001013EE" w:rsidP="00420E65" w:rsidR="00065B42" w:rsidRPr="00B9015B">
      <w:pPr>
        <w:jc w:val="right"/>
      </w:pPr>
      <w:r w:rsidRPr="00B9015B">
        <w:t xml:space="preserve">                                                                                                      </w:t>
      </w:r>
      <w:r w:rsidR="00065B42" w:rsidRPr="00B9015B">
        <w:t>Sudac:</w:t>
      </w:r>
    </w:p>
    <w:p w:rsidRDefault="001013EE" w:rsidP="00420E65" w:rsidR="00065B42">
      <w:pPr>
        <w:jc w:val="right"/>
      </w:pPr>
      <w:r w:rsidRPr="00B9015B">
        <w:t>Gordan Zubak</w:t>
      </w:r>
      <w:r w:rsidR="00420E65">
        <w:t xml:space="preserve">, v.r. </w:t>
      </w:r>
    </w:p>
    <w:p w:rsidRDefault="007B30E0" w:rsidP="001013EE" w:rsidR="007B30E0">
      <w:pPr>
        <w:jc w:val="right"/>
      </w:pPr>
    </w:p>
    <w:p w:rsidRDefault="007B30E0" w:rsidP="001013EE" w:rsidR="007B30E0"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420E65" w:rsidP="00065B42" w:rsidR="00420E65"/>
    <w:p w:rsidRDefault="00420E65" w:rsidP="00065B42" w:rsidR="00420E65"/>
    <w:p w:rsidRDefault="00420E65" w:rsidP="001745C1" w:rsidR="00420E65" w:rsidRPr="007546E0">
      <w:pPr>
        <w:jc w:val="right"/>
      </w:pPr>
      <w:r>
        <w:t>Za točnost otpravka-ovlašteni službenik:</w:t>
      </w:r>
      <w:r>
        <w:br/>
        <w:t>Ivana Rogić</w:t>
      </w:r>
    </w:p>
    <w:p w:rsidRDefault="00420E65" w:rsidP="00420E65" w:rsidR="00420E65" w:rsidRPr="00B9015B"/>
    <w:sectPr w:rsidSect="007B30E0" w:rsidR="00420E65"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0E0" w:rsidP="007B30E0" w:rsidR="007B30E0">
      <w:r>
        <w:separator/>
      </w:r>
    </w:p>
  </w:endnote>
  <w:endnote w:id="0" w:type="continuationSeparator">
    <w:p w:rsidRDefault="007B30E0" w:rsidP="007B30E0" w:rsidR="007B30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0E0" w:rsidP="007B30E0" w:rsidR="007B30E0">
      <w:r>
        <w:separator/>
      </w:r>
    </w:p>
  </w:footnote>
  <w:footnote w:id="0" w:type="continuationSeparator">
    <w:p w:rsidRDefault="007B30E0" w:rsidP="007B30E0" w:rsidR="007B30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1696390"/>
      <w:docPartObj>
        <w:docPartGallery w:val="Page Numbers (Top of Page)"/>
        <w:docPartUnique/>
      </w:docPartObj>
    </w:sdtPr>
    <w:sdtEndPr/>
    <w:sdtContent>
      <w:p w:rsidRDefault="007B30E0" w:rsidP="007B30E0" w:rsidR="007B30E0">
        <w:pPr>
          <w:pStyle w:val="Zaglavlje"/>
          <w:ind w:firstLine="4536"/>
          <w:jc w:val="center"/>
        </w:pPr>
        <w:r w:rsidRPr="007B30E0">
          <w:rPr>
            <w:sz w:val="24"/>
          </w:rPr>
          <w:fldChar w:fldCharType="begin"/>
        </w:r>
        <w:r w:rsidRPr="007B30E0">
          <w:rPr>
            <w:sz w:val="24"/>
          </w:rPr>
          <w:instrText>PAGE   \* MERGEFORMAT</w:instrText>
        </w:r>
        <w:r w:rsidRPr="007B30E0">
          <w:rPr>
            <w:sz w:val="24"/>
          </w:rPr>
          <w:fldChar w:fldCharType="separate"/>
        </w:r>
        <w:r w:rsidR="00420E65">
          <w:rPr>
            <w:noProof/>
            <w:sz w:val="24"/>
          </w:rPr>
          <w:t>3</w:t>
        </w:r>
        <w:r w:rsidRPr="007B30E0">
          <w:rPr>
            <w:sz w:val="24"/>
          </w:rPr>
          <w:fldChar w:fldCharType="end"/>
        </w:r>
        <w:r>
          <w:rPr>
            <w:sz w:val="24"/>
          </w:rPr>
          <w:tab/>
          <w:t>67. St-8235/15</w:t>
        </w:r>
        <w:r w:rsidR="00420E65">
          <w:rPr>
            <w:sz w:val="24"/>
          </w:rPr>
          <w:t>-23</w:t>
        </w:r>
      </w:p>
    </w:sdtContent>
  </w:sdt>
  <w:p w:rsidRDefault="007B30E0" w:rsidR="007B30E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21CF7"/>
    <w:rsid w:val="000561F2"/>
    <w:rsid w:val="00065B42"/>
    <w:rsid w:val="000B22E7"/>
    <w:rsid w:val="000E335E"/>
    <w:rsid w:val="001013EE"/>
    <w:rsid w:val="00134F3A"/>
    <w:rsid w:val="001861A1"/>
    <w:rsid w:val="001A762F"/>
    <w:rsid w:val="0021298E"/>
    <w:rsid w:val="00260C00"/>
    <w:rsid w:val="002817DE"/>
    <w:rsid w:val="002C3072"/>
    <w:rsid w:val="002D5087"/>
    <w:rsid w:val="002D60CE"/>
    <w:rsid w:val="003F3702"/>
    <w:rsid w:val="00412D47"/>
    <w:rsid w:val="00420E65"/>
    <w:rsid w:val="0046518B"/>
    <w:rsid w:val="004C428C"/>
    <w:rsid w:val="00501EBB"/>
    <w:rsid w:val="0050236A"/>
    <w:rsid w:val="00535D8E"/>
    <w:rsid w:val="005543BD"/>
    <w:rsid w:val="0059075B"/>
    <w:rsid w:val="005F0530"/>
    <w:rsid w:val="00662884"/>
    <w:rsid w:val="00704DD0"/>
    <w:rsid w:val="007150E9"/>
    <w:rsid w:val="00754CF2"/>
    <w:rsid w:val="007B068E"/>
    <w:rsid w:val="007B30E0"/>
    <w:rsid w:val="007E6A6F"/>
    <w:rsid w:val="008B669A"/>
    <w:rsid w:val="008F6F0A"/>
    <w:rsid w:val="00901CFD"/>
    <w:rsid w:val="00947BCF"/>
    <w:rsid w:val="009B1748"/>
    <w:rsid w:val="009B3D51"/>
    <w:rsid w:val="009D6570"/>
    <w:rsid w:val="00A0793E"/>
    <w:rsid w:val="00A35058"/>
    <w:rsid w:val="00A6064D"/>
    <w:rsid w:val="00A75EA1"/>
    <w:rsid w:val="00A75F17"/>
    <w:rsid w:val="00A851A3"/>
    <w:rsid w:val="00B62E90"/>
    <w:rsid w:val="00B9015B"/>
    <w:rsid w:val="00BC67EF"/>
    <w:rsid w:val="00BE5577"/>
    <w:rsid w:val="00BF01D0"/>
    <w:rsid w:val="00BF0DDB"/>
    <w:rsid w:val="00C14CEF"/>
    <w:rsid w:val="00C23ADD"/>
    <w:rsid w:val="00C40A44"/>
    <w:rsid w:val="00D24310"/>
    <w:rsid w:val="00D677F7"/>
    <w:rsid w:val="00D803A5"/>
    <w:rsid w:val="00DE0F86"/>
    <w:rsid w:val="00E0682D"/>
    <w:rsid w:val="00E24B5E"/>
    <w:rsid w:val="00F324F6"/>
    <w:rsid w:val="00FC376F"/>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customStyle="true" w:styleId="Default" w:type="paragraph">
    <w:name w:val="Default"/>
    <w:rsid w:val="0050236A"/>
    <w:pPr>
      <w:autoSpaceDE w:val="false"/>
      <w:autoSpaceDN w:val="false"/>
      <w:adjustRightInd w:val="false"/>
    </w:pPr>
    <w:rPr>
      <w:color w:val="000000"/>
      <w:sz w:val="24"/>
      <w:szCs w:val="24"/>
    </w:rPr>
  </w:style>
  <w:style w:styleId="Podnoje" w:type="paragraph">
    <w:name w:val="footer"/>
    <w:basedOn w:val="Normal"/>
    <w:link w:val="PodnojeChar"/>
    <w:rsid w:val="007B30E0"/>
    <w:pPr>
      <w:tabs>
        <w:tab w:pos="4536" w:val="center"/>
        <w:tab w:pos="9072" w:val="right"/>
      </w:tabs>
    </w:pPr>
  </w:style>
  <w:style w:customStyle="true" w:styleId="PodnojeChar" w:type="character">
    <w:name w:val="Podnožje Char"/>
    <w:basedOn w:val="Zadanifontodlomka"/>
    <w:link w:val="Podnoje"/>
    <w:rsid w:val="007B30E0"/>
    <w:rPr>
      <w:sz w:val="24"/>
      <w:szCs w:val="24"/>
    </w:rPr>
  </w:style>
  <w:style w:styleId="Tekstrezerviranogmjesta" w:type="character">
    <w:name w:val="Placeholder Text"/>
    <w:basedOn w:val="Zadanifontodlomka"/>
    <w:uiPriority w:val="99"/>
    <w:semiHidden/>
    <w:rsid w:val="00420E65"/>
    <w:rPr>
      <w:color w:val="808080"/>
      <w:bdr w:space="0" w:sz="0" w:color="auto" w:val="none"/>
      <w:shd w:fill="auto" w:color="auto" w:val="clear"/>
    </w:rPr>
  </w:style>
  <w:style w:customStyle="true" w:styleId="eSPISCCParagraphDefaultFont" w:type="character">
    <w:name w:val="eSPIS_CC_Paragraph Default Font"/>
    <w:basedOn w:val="Zadanifontodlomka"/>
    <w:rsid w:val="00420E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0E65"/>
    <w:rPr>
      <w:bdr w:space="0" w:sz="0" w:color="auto" w:val="none"/>
      <w:shd w:fill="FFFFCC" w:color="auto" w:val="clear"/>
      <w:lang w:val="hr-HR"/>
    </w:rPr>
  </w:style>
  <w:style w:customStyle="true" w:styleId="PozadinaSvijetloCrvena" w:type="character">
    <w:name w:val="Pozadina_SvijetloCrvena"/>
    <w:basedOn w:val="eSPISCCParagraphDefaultFont"/>
    <w:rsid w:val="00420E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0E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customStyle="1" w:styleId="Default" w:type="paragraph">
    <w:name w:val="Default"/>
    <w:rsid w:val="0050236A"/>
    <w:pPr>
      <w:autoSpaceDE w:val="0"/>
      <w:autoSpaceDN w:val="0"/>
      <w:adjustRightInd w:val="0"/>
    </w:pPr>
    <w:rPr>
      <w:color w:val="000000"/>
      <w:sz w:val="24"/>
      <w:szCs w:val="24"/>
    </w:rPr>
  </w:style>
  <w:style w:styleId="Podnoje" w:type="paragraph">
    <w:name w:val="footer"/>
    <w:basedOn w:val="Normal"/>
    <w:link w:val="PodnojeChar"/>
    <w:rsid w:val="007B30E0"/>
    <w:pPr>
      <w:tabs>
        <w:tab w:pos="4536" w:val="center"/>
        <w:tab w:pos="9072" w:val="right"/>
      </w:tabs>
    </w:pPr>
  </w:style>
  <w:style w:customStyle="1" w:styleId="PodnojeChar" w:type="character">
    <w:name w:val="Podnožje Char"/>
    <w:basedOn w:val="Zadanifontodlomka"/>
    <w:link w:val="Podnoje"/>
    <w:rsid w:val="007B30E0"/>
    <w:rPr>
      <w:sz w:val="24"/>
      <w:szCs w:val="24"/>
    </w:rPr>
  </w:style>
  <w:style w:styleId="Tekstrezerviranogmjesta" w:type="character">
    <w:name w:val="Placeholder Text"/>
    <w:basedOn w:val="Zadanifontodlomka"/>
    <w:uiPriority w:val="99"/>
    <w:semiHidden/>
    <w:rsid w:val="00420E65"/>
    <w:rPr>
      <w:color w:val="808080"/>
      <w:bdr w:color="auto" w:space="0" w:sz="0" w:val="none"/>
      <w:shd w:color="auto" w:fill="auto" w:val="clear"/>
    </w:rPr>
  </w:style>
  <w:style w:customStyle="1" w:styleId="eSPISCCParagraphDefaultFont" w:type="character">
    <w:name w:val="eSPIS_CC_Paragraph Default Font"/>
    <w:basedOn w:val="Zadanifontodlomka"/>
    <w:rsid w:val="00420E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0E65"/>
    <w:rPr>
      <w:bdr w:color="auto" w:space="0" w:sz="0" w:val="none"/>
      <w:shd w:color="auto" w:fill="FFFFCC" w:val="clear"/>
      <w:lang w:val="hr-HR"/>
    </w:rPr>
  </w:style>
  <w:style w:customStyle="1" w:styleId="PozadinaSvijetloCrvena" w:type="character">
    <w:name w:val="Pozadina_SvijetloCrvena"/>
    <w:basedOn w:val="eSPISCCParagraphDefaultFont"/>
    <w:rsid w:val="00420E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0E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8235</izvorni_sadrzaj>
    <derivirana_varijabla naziv="DomainObject.Predmet.Broj_1">8235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St-8235/2015</izvorni_sadrzaj>
    <derivirana_varijabla naziv="DomainObject.Predmet.OznakaBroj_1">St-8235/2015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DANAS TRADE j.d.o.o. zastupanog po punomoćniku ZRINKA GRABAS</izvorni_sadrzaj>
    <derivirana_varijabla naziv="DomainObject.Predmet.ProtustrankaFormated_1">  DANAS TRADE j.d.o.o. zastupanog po punomoćniku ZRINKA GRABAS</derivirana_varijabla>
  </DomainObject.Predmet.ProtustrankaFormated>
  <DomainObject.Predmet.ProtustrankaFormatedOIB>
    <izvorni_sadrzaj>  DANAS TRADE j.d.o.o., OIB 70937592702 zastupanog po punomoćniku ZRINKA GRABAS</izvorni_sadrzaj>
    <derivirana_varijabla naziv="DomainObject.Predmet.ProtustrankaFormatedOIB_1">  DANAS TRADE j.d.o.o., OIB 70937592702 zastupanog po punomoćniku ZRINKA GRABAS</derivirana_varijabla>
  </DomainObject.Predmet.ProtustrankaFormatedOIB>
  <DomainObject.Predmet.ProtustrankaFormatedWithAdress>
    <izvorni_sadrzaj> DANAS TRADE j.d.o.o., Novodvorska 7, 49290 Klanjec zastupanog po punomoćniku ZRINKA GRABAS</izvorni_sadrzaj>
    <derivirana_varijabla naziv="DomainObject.Predmet.ProtustrankaFormatedWithAdress_1"> DANAS TRADE j.d.o.o., Novodvorska 7, 49290 Klanjec zastupanog po punomoćniku ZRINKA GRABAS</derivirana_varijabla>
  </DomainObject.Predmet.ProtustrankaFormatedWithAdress>
  <DomainObject.Predmet.ProtustrankaFormatedWithAdressOIB>
    <izvorni_sadrzaj> DANAS TRADE j.d.o.o., OIB 70937592702, Novodvorska 7, 49290 Klanjec zastupanog po punomoćniku ZRINKA GRABAS</izvorni_sadrzaj>
    <derivirana_varijabla naziv="DomainObject.Predmet.ProtustrankaFormatedWithAdressOIB_1"> DANAS TRADE j.d.o.o., OIB 70937592702, Novodvorska 7, 49290 Klanjec zastupanog po punomoćniku ZRINKA GRABAS</derivirana_varijabla>
  </DomainObject.Predmet.ProtustrankaFormatedWithAdressOIB>
  <DomainObject.Predmet.ProtustrankaWithAdress>
    <izvorni_sadrzaj>DANAS TRADE j.d.o.o. Novodvorska 7, 49290 Klanjec</izvorni_sadrzaj>
    <derivirana_varijabla naziv="DomainObject.Predmet.ProtustrankaWithAdress_1">DANAS TRADE j.d.o.o. Novodvorska 7, 49290 Klanjec</derivirana_varijabla>
  </DomainObject.Predmet.ProtustrankaWithAdress>
  <DomainObject.Predmet.ProtustrankaWithAdressOIB>
    <izvorni_sadrzaj>DANAS TRADE j.d.o.o., OIB 70937592702, Novodvorska 7, 49290 Klanjec</izvorni_sadrzaj>
    <derivirana_varijabla naziv="DomainObject.Predmet.ProtustrankaWithAdressOIB_1">DANAS TRADE j.d.o.o., OIB 70937592702, Novodvorska 7, 49290 Klanjec</derivirana_varijabla>
  </DomainObject.Predmet.ProtustrankaWithAdressOIB>
  <DomainObject.Predmet.ProtustrankaNazivFormated>
    <izvorni_sadrzaj>DANAS TRADE j.d.o.o.</izvorni_sadrzaj>
    <derivirana_varijabla naziv="DomainObject.Predmet.ProtustrankaNazivFormated_1">DANAS TRADE j.d.o.o.</derivirana_varijabla>
  </DomainObject.Predmet.ProtustrankaNazivFormated>
  <DomainObject.Predmet.ProtustrankaNazivFormatedOIB>
    <izvorni_sadrzaj>DANAS TRADE j.d.o.o., OIB 70937592702</izvorni_sadrzaj>
    <derivirana_varijabla naziv="DomainObject.Predmet.ProtustrankaNazivFormatedOIB_1">DANAS TRADE j.d.o.o., OIB 70937592702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DANAS TRADE j.d.o.o.</izvorni_sadrzaj>
    <derivirana_varijabla naziv="DomainObject.Predmet.StrankaFormated_1">  DANAS TRADE j.d.o.o.</derivirana_varijabla>
  </DomainObject.Predmet.StrankaFormated>
  <DomainObject.Predmet.StrankaFormatedOIB>
    <izvorni_sadrzaj>  DANAS TRADE j.d.o.o., OIB 70937592702</izvorni_sadrzaj>
    <derivirana_varijabla naziv="DomainObject.Predmet.StrankaFormatedOIB_1">  DANAS TRADE j.d.o.o., OIB 70937592702</derivirana_varijabla>
  </DomainObject.Predmet.StrankaFormatedOIB>
  <DomainObject.Predmet.StrankaFormatedWithAdress>
    <izvorni_sadrzaj> DANAS TRADE j.d.o.o., Novodvorska 7, 49290 Klanjec</izvorni_sadrzaj>
    <derivirana_varijabla naziv="DomainObject.Predmet.StrankaFormatedWithAdress_1"> DANAS TRADE j.d.o.o., Novodvorska 7, 49290 Klanjec</derivirana_varijabla>
  </DomainObject.Predmet.StrankaFormatedWithAdress>
  <DomainObject.Predmet.StrankaFormatedWithAdressOIB>
    <izvorni_sadrzaj> DANAS TRADE j.d.o.o., OIB 70937592702, Novodvorska 7, 49290 Klanjec</izvorni_sadrzaj>
    <derivirana_varijabla naziv="DomainObject.Predmet.StrankaFormatedWithAdressOIB_1"> DANAS TRADE j.d.o.o., OIB 70937592702, Novodvorska 7, 49290 Klanjec</derivirana_varijabla>
  </DomainObject.Predmet.StrankaFormatedWithAdressOIB>
  <DomainObject.Predmet.StrankaWithAdress>
    <izvorni_sadrzaj>DANAS TRADE j.d.o.o. Novodvorska 7,49290 Klanjec</izvorni_sadrzaj>
    <derivirana_varijabla naziv="DomainObject.Predmet.StrankaWithAdress_1">DANAS TRADE j.d.o.o. Novodvorska 7,49290 Klanjec</derivirana_varijabla>
  </DomainObject.Predmet.StrankaWithAdress>
  <DomainObject.Predmet.StrankaWithAdressOIB>
    <izvorni_sadrzaj>DANAS TRADE j.d.o.o., OIB 70937592702, Novodvorska 7,49290 Klanjec</izvorni_sadrzaj>
    <derivirana_varijabla naziv="DomainObject.Predmet.StrankaWithAdressOIB_1">DANAS TRADE j.d.o.o., OIB 70937592702, Novodvorska 7,49290 Klanjec</derivirana_varijabla>
  </DomainObject.Predmet.StrankaWithAdressOIB>
  <DomainObject.Predmet.StrankaNazivFormated>
    <izvorni_sadrzaj>DANAS TRADE j.d.o.o.</izvorni_sadrzaj>
    <derivirana_varijabla naziv="DomainObject.Predmet.StrankaNazivFormated_1">DANAS TRADE j.d.o.o.</derivirana_varijabla>
  </DomainObject.Predmet.StrankaNazivFormated>
  <DomainObject.Predmet.StrankaNazivFormatedOIB>
    <izvorni_sadrzaj>DANAS TRADE j.d.o.o., OIB 70937592702</izvorni_sadrzaj>
    <derivirana_varijabla naziv="DomainObject.Predmet.StrankaNazivFormatedOIB_1">DANAS TRADE j.d.o.o., OIB 70937592702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DANAS TRADE j.d.o.o.</item>
    </izvorni_sadrzaj>
    <derivirana_varijabla naziv="DomainObject.Predmet.StrankaListFormated_1">
      <item>DANAS TRADE j.d.o.o.</item>
    </derivirana_varijabla>
  </DomainObject.Predmet.StrankaListFormated>
  <DomainObject.Predmet.StrankaListFormatedOIB>
    <izvorni_sadrzaj>
      <item>DANAS TRADE j.d.o.o., OIB 70937592702</item>
    </izvorni_sadrzaj>
    <derivirana_varijabla naziv="DomainObject.Predmet.StrankaListFormatedOIB_1">
      <item>DANAS TRADE j.d.o.o., OIB 70937592702</item>
    </derivirana_varijabla>
  </DomainObject.Predmet.StrankaListFormatedOIB>
  <DomainObject.Predmet.StrankaListFormatedWithAdress>
    <izvorni_sadrzaj>
      <item>DANAS TRADE j.d.o.o., Novodvorska 7, 49290 Klanjec</item>
    </izvorni_sadrzaj>
    <derivirana_varijabla naziv="DomainObject.Predmet.StrankaListFormatedWithAdress_1">
      <item>DANAS TRADE j.d.o.o., Novodvorska 7, 49290 Klanjec</item>
    </derivirana_varijabla>
  </DomainObject.Predmet.StrankaListFormatedWithAdress>
  <DomainObject.Predmet.StrankaListFormatedWithAdressOIB>
    <izvorni_sadrzaj>
      <item>DANAS TRADE j.d.o.o., OIB 70937592702, Novodvorska 7, 49290 Klanjec</item>
    </izvorni_sadrzaj>
    <derivirana_varijabla naziv="DomainObject.Predmet.StrankaListFormatedWithAdressOIB_1">
      <item>DANAS TRADE j.d.o.o., OIB 70937592702, Novodvorska 7, 49290 Klanjec</item>
    </derivirana_varijabla>
  </DomainObject.Predmet.StrankaListFormatedWithAdressOIB>
  <DomainObject.Predmet.StrankaListNazivFormated>
    <izvorni_sadrzaj>
      <item>DANAS TRADE j.d.o.o.</item>
    </izvorni_sadrzaj>
    <derivirana_varijabla naziv="DomainObject.Predmet.StrankaListNazivFormated_1">
      <item>DANAS TRADE j.d.o.o.</item>
    </derivirana_varijabla>
  </DomainObject.Predmet.StrankaListNazivFormated>
  <DomainObject.Predmet.StrankaListNazivFormatedOIB>
    <izvorni_sadrzaj>
      <item>DANAS TRADE j.d.o.o., OIB 70937592702</item>
    </izvorni_sadrzaj>
    <derivirana_varijabla naziv="DomainObject.Predmet.StrankaListNazivFormatedOIB_1">
      <item>DANAS TRADE j.d.o.o., OIB 70937592702</item>
    </derivirana_varijabla>
  </DomainObject.Predmet.StrankaListNazivFormatedOIB>
  <DomainObject.Predmet.ProtuStrankaListFormated>
    <izvorni_sadrzaj>
      <item>DANAS TRADE j.d.o.o. zastupanog po punomoćniku ZRINKA GRABAS</item>
    </izvorni_sadrzaj>
    <derivirana_varijabla naziv="DomainObject.Predmet.ProtuStrankaListFormated_1">
      <item>DANAS TRADE j.d.o.o. zastupanog po punomoćniku ZRINKA GRABAS</item>
    </derivirana_varijabla>
  </DomainObject.Predmet.ProtuStrankaListFormated>
  <DomainObject.Predmet.ProtuStrankaListFormatedOIB>
    <izvorni_sadrzaj>
      <item>DANAS TRADE j.d.o.o., OIB 70937592702 zastupanog po punomoćniku ZRINKA GRABAS</item>
    </izvorni_sadrzaj>
    <derivirana_varijabla naziv="DomainObject.Predmet.ProtuStrankaListFormatedOIB_1">
      <item>DANAS TRADE j.d.o.o., OIB 70937592702 zastupanog po punomoćniku ZRINKA GRABAS</item>
    </derivirana_varijabla>
  </DomainObject.Predmet.ProtuStrankaListFormatedOIB>
  <DomainObject.Predmet.ProtuStrankaListFormatedWithAdress>
    <izvorni_sadrzaj>
      <item>DANAS TRADE j.d.o.o., Novodvorska 7, 49290 Klanjec zastupanog po punomoćniku ZRINKA GRABAS</item>
    </izvorni_sadrzaj>
    <derivirana_varijabla naziv="DomainObject.Predmet.ProtuStrankaListFormatedWithAdress_1">
      <item>DANAS TRADE j.d.o.o., Novodvorska 7, 49290 Klanjec zastupanog po punomoćniku ZRINKA GRABAS</item>
    </derivirana_varijabla>
  </DomainObject.Predmet.ProtuStrankaListFormatedWithAdress>
  <DomainObject.Predmet.ProtuStrankaListFormatedWithAdressOIB>
    <izvorni_sadrzaj>
      <item>DANAS TRADE j.d.o.o., OIB 70937592702, Novodvorska 7, 49290 Klanjec zastupanog po punomoćniku ZRINKA GRABAS</item>
    </izvorni_sadrzaj>
    <derivirana_varijabla naziv="DomainObject.Predmet.ProtuStrankaListFormatedWithAdressOIB_1">
      <item>DANAS TRADE j.d.o.o., OIB 70937592702, Novodvorska 7, 49290 Klanjec zastupanog po punomoćniku ZRINKA GRABAS</item>
    </derivirana_varijabla>
  </DomainObject.Predmet.ProtuStrankaListFormatedWithAdressOIB>
  <DomainObject.Predmet.ProtuStrankaListNazivFormated>
    <izvorni_sadrzaj>
      <item>DANAS TRADE j.d.o.o.</item>
    </izvorni_sadrzaj>
    <derivirana_varijabla naziv="DomainObject.Predmet.ProtuStrankaListNazivFormated_1">
      <item>DANAS TRADE j.d.o.o.</item>
    </derivirana_varijabla>
  </DomainObject.Predmet.ProtuStrankaListNazivFormated>
  <DomainObject.Predmet.ProtuStrankaListNazivFormatedOIB>
    <izvorni_sadrzaj>
      <item>DANAS TRADE j.d.o.o., OIB 70937592702</item>
    </izvorni_sadrzaj>
    <derivirana_varijabla naziv="DomainObject.Predmet.ProtuStrankaListNazivFormatedOIB_1">
      <item>DANAS TRADE j.d.o.o., OIB 70937592702</item>
    </derivirana_varijabla>
  </DomainObject.Predmet.ProtuStrankaListNazivFormatedOIB>
  <DomainObject.Predmet.OstaliListFormated>
    <izvorni_sadrzaj>
      <item>ZRINKA GRABAS punomoćnik sudionika u postupku DANAS TRADE j.d.o.o.</item>
      <item>DANI PRIBOŽIĆ</item>
      <item>IVA PINJUH</item>
    </izvorni_sadrzaj>
    <derivirana_varijabla naziv="DomainObject.Predmet.OstaliListFormated_1">
      <item>ZRINKA GRABAS punomoćnik sudionika u postupku DANAS TRADE j.d.o.o.</item>
      <item>DANI PRIBOŽIĆ</item>
      <item>IVA PINJUH</item>
    </derivirana_varijabla>
  </DomainObject.Predmet.OstaliListFormated>
  <DomainObject.Predmet.OstaliListFormatedOIB>
    <izvorni_sadrzaj>
      <item>ZRINKA GRABAS punomoćnik sudionika u postupku DANAS TRADE j.d.o.o.</item>
      <item>DANI PRIBOŽIĆ, OIB 63736083735</item>
      <item>IVA PINJUH</item>
    </izvorni_sadrzaj>
    <derivirana_varijabla naziv="DomainObject.Predmet.OstaliListFormatedOIB_1">
      <item>ZRINKA GRABAS punomoćnik sudionika u postupku DANAS TRADE j.d.o.o.</item>
      <item>DANI PRIBOŽIĆ, OIB 63736083735</item>
      <item>IVA PINJUH</item>
    </derivirana_varijabla>
  </DomainObject.Predmet.OstaliListFormatedOIB>
  <DomainObject.Predmet.OstaliListFormatedWithAdress>
    <izvorni_sadrzaj>
      <item>ZRINKA GRABAS, STROJARSKA 2, 10000 Zagreb punomoćnik sudionika u postupku DANAS TRADE j.d.o.o.</item>
      <item>DANI PRIBOŽIĆ, Ulica Moše Pijade 26, MARIBOR</item>
      <item>IVA PINJUH, Boškovićeva 13A, 10000 Zagreb</item>
    </izvorni_sadrzaj>
    <derivirana_varijabla naziv="DomainObject.Predmet.OstaliListFormatedWithAdress_1">
      <item>ZRINKA GRABAS, STROJARSKA 2, 10000 Zagreb punomoćnik sudionika u postupku DANAS TRADE j.d.o.o.</item>
      <item>DANI PRIBOŽIĆ, Ulica Moše Pijade 26, MARIBOR</item>
      <item>IVA PINJUH, Boškovićeva 13A, 10000 Zagreb</item>
    </derivirana_varijabla>
  </DomainObject.Predmet.OstaliListFormatedWithAdress>
  <DomainObject.Predmet.OstaliListFormatedWithAdressOIB>
    <izvorni_sadrzaj>
      <item>ZRINKA GRABAS, STROJARSKA 2, 10000 Zagreb punomoćnik sudionika u postupku DANAS TRADE j.d.o.o.</item>
      <item>DANI PRIBOŽIĆ, OIB 63736083735, Ulica Moše Pijade 26, MARIBOR</item>
      <item>IVA PINJUH, Boškovićeva 13A, 10000 Zagreb</item>
    </izvorni_sadrzaj>
    <derivirana_varijabla naziv="DomainObject.Predmet.OstaliListFormatedWithAdressOIB_1">
      <item>ZRINKA GRABAS, STROJARSKA 2, 10000 Zagreb punomoćnik sudionika u postupku DANAS TRADE j.d.o.o.</item>
      <item>DANI PRIBOŽIĆ, OIB 63736083735, Ulica Moše Pijade 26, MARIBOR</item>
      <item>IVA PINJUH, Boškovićeva 13A, 10000 Zagreb</item>
    </derivirana_varijabla>
  </DomainObject.Predmet.OstaliListFormatedWithAdressOIB>
  <DomainObject.Predmet.OstaliListNazivFormated>
    <izvorni_sadrzaj>
      <item>ZRINKA GRABAS</item>
      <item>DANI PRIBOŽIĆ</item>
      <item>IVA PINJUH</item>
    </izvorni_sadrzaj>
    <derivirana_varijabla naziv="DomainObject.Predmet.OstaliListNazivFormated_1">
      <item>ZRINKA GRABAS</item>
      <item>DANI PRIBOŽIĆ</item>
      <item>IVA PINJUH</item>
    </derivirana_varijabla>
  </DomainObject.Predmet.OstaliListNazivFormated>
  <DomainObject.Predmet.OstaliListNazivFormatedOIB>
    <izvorni_sadrzaj>
      <item>ZRINKA GRABAS</item>
      <item>DANI PRIBOŽIĆ, OIB 63736083735</item>
      <item>IVA PINJUH</item>
    </izvorni_sadrzaj>
    <derivirana_varijabla naziv="DomainObject.Predmet.OstaliListNazivFormatedOIB_1">
      <item>ZRINKA GRABAS</item>
      <item>DANI PRIBOŽIĆ, OIB 63736083735</item>
      <item>IVA PINJUH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DANAS TRADE j.d.o.o.</izvorni_sadrzaj>
    <derivirana_varijabla naziv="DomainObject.Predmet.StrankaIDrugi_1">DANAS TRADE j.d.o.o.</derivirana_varijabla>
  </DomainObject.Predmet.StrankaIDrugi>
  <DomainObject.Predmet.ProtustrankaIDrugi>
    <izvorni_sadrzaj>DANAS TRADE j.d.o.o.</izvorni_sadrzaj>
    <derivirana_varijabla naziv="DomainObject.Predmet.ProtustrankaIDrugi_1">DANAS TRADE j.d.o.o.</derivirana_varijabla>
  </DomainObject.Predmet.ProtustrankaIDrugi>
  <DomainObject.Predmet.StrankaIDrugiAdressOIB>
    <izvorni_sadrzaj>DANAS TRADE j.d.o.o., OIB 70937592702, Novodvorska 7, 49290 Klanjec</izvorni_sadrzaj>
    <derivirana_varijabla naziv="DomainObject.Predmet.StrankaIDrugiAdressOIB_1">DANAS TRADE j.d.o.o., OIB 70937592702, Novodvorska 7, 49290 Klanjec</derivirana_varijabla>
  </DomainObject.Predmet.StrankaIDrugiAdressOIB>
  <DomainObject.Predmet.ProtustrankaIDrugiAdressOIB>
    <izvorni_sadrzaj>DANAS TRADE j.d.o.o., OIB 70937592702, Novodvorska 7, 49290 Klanjec</izvorni_sadrzaj>
    <derivirana_varijabla naziv="DomainObject.Predmet.ProtustrankaIDrugiAdressOIB_1">DANAS TRADE j.d.o.o., OIB 70937592702, Novodvorska 7, 49290 Klanjec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DANAS TRADE j.d.o.o.</item>
      <item>DANAS TRADE j.d.o.o.</item>
      <item>ZRINKA GRABAS</item>
      <item>DANI PRIBOŽIĆ</item>
      <item>IVA PINJUH</item>
    </izvorni_sadrzaj>
    <derivirana_varijabla naziv="DomainObject.Predmet.SudioniciListNaziv_1">
      <item>DANAS TRADE j.d.o.o.</item>
      <item>DANAS TRADE j.d.o.o.</item>
      <item>ZRINKA GRABAS</item>
      <item>DANI PRIBOŽIĆ</item>
      <item>IVA PINJUH</item>
    </derivirana_varijabla>
  </DomainObject.Predmet.SudioniciListNaziv>
  <DomainObject.Predmet.SudioniciListAdressOIB>
    <izvorni_sadrzaj>
      <item>DANAS TRADE j.d.o.o., OIB 70937592702, Novodvorska 7,49290 Klanjec</item>
      <item>DANAS TRADE j.d.o.o., OIB 70937592702, Novodvorska 7,49290 Klanjec</item>
      <item>ZRINKA GRABAS, STROJARSKA 2,10000 Zagreb</item>
      <item>DANI PRIBOŽIĆ, OIB 63736083735, Ulica Moše Pijade 26,MARIBOR</item>
      <item>IVA PINJUH, Boškovićeva 13A,10000 Zagreb</item>
    </izvorni_sadrzaj>
    <derivirana_varijabla naziv="DomainObject.Predmet.SudioniciListAdressOIB_1">
      <item>DANAS TRADE j.d.o.o., OIB 70937592702, Novodvorska 7,49290 Klanjec</item>
      <item>DANAS TRADE j.d.o.o., OIB 70937592702, Novodvorska 7,49290 Klanjec</item>
      <item>ZRINKA GRABAS, STROJARSKA 2,10000 Zagreb</item>
      <item>DANI PRIBOŽIĆ, OIB 63736083735, Ulica Moše Pijade 26,MARIBOR</item>
      <item>IVA PINJUH, Boškovićeva 13A,10000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70937592702</item>
      <item>, OIB 70937592702</item>
      <item>, OIB null</item>
      <item>, OIB 63736083735</item>
      <item>, OIB null</item>
    </izvorni_sadrzaj>
    <derivirana_varijabla naziv="DomainObject.Predmet.SudioniciListNazivOIB_1">
      <item>, OIB 70937592702</item>
      <item>, OIB 70937592702</item>
      <item>, OIB null</item>
      <item>, OIB 63736083735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172AE2-2E1F-480B-88A8-79B576DE42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935</properties:Words>
  <properties:Characters>5210</properties:Characters>
  <properties:Lines>108</properties:Lines>
  <properties:Paragraphs>24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2016-06-06T13:48:00Z</dcterms:created>
  <dc:creator>gzubak</dc:creator>
  <cp:lastModifiedBy>Ivana Rogić</cp:lastModifiedBy>
  <cp:lastPrinted>2016-06-07T06:51:00Z</cp:lastPrinted>
  <dcterms:modified xmlns:xsi="http://www.w3.org/2001/XMLSchema-instance" xsi:type="dcterms:W3CDTF">2016-06-07T06:53:00Z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