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95ea" w14:paraId="f4995ea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A90EBA" w:rsidP="00A90EBA" w:rsidR="00A90EBA" w:rsidRPr="002635B0">
      <w:pPr>
        <w:jc w:val="both"/>
      </w:pPr>
    </w:p>
    <w:p w:rsidRDefault="00EB31F8" w:rsidP="00EB31F8" w:rsidR="00EB31F8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EB31F8" w:rsidP="00EB31F8" w:rsidR="00EB31F8">
      <w:pPr>
        <w:jc w:val="both"/>
      </w:pPr>
      <w:r w:rsidRPr="00CD075D">
        <w:t>MACO TRADE d.o.o.</w:t>
      </w:r>
      <w:r>
        <w:t xml:space="preserve">, Ogulin (Grad Ogulin), Stara Cesta 13, OIB: </w:t>
      </w:r>
      <w:r w:rsidRPr="00CD075D">
        <w:t>32805553583</w:t>
      </w:r>
      <w:r>
        <w:t>, dana 28. travnja 2017.</w:t>
      </w: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EB31F8" w:rsidRPr="00CD075D">
        <w:t>MACO TRADE d.o.o.</w:t>
      </w:r>
      <w:r w:rsidR="00EB31F8">
        <w:t xml:space="preserve">, Ogulin (Grad Ogulin), Stara Cesta 13, OIB: </w:t>
      </w:r>
      <w:r w:rsidR="00EB31F8" w:rsidRPr="00CD075D">
        <w:t>32805553583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</w:t>
      </w:r>
      <w:r w:rsidR="003E73CC">
        <w:t>3</w:t>
      </w:r>
      <w:r w:rsidR="00EB31F8">
        <w:t>62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EB31F8" w:rsidP="00EB31F8" w:rsidR="00EB31F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EB31F8" w:rsidP="00EB31F8" w:rsidR="00EB31F8">
      <w:pPr>
        <w:ind w:firstLine="555"/>
        <w:jc w:val="both"/>
      </w:pPr>
    </w:p>
    <w:p w:rsidRDefault="00EB31F8" w:rsidP="00EB31F8" w:rsidR="00EB31F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B31F8" w:rsidP="00EB31F8" w:rsidR="00EB31F8" w:rsidRPr="00E974B3">
      <w:pPr>
        <w:ind w:firstLine="709"/>
        <w:jc w:val="both"/>
      </w:pPr>
    </w:p>
    <w:p w:rsidRDefault="00EB31F8" w:rsidP="00EB31F8" w:rsidR="00EB31F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4. 3. 2016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 xml:space="preserve"> 20.739,31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540458" w:rsidP="00A57E11" w:rsidR="00A57E11" w:rsidRPr="00B3101F">
      <w:pPr>
        <w:ind w:firstLine="708"/>
        <w:jc w:val="both"/>
      </w:pPr>
      <w:r>
        <w:lastRenderedPageBreak/>
        <w:t>Rješenjem od 20</w:t>
      </w:r>
      <w:r w:rsidR="00A57E11" w:rsidRPr="00B3101F">
        <w:t>.</w:t>
      </w:r>
      <w:r w:rsidR="00262503"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151708">
        <w:t xml:space="preserve">je zastupnik po </w:t>
      </w:r>
      <w:r w:rsidR="005C5290">
        <w:t>zakonu</w:t>
      </w:r>
      <w:r w:rsidR="00455618">
        <w:t xml:space="preserve"> dužnika</w:t>
      </w:r>
      <w:r w:rsidR="005F4A3E">
        <w:t>.</w:t>
      </w:r>
      <w:r w:rsidR="00151708">
        <w:t xml:space="preserve"> Isti se nije protivio prijedlogu.</w:t>
      </w:r>
      <w:r w:rsidR="0008364B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40242C" w:rsidR="00BC52A8" w:rsidRPr="00FF40CE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C52A8">
        <w:t>pročitan podnesak pre</w:t>
      </w:r>
      <w:r w:rsidR="0040242C">
        <w:t>dloženog stečajnog dužnika od 1</w:t>
      </w:r>
      <w:r w:rsidR="00EB31F8">
        <w:t>0</w:t>
      </w:r>
      <w:r w:rsidR="00BC52A8">
        <w:t>.4.2017.</w:t>
      </w:r>
      <w:r w:rsidR="0040242C">
        <w:t xml:space="preserve">  iz kojeg</w:t>
      </w:r>
      <w:r w:rsidR="00BC52A8">
        <w:t xml:space="preserve"> je vidljivo kako</w:t>
      </w:r>
      <w:r w:rsidR="00BC52A8" w:rsidRPr="00FF40CE">
        <w:rPr>
          <w:lang w:val="pl-PL"/>
        </w:rPr>
        <w:t xml:space="preserve"> predloženi dužnik nema imovine.</w:t>
      </w:r>
      <w:r w:rsidR="0040242C">
        <w:rPr>
          <w:lang w:val="pl-PL"/>
        </w:rPr>
        <w:t xml:space="preserve"> </w:t>
      </w:r>
    </w:p>
    <w:p w:rsidRDefault="008871D9" w:rsidP="0040242C" w:rsidR="008871D9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AA0112" w:rsidR="00AD1F89">
      <w:pPr>
        <w:jc w:val="center"/>
        <w:rPr>
          <w:b/>
        </w:rPr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607177" w:rsidP="00E91121" w:rsidR="006071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40242C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07177" w:rsidP="0098030D" w:rsidR="00607177"/>
    <w:p w:rsidRDefault="00607177" w:rsidP="0098030D" w:rsidR="00607177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607177" w:rsidP="0098030D" w:rsidR="00607177">
      <w:pPr>
        <w:jc w:val="both"/>
      </w:pPr>
      <w:bookmarkStart w:name="_GoBack" w:id="0"/>
      <w:bookmarkEnd w:id="0"/>
    </w:p>
    <w:sectPr w:rsidR="006071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3E73CC">
      <w:t>3</w:t>
    </w:r>
    <w:r w:rsidR="00EB31F8">
      <w:t>62</w:t>
    </w:r>
    <w:r w:rsidR="00455618">
      <w:t>/2016</w:t>
    </w:r>
    <w:r w:rsidR="00607177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8364B"/>
    <w:rsid w:val="00151708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E73CC"/>
    <w:rsid w:val="003F5890"/>
    <w:rsid w:val="0040242C"/>
    <w:rsid w:val="00455618"/>
    <w:rsid w:val="00495665"/>
    <w:rsid w:val="00540458"/>
    <w:rsid w:val="005C5290"/>
    <w:rsid w:val="005D44E8"/>
    <w:rsid w:val="005E7FCF"/>
    <w:rsid w:val="005F4A3E"/>
    <w:rsid w:val="00607177"/>
    <w:rsid w:val="006524D3"/>
    <w:rsid w:val="0068223B"/>
    <w:rsid w:val="006C4B59"/>
    <w:rsid w:val="007841DE"/>
    <w:rsid w:val="00795B3B"/>
    <w:rsid w:val="007D120C"/>
    <w:rsid w:val="007D1AC1"/>
    <w:rsid w:val="007E737C"/>
    <w:rsid w:val="007F6DB2"/>
    <w:rsid w:val="0083030E"/>
    <w:rsid w:val="008871D9"/>
    <w:rsid w:val="008E718C"/>
    <w:rsid w:val="009052B6"/>
    <w:rsid w:val="0098030D"/>
    <w:rsid w:val="009844EE"/>
    <w:rsid w:val="009E534C"/>
    <w:rsid w:val="009E6505"/>
    <w:rsid w:val="00A355B0"/>
    <w:rsid w:val="00A44B01"/>
    <w:rsid w:val="00A548BD"/>
    <w:rsid w:val="00A57E11"/>
    <w:rsid w:val="00A7452B"/>
    <w:rsid w:val="00A90EBA"/>
    <w:rsid w:val="00AA0112"/>
    <w:rsid w:val="00AD1F89"/>
    <w:rsid w:val="00B20A40"/>
    <w:rsid w:val="00B5251C"/>
    <w:rsid w:val="00B614E4"/>
    <w:rsid w:val="00B71C6A"/>
    <w:rsid w:val="00BA5652"/>
    <w:rsid w:val="00BC52A8"/>
    <w:rsid w:val="00BF037A"/>
    <w:rsid w:val="00C274FB"/>
    <w:rsid w:val="00C5175F"/>
    <w:rsid w:val="00C95F99"/>
    <w:rsid w:val="00DA71FB"/>
    <w:rsid w:val="00E21980"/>
    <w:rsid w:val="00E41C33"/>
    <w:rsid w:val="00E50374"/>
    <w:rsid w:val="00EB31F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2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2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2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2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2362</izvorni_sadrzaj>
    <derivirana_varijabla naziv="DomainObject.Predmet.Broj_1">2362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St-2362/2016</izvorni_sadrzaj>
    <derivirana_varijabla naziv="DomainObject.Predmet.OznakaBroj_1">St-2362/2016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MACO TRADE d.o.o.</izvorni_sadrzaj>
    <derivirana_varijabla naziv="DomainObject.Predmet.ProtustrankaFormated_1">  MACO TRADE d.o.o.</derivirana_varijabla>
  </DomainObject.Predmet.ProtustrankaFormated>
  <DomainObject.Predmet.ProtustrankaFormatedOIB>
    <izvorni_sadrzaj>  MACO TRADE d.o.o., OIB 32805553583</izvorni_sadrzaj>
    <derivirana_varijabla naziv="DomainObject.Predmet.ProtustrankaFormatedOIB_1">  MACO TRADE d.o.o., OIB 32805553583</derivirana_varijabla>
  </DomainObject.Predmet.ProtustrankaFormatedOIB>
  <DomainObject.Predmet.ProtustrankaFormatedWithAdress>
    <izvorni_sadrzaj> MACO TRADE d.o.o., Stara Cesta 13, 47300 Ogulin</izvorni_sadrzaj>
    <derivirana_varijabla naziv="DomainObject.Predmet.ProtustrankaFormatedWithAdress_1"> MACO TRADE d.o.o., Stara Cesta 13, 47300 Ogulin</derivirana_varijabla>
  </DomainObject.Predmet.ProtustrankaFormatedWithAdress>
  <DomainObject.Predmet.ProtustrankaFormatedWithAdressOIB>
    <izvorni_sadrzaj> MACO TRADE d.o.o., OIB 32805553583, Stara Cesta 13, 47300 Ogulin</izvorni_sadrzaj>
    <derivirana_varijabla naziv="DomainObject.Predmet.ProtustrankaFormatedWithAdressOIB_1"> MACO TRADE d.o.o., OIB 32805553583, Stara Cesta 13, 47300 Ogulin</derivirana_varijabla>
  </DomainObject.Predmet.ProtustrankaFormatedWithAdressOIB>
  <DomainObject.Predmet.ProtustrankaWithAdress>
    <izvorni_sadrzaj>MACO TRADE d.o.o. Stara Cesta 13, 47300 Ogulin</izvorni_sadrzaj>
    <derivirana_varijabla naziv="DomainObject.Predmet.ProtustrankaWithAdress_1">MACO TRADE d.o.o. Stara Cesta 13, 47300 Ogulin</derivirana_varijabla>
  </DomainObject.Predmet.ProtustrankaWithAdress>
  <DomainObject.Predmet.ProtustrankaWithAdressOIB>
    <izvorni_sadrzaj>MACO TRADE d.o.o., OIB 32805553583, Stara Cesta 13, 47300 Ogulin</izvorni_sadrzaj>
    <derivirana_varijabla naziv="DomainObject.Predmet.ProtustrankaWithAdressOIB_1">MACO TRADE d.o.o., OIB 32805553583, Stara Cesta 13, 47300 Ogulin</derivirana_varijabla>
  </DomainObject.Predmet.ProtustrankaWithAdressOIB>
  <DomainObject.Predmet.ProtustrankaNazivFormated>
    <izvorni_sadrzaj>MACO TRADE d.o.o.</izvorni_sadrzaj>
    <derivirana_varijabla naziv="DomainObject.Predmet.ProtustrankaNazivFormated_1">MACO TRADE d.o.o.</derivirana_varijabla>
  </DomainObject.Predmet.ProtustrankaNazivFormated>
  <DomainObject.Predmet.ProtustrankaNazivFormatedOIB>
    <izvorni_sadrzaj>MACO TRADE d.o.o., OIB 32805553583</izvorni_sadrzaj>
    <derivirana_varijabla naziv="DomainObject.Predmet.ProtustrankaNazivFormatedOIB_1">MACO TRADE d.o.o., OIB 32805553583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Zdravko Bošnjaković; Marijan Kučinić</izvorni_sadrzaj>
    <derivirana_varijabla naziv="DomainObject.Predmet.StrankaFormated_1">  FINA regionalni centar Zagreb, podružnica Karlovac; Zdravko Bošnjaković; Marijan Kučinić</derivirana_varijabla>
  </DomainObject.Predmet.StrankaFormated>
  <DomainObject.Predmet.StrankaFormatedOIB>
    <izvorni_sadrzaj>  FINA regionalni centar Zagreb, podružnica Karlovac, OIB 85821130368; Zdravko Bošnjaković, OIB 83106558443; Marijan Kučinić, OIB 22089097751</izvorni_sadrzaj>
    <derivirana_varijabla naziv="DomainObject.Predmet.StrankaFormatedOIB_1">  FINA regionalni centar Zagreb, podružnica Karlovac, OIB 85821130368; Zdravko Bošnjaković, OIB 83106558443; Marijan Kučinić, OIB 22089097751</derivirana_varijabla>
  </DomainObject.Predmet.StrankaFormatedOIB>
  <DomainObject.Predmet.StrankaFormatedWithAdress>
    <izvorni_sadrzaj> FINA regionalni centar Zagreb, podružnica Karlovac, Vitezovićeva 1, 47000 Karlovac; Zdravko Bošnjaković, Lomošćanska Cesta 5, 47300 Ogulin; Marijan Kučinić, Bošt 43c, 47300 Ogulin</izvorni_sadrzaj>
    <derivirana_varijabla naziv="DomainObject.Predmet.StrankaFormatedWithAdress_1"> FINA regionalni centar Zagreb, podružnica Karlovac, Vitezovićeva 1, 47000 Karlovac; Zdravko Bošnjaković, Lomošćanska Cesta 5, 47300 Ogulin; Marijan Kučinić, Bošt 43c, 47300 Ogulin</derivirana_varijabla>
  </DomainObject.Predmet.StrankaFormatedWithAdress>
  <DomainObject.Predmet.StrankaFormatedWithAdressOIB>
    <izvorni_sadrzaj> FINA regionalni centar Zagreb, podružnica Karlovac, OIB 85821130368, Vitezovićeva 1, 47000 Karlovac; Zdravko Bošnjaković, OIB 83106558443, Lomošćanska Cesta 5, 47300 Ogulin; Marijan Kučinić, OIB 22089097751, Bošt 43c, 47300 Ogulin</izvorni_sadrzaj>
    <derivirana_varijabla naziv="DomainObject.Predmet.StrankaFormatedWithAdressOIB_1"> FINA regionalni centar Zagreb, podružnica Karlovac, OIB 85821130368, Vitezovićeva 1, 47000 Karlovac; Zdravko Bošnjaković, OIB 83106558443, Lomošćanska Cesta 5, 47300 Ogulin; Marijan Kučinić, OIB 22089097751, Bošt 43c, 47300 Ogulin</derivirana_varijabla>
  </DomainObject.Predmet.StrankaFormatedWithAdressOIB>
  <DomainObject.Predmet.StrankaWithAdress>
    <izvorni_sadrzaj>FINA regionalni centar Zagreb, podružnica Karlovac Vitezovićeva 1,47000 Karlovac,Zdravko Bošnjaković Lomošćanska Cesta 5,47300 Ogulin,Marijan Kučinić Bošt 43c,47300 Ogulin</izvorni_sadrzaj>
    <derivirana_varijabla naziv="DomainObject.Predmet.StrankaWithAdress_1">FINA regionalni centar Zagreb, podružnica Karlovac Vitezovićeva 1,47000 Karlovac,Zdravko Bošnjaković Lomošćanska Cesta 5,47300 Ogulin,Marijan Kučinić Bošt 43c,47300 Ogulin</derivirana_varijabla>
  </DomainObject.Predmet.StrankaWithAdress>
  <DomainObject.Predmet.StrankaWithAdressOIB>
    <izvorni_sadrzaj>FINA regionalni centar Zagreb, podružnica Karlovac, OIB 85821130368, Vitezovićeva 1,47000 Karlovac,Zdravko Bošnjaković, OIB 83106558443, Lomošćanska Cesta 5,47300 Ogulin,Marijan Kučinić, OIB 22089097751, Bošt 43c,47300 Ogulin</izvorni_sadrzaj>
    <derivirana_varijabla naziv="DomainObject.Predmet.StrankaWithAdressOIB_1">FINA regionalni centar Zagreb, podružnica Karlovac, OIB 85821130368, Vitezovićeva 1,47000 Karlovac,Zdravko Bošnjaković, OIB 83106558443, Lomošćanska Cesta 5,47300 Ogulin,Marijan Kučinić, OIB 22089097751, Bošt 43c,47300 Ogulin</derivirana_varijabla>
  </DomainObject.Predmet.StrankaWithAdressOIB>
  <DomainObject.Predmet.StrankaNazivFormated>
    <izvorni_sadrzaj>FINA regionalni centar Zagreb, podružnica Karlovac,Zdravko Bošnjaković,Marijan Kučinić</izvorni_sadrzaj>
    <derivirana_varijabla naziv="DomainObject.Predmet.StrankaNazivFormated_1">FINA regionalni centar Zagreb, podružnica Karlovac,Zdravko Bošnjaković,Marijan Kučinić</derivirana_varijabla>
  </DomainObject.Predmet.StrankaNazivFormated>
  <DomainObject.Predmet.StrankaNazivFormatedOIB>
    <izvorni_sadrzaj>FINA regionalni centar Zagreb, podružnica Karlovac, OIB 85821130368,Zdravko Bošnjaković, OIB 83106558443,Marijan Kučinić, OIB 22089097751</izvorni_sadrzaj>
    <derivirana_varijabla naziv="DomainObject.Predmet.StrankaNazivFormatedOIB_1">FINA regionalni centar Zagreb, podružnica Karlovac, OIB 85821130368,Zdravko Bošnjaković, OIB 83106558443,Marijan Kučinić, OIB 22089097751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  <item>Zdravko Bošnjaković</item>
      <item>Marijan Kučinić</item>
    </izvorni_sadrzaj>
    <derivirana_varijabla naziv="DomainObject.Predmet.StrankaListFormated_1">
      <item>FINA regionalni centar Zagreb, podružnica Karlovac</item>
      <item>Zdravko Bošnjaković</item>
      <item>Marijan Kučinić</item>
    </derivirana_varijabla>
  </DomainObject.Predmet.StrankaListFormated>
  <DomainObject.Predmet.StrankaListFormatedOIB>
    <izvorni_sadrzaj>
      <item>FINA regionalni centar Zagreb, podružnica Karlovac, OIB 85821130368</item>
      <item>Zdravko Bošnjaković, OIB 83106558443</item>
      <item>Marijan Kučinić, OIB 22089097751</item>
    </izvorni_sadrzaj>
    <derivirana_varijabla naziv="DomainObject.Predmet.StrankaListFormatedOIB_1">
      <item>FINA regionalni centar Zagreb, podružnica Karlovac, OIB 85821130368</item>
      <item>Zdravko Bošnjaković, OIB 83106558443</item>
      <item>Marijan Kučinić, OIB 22089097751</item>
    </derivirana_varijabla>
  </DomainObject.Predmet.StrankaListFormatedOIB>
  <DomainObject.Predmet.StrankaListFormatedWithAdress>
    <izvorni_sadrzaj>
      <item>FINA regionalni centar Zagreb, podružnica Karlovac, Vitezovićeva 1, 47000 Karlovac</item>
      <item>Zdravko Bošnjaković, Lomošćanska Cesta 5, 47300 Ogulin</item>
      <item>Marijan Kučinić, Bošt 43c, 47300 Ogulin</item>
    </izvorni_sadrzaj>
    <derivirana_varijabla naziv="DomainObject.Predmet.StrankaListFormatedWithAdress_1">
      <item>FINA regionalni centar Zagreb, podružnica Karlovac, Vitezovićeva 1, 47000 Karlovac</item>
      <item>Zdravko Bošnjaković, Lomošćanska Cesta 5, 47300 Ogulin</item>
      <item>Marijan Kučinić, Bošt 43c, 47300 Ogulin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Zdravko Bošnjaković, OIB 83106558443, Lomošćanska Cesta 5, 47300 Ogulin</item>
      <item>Marijan Kučinić, OIB 22089097751, Bošt 43c, 47300 Ogulin</item>
    </izvorni_sadrzaj>
    <derivirana_varijabla naziv="DomainObject.Predmet.StrankaListFormatedWithAdressOIB_1">
      <item>FINA regionalni centar Zagreb, podružnica Karlovac, OIB 85821130368, Vitezovićeva 1, 47000 Karlovac</item>
      <item>Zdravko Bošnjaković, OIB 83106558443, Lomošćanska Cesta 5, 47300 Ogulin</item>
      <item>Marijan Kučinić, OIB 22089097751, Bošt 43c, 47300 Ogulin</item>
    </derivirana_varijabla>
  </DomainObject.Predmet.StrankaListFormatedWithAdressOIB>
  <DomainObject.Predmet.StrankaListNazivFormated>
    <izvorni_sadrzaj>
      <item>FINA regionalni centar Zagreb, podružnica Karlovac</item>
      <item>Zdravko Bošnjaković</item>
      <item>Marijan Kučinić</item>
    </izvorni_sadrzaj>
    <derivirana_varijabla naziv="DomainObject.Predmet.StrankaListNazivFormated_1">
      <item>FINA regionalni centar Zagreb, podružnica Karlovac</item>
      <item>Zdravko Bošnjaković</item>
      <item>Marijan Kučinić</item>
    </derivirana_varijabla>
  </DomainObject.Predmet.StrankaListNazivFormated>
  <DomainObject.Predmet.StrankaListNazivFormatedOIB>
    <izvorni_sadrzaj>
      <item>FINA regionalni centar Zagreb, podružnica Karlovac, OIB 85821130368</item>
      <item>Zdravko Bošnjaković, OIB 83106558443</item>
      <item>Marijan Kučinić, OIB 22089097751</item>
    </izvorni_sadrzaj>
    <derivirana_varijabla naziv="DomainObject.Predmet.StrankaListNazivFormatedOIB_1">
      <item>FINA regionalni centar Zagreb, podružnica Karlovac, OIB 85821130368</item>
      <item>Zdravko Bošnjaković, OIB 83106558443</item>
      <item>Marijan Kučinić, OIB 22089097751</item>
    </derivirana_varijabla>
  </DomainObject.Predmet.StrankaListNazivFormatedOIB>
  <DomainObject.Predmet.ProtuStrankaListFormated>
    <izvorni_sadrzaj>
      <item>MACO TRADE d.o.o.</item>
    </izvorni_sadrzaj>
    <derivirana_varijabla naziv="DomainObject.Predmet.ProtuStrankaListFormated_1">
      <item>MACO TRADE d.o.o.</item>
    </derivirana_varijabla>
  </DomainObject.Predmet.ProtuStrankaListFormated>
  <DomainObject.Predmet.ProtuStrankaListFormatedOIB>
    <izvorni_sadrzaj>
      <item>MACO TRADE d.o.o., OIB 32805553583</item>
    </izvorni_sadrzaj>
    <derivirana_varijabla naziv="DomainObject.Predmet.ProtuStrankaListFormatedOIB_1">
      <item>MACO TRADE d.o.o., OIB 32805553583</item>
    </derivirana_varijabla>
  </DomainObject.Predmet.ProtuStrankaListFormatedOIB>
  <DomainObject.Predmet.ProtuStrankaListFormatedWithAdress>
    <izvorni_sadrzaj>
      <item>MACO TRADE d.o.o., Stara Cesta 13, 47300 Ogulin</item>
    </izvorni_sadrzaj>
    <derivirana_varijabla naziv="DomainObject.Predmet.ProtuStrankaListFormatedWithAdress_1">
      <item>MACO TRADE d.o.o., Stara Cesta 13, 47300 Ogulin</item>
    </derivirana_varijabla>
  </DomainObject.Predmet.ProtuStrankaListFormatedWithAdress>
  <DomainObject.Predmet.ProtuStrankaListFormatedWithAdressOIB>
    <izvorni_sadrzaj>
      <item>MACO TRADE d.o.o., OIB 32805553583, Stara Cesta 13, 47300 Ogulin</item>
    </izvorni_sadrzaj>
    <derivirana_varijabla naziv="DomainObject.Predmet.ProtuStrankaListFormatedWithAdressOIB_1">
      <item>MACO TRADE d.o.o., OIB 32805553583, Stara Cesta 13, 47300 Ogulin</item>
    </derivirana_varijabla>
  </DomainObject.Predmet.ProtuStrankaListFormatedWithAdressOIB>
  <DomainObject.Predmet.ProtuStrankaListNazivFormated>
    <izvorni_sadrzaj>
      <item>MACO TRADE d.o.o.</item>
    </izvorni_sadrzaj>
    <derivirana_varijabla naziv="DomainObject.Predmet.ProtuStrankaListNazivFormated_1">
      <item>MACO TRADE d.o.o.</item>
    </derivirana_varijabla>
  </DomainObject.Predmet.ProtuStrankaListNazivFormated>
  <DomainObject.Predmet.ProtuStrankaListNazivFormatedOIB>
    <izvorni_sadrzaj>
      <item>MACO TRADE d.o.o., OIB 32805553583</item>
    </izvorni_sadrzaj>
    <derivirana_varijabla naziv="DomainObject.Predmet.ProtuStrankaListNazivFormatedOIB_1">
      <item>MACO TRADE d.o.o., OIB 32805553583</item>
    </derivirana_varijabla>
  </DomainObject.Predmet.ProtuStrankaListNazivFormatedOIB>
  <DomainObject.Predmet.OstaliListFormated>
    <izvorni_sadrzaj>
      <item>Marijan Kučinić</item>
      <item>Zdravko Bošnjaković</item>
      <item>PRIVREDNA BANKA ZAGREB - DIONIČKO DRUŠTVO</item>
      <item>ŽUPANIJSKO DRŽAVNO ODVJETNIŠTVO U KARLOVCU</item>
    </izvorni_sadrzaj>
    <derivirana_varijabla naziv="DomainObject.Predmet.OstaliListFormated_1">
      <item>Marijan Kučinić</item>
      <item>Zdravko Bošnjaković</item>
      <item>PRIVREDNA BANKA ZAGREB - DIONIČKO DRUŠTVO</item>
      <item>ŽUPANIJSKO DRŽAVNO ODVJETNIŠTVO U KARLOVCU</item>
    </derivirana_varijabla>
  </DomainObject.Predmet.OstaliListFormated>
  <DomainObject.Predmet.OstaliListFormatedOIB>
    <izvorni_sadrzaj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</izvorni_sadrzaj>
    <derivirana_varijabla naziv="DomainObject.Predmet.OstaliListFormatedOIB_1"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</derivirana_varijabla>
  </DomainObject.Predmet.OstaliListFormatedOIB>
  <DomainObject.Predmet.OstaliListFormatedWithAdress>
    <izvorni_sadrzaj>
      <item>Marijan Kučinić, Bošt 43c, 47300 Ogulin</item>
      <item>Zdravko Bošnjaković, Lomošćanska Cesta 5, 47300 Ogulin</item>
      <item>PRIVREDNA BANKA ZAGREB - DIONIČKO DRUŠTVO, Radnička cesta 50, 10000 Zagreb</item>
      <item>ŽUPANIJSKO DRŽAVNO ODVJETNIŠTVO U KARLOVCU, Trg Hrvatskih Branitelja 1, 47000 Karlovac</item>
    </izvorni_sadrzaj>
    <derivirana_varijabla naziv="DomainObject.Predmet.OstaliListFormatedWithAdress_1">
      <item>Marijan Kučinić, Bošt 43c, 47300 Ogulin</item>
      <item>Zdravko Bošnjaković, Lomošćanska Cesta 5, 47300 Ogulin</item>
      <item>PRIVREDNA BANKA ZAGREB - DIONIČKO DRUŠTVO, Radnička cesta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Marijan Kučinić, OIB 22089097751, Bošt 43c, 47300 Ogulin</item>
      <item>Zdravko Bošnjaković, OIB 83106558443, Lomošćanska Cesta 5, 47300 Ogulin</item>
      <item>PRIVREDNA BANKA ZAGREB - DIONIČKO DRUŠTVO, OIB 02535697732, Radnička cesta 50, 10000 Zagreb</item>
      <item>ŽUPANIJSKO DRŽAVNO ODVJETNIŠTVO U KARLOVCU, OIB 96351974803, Trg Hrvatskih Branitelja 1, 47000 Karlovac</item>
    </izvorni_sadrzaj>
    <derivirana_varijabla naziv="DomainObject.Predmet.OstaliListFormatedWithAdressOIB_1">
      <item>Marijan Kučinić, OIB 22089097751, Bošt 43c, 47300 Ogulin</item>
      <item>Zdravko Bošnjaković, OIB 83106558443, Lomošćanska Cesta 5, 47300 Ogulin</item>
      <item>PRIVREDNA BANKA ZAGREB - DIONIČKO DRUŠTVO, OIB 02535697732, Radnička cesta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Marijan Kučinić</item>
      <item>Zdravko Bošnjaković</item>
      <item>PRIVREDNA BANKA ZAGREB - DIONIČKO DRUŠTVO</item>
      <item>ŽUPANIJSKO DRŽAVNO ODVJETNIŠTVO U KARLOVCU</item>
    </izvorni_sadrzaj>
    <derivirana_varijabla naziv="DomainObject.Predmet.OstaliListNazivFormated_1">
      <item>Marijan Kučinić</item>
      <item>Zdravko Bošnjaković</item>
      <item>PRIVREDNA BANKA ZAGREB - DIONIČKO DRUŠTVO</item>
      <item>ŽUPANIJSKO DRŽAVNO ODVJETNIŠTVO U KARLOVCU</item>
    </derivirana_varijabla>
  </DomainObject.Predmet.OstaliListNazivFormated>
  <DomainObject.Predmet.OstaliListNazivFormatedOIB>
    <izvorni_sadrzaj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</izvorni_sadrzaj>
    <derivirana_varijabla naziv="DomainObject.Predmet.OstaliListNazivFormatedOIB_1">
      <item>Marijan Kučinić, OIB 22089097751</item>
      <item>Zdravko Bošnjaković, OIB 83106558443</item>
      <item>PRIVREDNA BANKA ZAGREB - DIONIČKO DRUŠTVO, OIB 02535697732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MACO TRADE d.o.o.</izvorni_sadrzaj>
    <derivirana_varijabla naziv="DomainObject.Predmet.ProtustrankaIDrugi_1">MACO TRADE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MACO TRADE d.o.o., OIB 32805553583, Stara Cesta 13, 47300 Ogulin</izvorni_sadrzaj>
    <derivirana_varijabla naziv="DomainObject.Predmet.ProtustrankaIDrugiAdressOIB_1">MACO TRADE d.o.o., OIB 32805553583, Stara Cesta 13,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MACO TRADE d.o.o.</item>
      <item>Marijan Kučinić</item>
      <item>Zdravko Bošnjaković</item>
      <item>PRIVREDNA BANKA ZAGREB - DIONIČKO DRUŠTVO</item>
      <item>ŽUPANIJSKO DRŽAVNO ODVJETNIŠTVO U KARLOVCU</item>
      <item>Zdravko Bošnjaković</item>
      <item>Marijan Kučinić</item>
    </izvorni_sadrzaj>
    <derivirana_varijabla naziv="DomainObject.Predmet.SudioniciListNaziv_1">
      <item>FINA regionalni centar Zagreb, podružnica Karlovac</item>
      <item>MACO TRADE d.o.o.</item>
      <item>Marijan Kučinić</item>
      <item>Zdravko Bošnjaković</item>
      <item>PRIVREDNA BANKA ZAGREB - DIONIČKO DRUŠTVO</item>
      <item>ŽUPANIJSKO DRŽAVNO ODVJETNIŠTVO U KARLOVCU</item>
      <item>Zdravko Bošnjaković</item>
      <item>Marijan Kučinić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MACO TRADE d.o.o., OIB 32805553583, Stara Cesta 13,47300 Ogulin</item>
      <item>Marijan Kučinić, OIB 22089097751, Bošt 43c,47300 Ogulin</item>
      <item>Zdravko Bošnjaković, OIB 83106558443, Lomošćanska Cesta 5,47300 Ogulin</item>
      <item>PRIVREDNA BANKA ZAGREB - DIONIČKO DRUŠTVO, OIB 02535697732, Radnička cesta 50,10000 Zagreb</item>
      <item>ŽUPANIJSKO DRŽAVNO ODVJETNIŠTVO U KARLOVCU, OIB 96351974803, Trg Hrvatskih Branitelja 1,47000 Karlovac</item>
      <item>Zdravko Bošnjaković, OIB 83106558443, Lomošćanska Cesta 5,47300 Ogulin</item>
      <item>Marijan Kučinić, OIB 22089097751, Bošt 43c,47300 Ogulin</item>
    </izvorni_sadrzaj>
    <derivirana_varijabla naziv="DomainObject.Predmet.SudioniciListAdressOIB_1">
      <item>FINA regionalni centar Zagreb, podružnica Karlovac, OIB 85821130368, Vitezovićeva 1,47000 Karlovac</item>
      <item>MACO TRADE d.o.o., OIB 32805553583, Stara Cesta 13,47300 Ogulin</item>
      <item>Marijan Kučinić, OIB 22089097751, Bošt 43c,47300 Ogulin</item>
      <item>Zdravko Bošnjaković, OIB 83106558443, Lomošćanska Cesta 5,47300 Ogulin</item>
      <item>PRIVREDNA BANKA ZAGREB - DIONIČKO DRUŠTVO, OIB 02535697732, Radnička cesta 50,10000 Zagreb</item>
      <item>ŽUPANIJSKO DRŽAVNO ODVJETNIŠTVO U KARLOVCU, OIB 96351974803, Trg Hrvatskih Branitelja 1,47000 Karlovac</item>
      <item>Zdravko Bošnjaković, OIB 83106558443, Lomošćanska Cesta 5,47300 Ogulin</item>
      <item>Marijan Kučinić, OIB 22089097751, Bošt 43c,47300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32805553583</item>
      <item>, OIB 22089097751</item>
      <item>, OIB 83106558443</item>
      <item>, OIB 02535697732</item>
      <item>, OIB 96351974803</item>
      <item>, OIB 83106558443</item>
      <item>, OIB 22089097751</item>
    </izvorni_sadrzaj>
    <derivirana_varijabla naziv="DomainObject.Predmet.SudioniciListNazivOIB_1">
      <item>, OIB 85821130368</item>
      <item>, OIB 32805553583</item>
      <item>, OIB 22089097751</item>
      <item>, OIB 83106558443</item>
      <item>, OIB 02535697732</item>
      <item>, OIB 96351974803</item>
      <item>, OIB 83106558443</item>
      <item>, OIB 22089097751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719</properties:Words>
  <properties:Characters>4017</properties:Characters>
  <properties:Lines>90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2017-05-03T11:26:00Z</dcterms:created>
  <dc:creator>Nikola Ribarić</dc:creator>
  <cp:lastModifiedBy>Jadranka Zelić</cp:lastModifiedBy>
  <cp:lastPrinted>2017-05-03T11:25:00Z</cp:lastPrinted>
  <dcterms:modified xmlns:xsi="http://www.w3.org/2001/XMLSchema-instance" xsi:type="dcterms:W3CDTF">2017-05-03T11:27:00Z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