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e6e7" w14:paraId="078e6e7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HASHEL ORGANIC OASIS </w:t>
      </w:r>
      <w:r w:rsidR="00574A80">
        <w:rPr>
          <w:rFonts w:eastAsia="Times New Roman" w:hAnsi="Times New Roman" w:ascii="Times New Roman"/>
          <w:sz w:val="24"/>
          <w:szCs w:val="24"/>
          <w:lang w:eastAsia="hr-HR"/>
        </w:rPr>
        <w:t xml:space="preserve"> j.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Put </w:t>
      </w:r>
      <w:proofErr w:type="spellStart"/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>Dikla</w:t>
      </w:r>
      <w:proofErr w:type="spellEnd"/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 46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>29153631589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104/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2C7497"/>
    <w:rsid w:val="00330958"/>
    <w:rsid w:val="00334FC4"/>
    <w:rsid w:val="0034288D"/>
    <w:rsid w:val="003B3EEF"/>
    <w:rsid w:val="004901DF"/>
    <w:rsid w:val="004D2225"/>
    <w:rsid w:val="0052527F"/>
    <w:rsid w:val="00574A80"/>
    <w:rsid w:val="00576F09"/>
    <w:rsid w:val="0078096A"/>
    <w:rsid w:val="0079293D"/>
    <w:rsid w:val="008222BA"/>
    <w:rsid w:val="00836FCC"/>
    <w:rsid w:val="008D48A1"/>
    <w:rsid w:val="008E4A83"/>
    <w:rsid w:val="0096604D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3E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3EE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3E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3E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3E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3EE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3E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3E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HASHEL ORGANIC OASIS j.d.o.o. za poslovne usluge i djelatnost turističke agencije</izvorni_sadrzaj>
    <derivirana_varijabla naziv="DomainObject.Predmet.ProtustrankaFormated_1">  HASHEL ORGANIC OASIS j.d.o.o. za poslovne usluge i djelatnost turističke agencije</derivirana_varijabla>
  </DomainObject.Predmet.ProtustrankaFormated>
  <DomainObject.Predmet.ProtustrankaFormatedOIB>
    <izvorni_sadrzaj>  HASHEL ORGANIC OASIS j.d.o.o. za poslovne usluge i djelatnost turističke agencije, OIB 29153631589</izvorni_sadrzaj>
    <derivirana_varijabla naziv="DomainObject.Predmet.ProtustrankaFormatedOIB_1">  HASHEL ORGANIC OASIS j.d.o.o. za poslovne usluge i djelatnost turističke agencije, OIB 29153631589</derivirana_varijabla>
  </DomainObject.Predmet.ProtustrankaFormatedOIB>
  <DomainObject.Predmet.ProtustrankaFormatedWithAdress>
    <izvorni_sadrzaj> HASHEL ORGANIC OASIS j.d.o.o. za poslovne usluge i djelatnost turističke agencije, Put Dikla 46, 23000 Zadar</izvorni_sadrzaj>
    <derivirana_varijabla naziv="DomainObject.Predmet.ProtustrankaFormatedWithAdress_1"> HASHEL ORGANIC OASIS j.d.o.o. za poslovne usluge i djelatnost turističke agencije, Put Dikla 46, 23000 Zadar</derivirana_varijabla>
  </DomainObject.Predmet.ProtustrankaFormatedWithAdress>
  <DomainObject.Predmet.ProtustrankaFormatedWithAdressOIB>
    <izvorni_sadrzaj> HASHEL ORGANIC OASIS j.d.o.o. za poslovne usluge i djelatnost turističke agencije, OIB 29153631589, Put Dikla 46, 23000 Zadar</izvorni_sadrzaj>
    <derivirana_varijabla naziv="DomainObject.Predmet.ProtustrankaFormatedWithAdressOIB_1"> HASHEL ORGANIC OASIS j.d.o.o. za poslovne usluge i djelatnost turističke agencije, OIB 29153631589, Put Dikla 46, 23000 Zadar</derivirana_varijabla>
  </DomainObject.Predmet.ProtustrankaFormatedWithAdressOIB>
  <DomainObject.Predmet.ProtustrankaWithAdress>
    <izvorni_sadrzaj>HASHEL ORGANIC OASIS j.d.o.o. za poslovne usluge i djelatnost turističke agencije Put Dikla 46, 23000 Zadar</izvorni_sadrzaj>
    <derivirana_varijabla naziv="DomainObject.Predmet.ProtustrankaWithAdress_1">HASHEL ORGANIC OASIS j.d.o.o. za poslovne usluge i djelatnost turističke agencije Put Dikla 46, 23000 Zadar</derivirana_varijabla>
  </DomainObject.Predmet.ProtustrankaWithAdress>
  <DomainObject.Predmet.ProtustrankaWithAdressOIB>
    <izvorni_sadrzaj>HASHEL ORGANIC OASIS j.d.o.o. za poslovne usluge i djelatnost turističke agencije, OIB 29153631589, Put Dikla 46, 23000 Zadar</izvorni_sadrzaj>
    <derivirana_varijabla naziv="DomainObject.Predmet.ProtustrankaWithAdressOIB_1">HASHEL ORGANIC OASIS j.d.o.o. za poslovne usluge i djelatnost turističke agencije, OIB 29153631589, Put Dikla 46, 23000 Zadar</derivirana_varijabla>
  </DomainObject.Predmet.ProtustrankaWithAdressOIB>
  <DomainObject.Predmet.ProtustrankaNazivFormated>
    <izvorni_sadrzaj>HASHEL ORGANIC OASIS j.d.o.o. za poslovne usluge i djelatnost turističke agencije</izvorni_sadrzaj>
    <derivirana_varijabla naziv="DomainObject.Predmet.ProtustrankaNazivFormated_1">HASHEL ORGANIC OASIS j.d.o.o. za poslovne usluge i djelatnost turističke agencije</derivirana_varijabla>
  </DomainObject.Predmet.ProtustrankaNazivFormated>
  <DomainObject.Predmet.ProtustrankaNazivFormatedOIB>
    <izvorni_sadrzaj>HASHEL ORGANIC OASIS j.d.o.o. za poslovne usluge i djelatnost turističke agencije, OIB 29153631589</izvorni_sadrzaj>
    <derivirana_varijabla naziv="DomainObject.Predmet.ProtustrankaNazivFormatedOIB_1">HASHEL ORGANIC OASIS j.d.o.o. za poslovne usluge i djelatnost turističke agencije, OIB 29153631589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1689.95</izvorni_sadrzaj>
    <derivirana_varijabla naziv="DomainObject.Predmet.TrenutnaVrijednost_1">1689.95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HASHEL ORGANIC OASIS j.d.o.o. za poslovne usluge i djelatnost turističke agencije</item>
    </izvorni_sadrzaj>
    <derivirana_varijabla naziv="DomainObject.Predmet.ProtuStrankaListFormated_1">
      <item>HASHEL ORGANIC OASIS j.d.o.o. za poslovne usluge i djelatnost turističke agencije</item>
    </derivirana_varijabla>
  </DomainObject.Predmet.ProtuStrankaListFormated>
  <DomainObject.Predmet.ProtuStrankaListFormatedOIB>
    <izvorni_sadrzaj>
      <item>HASHEL ORGANIC OASIS j.d.o.o. za poslovne usluge i djelatnost turističke agencije, OIB 29153631589</item>
    </izvorni_sadrzaj>
    <derivirana_varijabla naziv="DomainObject.Predmet.ProtuStrankaListFormatedOIB_1">
      <item>HASHEL ORGANIC OASIS j.d.o.o. za poslovne usluge i djelatnost turističke agencije, OIB 29153631589</item>
    </derivirana_varijabla>
  </DomainObject.Predmet.ProtuStrankaListFormatedOIB>
  <DomainObject.Predmet.ProtuStrankaListFormatedWithAdress>
    <izvorni_sadrzaj>
      <item>HASHEL ORGANIC OASIS j.d.o.o. za poslovne usluge i djelatnost turističke agencije, Put Dikla 46, 23000 Zadar</item>
    </izvorni_sadrzaj>
    <derivirana_varijabla naziv="DomainObject.Predmet.ProtuStrankaListFormatedWithAdress_1">
      <item>HASHEL ORGANIC OASIS j.d.o.o. za poslovne usluge i djelatnost turističke agencije, Put Dikla 46, 23000 Zadar</item>
    </derivirana_varijabla>
  </DomainObject.Predmet.ProtuStrankaListFormatedWithAdress>
  <DomainObject.Predmet.ProtuStrankaListFormatedWithAdressOIB>
    <izvorni_sadrzaj>
      <item>HASHEL ORGANIC OASIS j.d.o.o. za poslovne usluge i djelatnost turističke agencije, OIB 29153631589, Put Dikla 46, 23000 Zadar</item>
    </izvorni_sadrzaj>
    <derivirana_varijabla naziv="DomainObject.Predmet.ProtuStrankaListFormatedWithAdressOIB_1">
      <item>HASHEL ORGANIC OASIS j.d.o.o. za poslovne usluge i djelatnost turističke agencije, OIB 29153631589, Put Dikla 46, 23000 Zadar</item>
    </derivirana_varijabla>
  </DomainObject.Predmet.ProtuStrankaListFormatedWithAdressOIB>
  <DomainObject.Predmet.ProtuStrankaListNazivFormated>
    <izvorni_sadrzaj>
      <item>HASHEL ORGANIC OASIS j.d.o.o. za poslovne usluge i djelatnost turističke agencije</item>
    </izvorni_sadrzaj>
    <derivirana_varijabla naziv="DomainObject.Predmet.ProtuStrankaListNazivFormated_1">
      <item>HASHEL ORGANIC OASIS j.d.o.o. za poslovne usluge i djelatnost turističke agencije</item>
    </derivirana_varijabla>
  </DomainObject.Predmet.ProtuStrankaListNazivFormated>
  <DomainObject.Predmet.ProtuStrankaListNazivFormatedOIB>
    <izvorni_sadrzaj>
      <item>HASHEL ORGANIC OASIS j.d.o.o. za poslovne usluge i djelatnost turističke agencije, OIB 29153631589</item>
    </izvorni_sadrzaj>
    <derivirana_varijabla naziv="DomainObject.Predmet.ProtuStrankaListNazivFormatedOIB_1">
      <item>HASHEL ORGANIC OASIS j.d.o.o. za poslovne usluge i djelatnost turističke agencije, OIB 29153631589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HASHEL ORGANIC OASIS j.d.o.o. za poslovne usluge i djelatnost turističke agencije</izvorni_sadrzaj>
    <derivirana_varijabla naziv="DomainObject.Predmet.ProtustrankaIDrugi_1">HASHEL ORGANIC OASIS j.d.o.o. za poslovne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HASHEL ORGANIC OASIS j.d.o.o. za poslovne usluge i djelatnost turističke agencije, OIB 29153631589, Put Dikla 46, 23000 Zadar</izvorni_sadrzaj>
    <derivirana_varijabla naziv="DomainObject.Predmet.ProtustrankaIDrugiAdressOIB_1">HASHEL ORGANIC OASIS j.d.o.o. za poslovne usluge i djelatnost turističke agencije, OIB 29153631589, Put Dikla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HASHEL ORGANIC OASIS j.d.o.o. za poslovne usluge i djelatnost turističke agencije</item>
    </izvorni_sadrzaj>
    <derivirana_varijabla naziv="DomainObject.Predmet.SudioniciListNaziv_1">
      <item>FINA</item>
      <item>HASHEL ORGANIC OASIS j.d.o.o. za poslovne usluge i djelatnost turističke agencije</item>
    </derivirana_varijabla>
  </DomainObject.Predmet.SudioniciListNaziv>
  <DomainObject.Predmet.SudioniciListAdressOIB>
    <izvorni_sadrzaj>
      <item>FINA, OIB 85821130368</item>
      <item>HASHEL ORGANIC OASIS j.d.o.o. za poslovne usluge i djelatnost turističke agencije, OIB 29153631589, Put Dikla 46,23000 Zadar</item>
    </izvorni_sadrzaj>
    <derivirana_varijabla naziv="DomainObject.Predmet.SudioniciListAdressOIB_1">
      <item>FINA, OIB 85821130368</item>
      <item>HASHEL ORGANIC OASIS j.d.o.o. za poslovne usluge i djelatnost turističke agencije, OIB 29153631589, Put Dikla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29153631589</item>
    </izvorni_sadrzaj>
    <derivirana_varijabla naziv="DomainObject.Predmet.SudioniciListNazivOIB_1">
      <item>, OIB 85821130368</item>
      <item>, OIB 29153631589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901</properties:Characters>
  <properties:Lines>43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st-104-16.docx)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