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04bc" w14:paraId="90d04bc" w:rsidRDefault="00E6161A" w:rsidP="00E6161A" w:rsidR="00E6161A">
      <w:pPr>
        <w:jc w:val="right"/>
        <w15:collapsed w:val="false"/>
      </w:pPr>
      <w:r>
        <w:t>Broj: St-192/18-7</w:t>
      </w:r>
    </w:p>
    <w:p w:rsidRDefault="00E6161A" w:rsidP="00E6161A" w:rsidR="00E6161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61A" w:rsidP="00E6161A" w:rsidR="00E6161A"/>
    <w:p w:rsidRDefault="00E6161A" w:rsidP="00E6161A" w:rsidR="00E616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6161A" w:rsidP="00E6161A" w:rsidR="00E616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6161A" w:rsidP="00E6161A" w:rsidR="00E6161A"/>
    <w:p w:rsidRDefault="00E6161A" w:rsidP="00E6161A" w:rsidR="00E6161A">
      <w:pPr>
        <w:jc w:val="center"/>
      </w:pPr>
      <w:r>
        <w:t>R E P U B L I K A  H R V A T S K A</w:t>
      </w:r>
    </w:p>
    <w:p w:rsidRDefault="00E6161A" w:rsidP="00E6161A" w:rsidR="00E6161A"/>
    <w:p w:rsidRDefault="00E6161A" w:rsidP="00E6161A" w:rsidR="00E6161A">
      <w:pPr>
        <w:jc w:val="center"/>
      </w:pPr>
      <w:r>
        <w:t>R J E Š E N J E</w:t>
      </w:r>
    </w:p>
    <w:p w:rsidRDefault="00E6161A" w:rsidP="00E6161A" w:rsidR="00E6161A"/>
    <w:p w:rsidRDefault="00E6161A" w:rsidP="00E6161A" w:rsidR="00E6161A">
      <w:pPr>
        <w:rPr>
          <w:b/>
        </w:rPr>
      </w:pPr>
    </w:p>
    <w:p w:rsidRDefault="00E6161A" w:rsidP="00E6161A" w:rsidR="00E6161A">
      <w:pPr>
        <w:jc w:val="both"/>
      </w:pPr>
      <w:r>
        <w:tab/>
        <w:t xml:space="preserve">Trgovački sud u Osijeku, po stečajnoj sutkinji Nadi Roso, u stečajnom predmetu predlagatelja RH MF Porezna uprava zastupani po ŽDO Osijek, za otvaranje stečajnog postupka nad dužnikom </w:t>
      </w:r>
      <w:r>
        <w:rPr>
          <w:b/>
        </w:rPr>
        <w:t xml:space="preserve">SAVEZ MAĐARSKIH UDRUGA, Beli Manastir, A. Cesarca 16, RB: 00000623, OIB: 73288018229, </w:t>
      </w:r>
      <w:r>
        <w:t>dana 8. ožujka 2018. g.,</w:t>
      </w:r>
    </w:p>
    <w:p w:rsidRDefault="00E6161A" w:rsidP="00E6161A" w:rsidR="00E6161A">
      <w:pPr>
        <w:tabs>
          <w:tab w:pos="3705" w:val="left"/>
        </w:tabs>
        <w:jc w:val="both"/>
      </w:pPr>
      <w:r>
        <w:tab/>
      </w:r>
    </w:p>
    <w:p w:rsidRDefault="00E6161A" w:rsidP="00E6161A" w:rsidR="00E6161A">
      <w:pPr>
        <w:jc w:val="center"/>
      </w:pPr>
      <w:r>
        <w:t>r i j e š i o   j e</w:t>
      </w:r>
    </w:p>
    <w:p w:rsidRDefault="00E6161A" w:rsidP="00E6161A" w:rsidR="00E6161A">
      <w:pPr>
        <w:pStyle w:val="Tijeloteksta"/>
      </w:pPr>
    </w:p>
    <w:p w:rsidRDefault="00E6161A" w:rsidP="00E6161A" w:rsidR="00E6161A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>
        <w:rPr>
          <w:b/>
        </w:rPr>
        <w:t>SAVEZ MAĐARSKIH UDRUGA, Beli Manastir, A. Cesarca 16, RB: 00000623, OIB: 73288018229</w:t>
      </w:r>
      <w:r>
        <w:t xml:space="preserve">.   </w:t>
      </w:r>
    </w:p>
    <w:p w:rsidRDefault="00E6161A" w:rsidP="00E6161A" w:rsidR="00E6161A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18. travnja 2018. u 10,30 sati</w:t>
      </w:r>
      <w:r>
        <w:t xml:space="preserve"> u zgradi ovog suda u Osijeku, Zagrebačka br. 2, soba br. 36/II, na koje se pozivaju sve zainteresirane stranke dostavom ovog rješenja.</w:t>
      </w:r>
    </w:p>
    <w:p w:rsidRDefault="00E6161A" w:rsidP="00E6161A" w:rsidR="00E6161A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>Vinka Ivanković, Vinkovci, Sv. A. Padovanskog 5a, OIB: 75124619693</w:t>
      </w:r>
      <w:r>
        <w:rPr>
          <w:b/>
          <w:sz w:val="22"/>
          <w:szCs w:val="22"/>
        </w:rPr>
        <w:t>.</w:t>
      </w:r>
    </w:p>
    <w:p w:rsidRDefault="00E6161A" w:rsidP="00E6161A" w:rsidR="00E6161A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E6161A" w:rsidP="00E6161A" w:rsidR="00E6161A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E6161A" w:rsidP="00E6161A" w:rsidR="00E6161A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6161A" w:rsidP="00E6161A" w:rsidR="00E6161A">
      <w:pPr>
        <w:pStyle w:val="Tijeloteksta"/>
        <w:rPr>
          <w:bCs/>
        </w:rPr>
      </w:pPr>
    </w:p>
    <w:p w:rsidRDefault="00E6161A" w:rsidP="00E6161A" w:rsidR="00E6161A">
      <w:pPr>
        <w:pStyle w:val="Tijeloteksta"/>
        <w:rPr>
          <w:bCs/>
        </w:rPr>
      </w:pPr>
    </w:p>
    <w:p w:rsidRDefault="00E6161A" w:rsidP="00E6161A" w:rsidR="00E6161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6161A" w:rsidP="00E6161A" w:rsidR="00E6161A">
      <w:pPr>
        <w:pStyle w:val="Tijeloteksta"/>
        <w:rPr>
          <w:bCs/>
        </w:rPr>
      </w:pPr>
    </w:p>
    <w:p w:rsidRDefault="00E6161A" w:rsidP="00E6161A" w:rsidR="00E6161A">
      <w:pPr>
        <w:pStyle w:val="Tijeloteksta"/>
        <w:rPr>
          <w:bCs/>
        </w:rPr>
      </w:pPr>
    </w:p>
    <w:p w:rsidRDefault="00E6161A" w:rsidP="00E6161A" w:rsidR="00E6161A">
      <w:pPr>
        <w:pStyle w:val="Tijeloteksta"/>
      </w:pPr>
      <w:r>
        <w:tab/>
        <w:t xml:space="preserve">Predlagatelj – RH MF Porezna uprava zastupana po ŽDO Osijek je dana 5. veljače 2018. g. podnijela, na propisanom obrascu, prijedlog za otvaranje  stečajnog postupka nad dužnikom </w:t>
      </w:r>
      <w:r>
        <w:rPr>
          <w:b/>
        </w:rPr>
        <w:t>SAVEZ MAĐARSKIH UDRUGA, Beli Manastir, A. Cesarca 16, RB: 00000623, OIB: 73288018229.</w:t>
      </w:r>
      <w:r>
        <w:t xml:space="preserve"> </w:t>
      </w:r>
    </w:p>
    <w:p w:rsidRDefault="00E6161A" w:rsidP="00E6161A" w:rsidR="00E6161A">
      <w:pPr>
        <w:pStyle w:val="Tijeloteksta"/>
      </w:pPr>
    </w:p>
    <w:p w:rsidRDefault="00E6161A" w:rsidP="00E6161A" w:rsidR="00E6161A">
      <w:pPr>
        <w:pStyle w:val="Tijeloteksta"/>
      </w:pPr>
    </w:p>
    <w:p w:rsidRDefault="00E6161A" w:rsidP="00E6161A" w:rsidR="00E6161A">
      <w:pPr>
        <w:pStyle w:val="Tijeloteksta"/>
      </w:pPr>
    </w:p>
    <w:p w:rsidRDefault="00E6161A" w:rsidP="00E6161A" w:rsidR="00E6161A">
      <w:pPr>
        <w:jc w:val="right"/>
      </w:pPr>
      <w:r>
        <w:lastRenderedPageBreak/>
        <w:t>Broj: St-192/18-7</w:t>
      </w:r>
    </w:p>
    <w:p w:rsidRDefault="00E6161A" w:rsidP="00E6161A" w:rsidR="00E6161A">
      <w:pPr>
        <w:pStyle w:val="Tijeloteksta"/>
      </w:pPr>
    </w:p>
    <w:p w:rsidRDefault="00E6161A" w:rsidP="00E6161A" w:rsidR="00E6161A">
      <w:pPr>
        <w:pStyle w:val="Tijeloteksta"/>
      </w:pPr>
    </w:p>
    <w:p w:rsidRDefault="00E6161A" w:rsidP="00E6161A" w:rsidR="00E6161A">
      <w:pPr>
        <w:pStyle w:val="Tijeloteksta"/>
        <w:ind w:firstLine="708"/>
      </w:pPr>
      <w:r>
        <w:t>U prijedlogu Porezna uprava navodi da prema dužniku na dan 2.11.2017. g. ima tražbinu u iznosu od 17.290,34 kn na temelju vjerodostojne isprave  te da kod dužnika postoji stečajni razlog budući da u Očevidniku redoslijeda osnova za plaćanje koje vodi FINA ima više evidentiranih osnova za plaćanje u razdoblju dužem od 60 dana</w:t>
      </w:r>
    </w:p>
    <w:p w:rsidRDefault="00E6161A" w:rsidP="00E6161A" w:rsidR="00E6161A">
      <w:pPr>
        <w:pStyle w:val="Tijeloteksta"/>
      </w:pPr>
    </w:p>
    <w:p w:rsidRDefault="00E6161A" w:rsidP="00E6161A" w:rsidR="00E6161A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E6161A" w:rsidP="00E6161A" w:rsidR="00E6161A">
      <w:pPr>
        <w:jc w:val="both"/>
      </w:pPr>
      <w:r>
        <w:t xml:space="preserve"> </w:t>
      </w:r>
    </w:p>
    <w:p w:rsidRDefault="00E6161A" w:rsidP="00E6161A" w:rsidR="00E6161A">
      <w:pPr>
        <w:ind w:firstLine="708"/>
        <w:jc w:val="both"/>
      </w:pPr>
      <w:r>
        <w:t xml:space="preserve">Također, temeljem čl. 115. st. 2. citiranog zakona imenovan je privremeni stečajni upravitelj u osobi </w:t>
      </w:r>
      <w:r>
        <w:rPr>
          <w:b/>
        </w:rPr>
        <w:t>Vinka Ivanković iz Vinkovaca</w:t>
      </w:r>
      <w:r>
        <w:t xml:space="preserve"> (automatski odabir), radi utvrđivanja stanja imovine dužnika, nakon čega stečajni sudac može donijeti odluku u ovom postupku.</w:t>
      </w:r>
    </w:p>
    <w:p w:rsidRDefault="00E6161A" w:rsidP="00E6161A" w:rsidR="00E6161A">
      <w:pPr>
        <w:pStyle w:val="Tijeloteksta"/>
        <w:rPr>
          <w:bCs/>
        </w:rPr>
      </w:pPr>
    </w:p>
    <w:p w:rsidRDefault="00E6161A" w:rsidP="00E6161A" w:rsidR="00E6161A">
      <w:pPr>
        <w:pStyle w:val="Tijeloteksta"/>
        <w:rPr>
          <w:bCs/>
        </w:rPr>
      </w:pPr>
    </w:p>
    <w:p w:rsidRDefault="00E6161A" w:rsidP="00E6161A" w:rsidR="00E6161A">
      <w:pPr>
        <w:pStyle w:val="Tijeloteksta"/>
        <w:jc w:val="center"/>
        <w:rPr>
          <w:bCs/>
        </w:rPr>
      </w:pPr>
    </w:p>
    <w:p w:rsidRDefault="00E6161A" w:rsidP="00E6161A" w:rsidR="00E6161A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 8. ožujka 2018. g.</w:t>
      </w:r>
    </w:p>
    <w:p w:rsidRDefault="00E6161A" w:rsidP="00E6161A" w:rsidR="00E6161A">
      <w:pPr>
        <w:pStyle w:val="Tijeloteksta"/>
        <w:jc w:val="center"/>
      </w:pPr>
    </w:p>
    <w:p w:rsidRDefault="00E6161A" w:rsidP="00E6161A" w:rsidR="00E6161A">
      <w:pPr>
        <w:pStyle w:val="Tijeloteksta"/>
        <w:jc w:val="center"/>
      </w:pPr>
    </w:p>
    <w:p w:rsidRDefault="00E6161A" w:rsidP="00E6161A" w:rsidR="00E6161A">
      <w:pPr>
        <w:pStyle w:val="Tijeloteksta"/>
        <w:jc w:val="left"/>
      </w:pPr>
      <w:r>
        <w:t>Zapisničar:</w:t>
      </w:r>
    </w:p>
    <w:p w:rsidRDefault="00E6161A" w:rsidP="00E6161A" w:rsidR="00E6161A">
      <w:pPr>
        <w:pStyle w:val="Tijeloteksta"/>
        <w:jc w:val="left"/>
      </w:pPr>
      <w:r>
        <w:t>Danijela Sekulić</w:t>
      </w:r>
    </w:p>
    <w:p w:rsidRDefault="00E6161A" w:rsidP="00E6161A" w:rsidR="00E6161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E6161A" w:rsidP="00E6161A" w:rsidR="00E6161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E6161A" w:rsidP="00E6161A" w:rsidR="00E6161A">
      <w:pPr>
        <w:pStyle w:val="Tijeloteksta"/>
        <w:tabs>
          <w:tab w:pos="1035" w:val="left"/>
        </w:tabs>
        <w:jc w:val="left"/>
      </w:pPr>
    </w:p>
    <w:p w:rsidRDefault="00E6161A" w:rsidP="00E6161A" w:rsidR="00E6161A">
      <w:pPr>
        <w:pStyle w:val="Tijeloteksta"/>
        <w:tabs>
          <w:tab w:pos="1035" w:val="left"/>
        </w:tabs>
        <w:jc w:val="left"/>
      </w:pPr>
    </w:p>
    <w:p w:rsidRDefault="00E6161A" w:rsidP="00E6161A" w:rsidR="00E6161A">
      <w:pPr>
        <w:pStyle w:val="Tijeloteksta"/>
        <w:tabs>
          <w:tab w:pos="1035" w:val="left"/>
        </w:tabs>
        <w:jc w:val="left"/>
      </w:pPr>
      <w:r>
        <w:tab/>
      </w:r>
    </w:p>
    <w:p w:rsidRDefault="00E6161A" w:rsidP="00E6161A" w:rsidR="00E6161A">
      <w:pPr>
        <w:pStyle w:val="Tijeloteksta"/>
        <w:jc w:val="left"/>
      </w:pPr>
      <w:r>
        <w:t>POUKA O PRAVNOM LIJEKU:</w:t>
      </w:r>
    </w:p>
    <w:p w:rsidRDefault="00E6161A" w:rsidP="00E6161A" w:rsidR="00E6161A">
      <w:pPr>
        <w:pStyle w:val="Tijeloteksta"/>
        <w:jc w:val="left"/>
      </w:pPr>
      <w:r>
        <w:t>Protiv ovog rješenja nije dopuštena posebna žalba (čl. 115. st. 1. Stečajnog zakona).</w:t>
      </w:r>
    </w:p>
    <w:p w:rsidRDefault="00E6161A" w:rsidP="00E6161A" w:rsidR="00E6161A">
      <w:pPr>
        <w:pStyle w:val="Tijeloteksta"/>
        <w:jc w:val="left"/>
      </w:pPr>
    </w:p>
    <w:p w:rsidRDefault="00E6161A" w:rsidP="00E6161A" w:rsidR="00E6161A">
      <w:pPr>
        <w:pStyle w:val="Tijeloteksta"/>
        <w:jc w:val="left"/>
      </w:pPr>
      <w:r>
        <w:t>DNA</w:t>
      </w:r>
    </w:p>
    <w:p w:rsidRDefault="00E6161A" w:rsidP="00E6161A" w:rsidR="00E6161A">
      <w:pPr>
        <w:pStyle w:val="Tijeloteksta"/>
        <w:jc w:val="left"/>
      </w:pPr>
    </w:p>
    <w:p w:rsidRDefault="00E6161A" w:rsidP="00E6161A" w:rsidR="00E6161A">
      <w:pPr>
        <w:pStyle w:val="Tijeloteksta"/>
        <w:numPr>
          <w:ilvl w:val="0"/>
          <w:numId w:val="3"/>
        </w:numPr>
        <w:tabs>
          <w:tab w:pos="6195" w:val="left"/>
        </w:tabs>
        <w:jc w:val="left"/>
        <w:rPr>
          <w:b/>
        </w:rPr>
      </w:pPr>
      <w:proofErr w:type="spellStart"/>
      <w:r>
        <w:t>priv</w:t>
      </w:r>
      <w:proofErr w:type="spellEnd"/>
      <w:r>
        <w:t>. st. upraviteljica Vinka Ivanković, Vinkovci, Sv. A. Padovanskog 5a</w:t>
      </w:r>
    </w:p>
    <w:p w:rsidRDefault="00E6161A" w:rsidP="00E6161A" w:rsidR="00E6161A">
      <w:pPr>
        <w:pStyle w:val="Tijeloteksta"/>
        <w:numPr>
          <w:ilvl w:val="0"/>
          <w:numId w:val="3"/>
        </w:numPr>
        <w:jc w:val="left"/>
      </w:pPr>
      <w:r>
        <w:t xml:space="preserve">dužnik </w:t>
      </w:r>
    </w:p>
    <w:p w:rsidRDefault="00E6161A" w:rsidP="00E6161A" w:rsidR="00E6161A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E6161A" w:rsidP="00E6161A" w:rsidR="00E6161A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E6161A" w:rsidP="00E6161A" w:rsidR="00E6161A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6161A" w:rsidP="00E6161A" w:rsidR="00E6161A">
      <w:pPr>
        <w:pStyle w:val="Tijeloteksta"/>
        <w:numPr>
          <w:ilvl w:val="0"/>
          <w:numId w:val="3"/>
        </w:numPr>
        <w:jc w:val="left"/>
      </w:pPr>
      <w:r>
        <w:t>R- 18.4.</w:t>
      </w:r>
    </w:p>
    <w:p w:rsidRDefault="00E6161A" w:rsidP="00E6161A" w:rsidR="00E6161A"/>
    <w:p w:rsidRDefault="002D5985" w:rsidP="00E6161A" w:rsidR="002D5985" w:rsidRPr="00E6161A">
      <w:bookmarkStart w:name="_GoBack" w:id="0"/>
      <w:bookmarkEnd w:id="0"/>
    </w:p>
    <w:sectPr w:rsidR="002D5985" w:rsidRPr="00E6161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BE5" w:rsidR="00510BE5">
      <w:r>
        <w:separator/>
      </w:r>
    </w:p>
  </w:endnote>
  <w:endnote w:id="0" w:type="continuationSeparator">
    <w:p w:rsidRDefault="00510BE5" w:rsidR="00510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BE5" w:rsidR="00510BE5">
      <w:r>
        <w:separator/>
      </w:r>
    </w:p>
  </w:footnote>
  <w:footnote w:id="0" w:type="continuationSeparator">
    <w:p w:rsidRDefault="00510BE5" w:rsidR="00510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6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A08EB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34C92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0BE5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1A6C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10B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6161A"/>
    <w:rsid w:val="00E92E59"/>
    <w:rsid w:val="00EA5625"/>
    <w:rsid w:val="00EB1391"/>
    <w:rsid w:val="00EB3AC0"/>
    <w:rsid w:val="00EB3D75"/>
    <w:rsid w:val="00EC103F"/>
    <w:rsid w:val="00EC1E05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76"/>
    <w:rsid w:val="00F31185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4C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4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4C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4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97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St-192/2018-3</izvorni_sadrzaj>
    <derivirana_varijabla naziv="DomainObject.Oznaka_1">St-192/2018-3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MAĐARSKIH UDRUGA</izvorni_sadrzaj>
    <derivirana_varijabla naziv="DomainObject.Predmet.ProtustrankaFormated_1">  SAVEZ MAĐARSKIH UDRUGA</derivirana_varijabla>
  </DomainObject.Predmet.ProtustrankaFormated>
  <DomainObject.Predmet.ProtustrankaFormatedOIB>
    <izvorni_sadrzaj>  SAVEZ MAĐARSKIH UDRUGA, OIB 73288018229</izvorni_sadrzaj>
    <derivirana_varijabla naziv="DomainObject.Predmet.ProtustrankaFormatedOIB_1">  SAVEZ MAĐARSKIH UDRUGA, OIB 73288018229</derivirana_varijabla>
  </DomainObject.Predmet.ProtustrankaFormatedOIB>
  <DomainObject.Predmet.ProtustrankaFormatedWithAdress>
    <izvorni_sadrzaj> SAVEZ MAĐARSKIH UDRUGA, A. Cesarca 16, 31300 Beli Manastir</izvorni_sadrzaj>
    <derivirana_varijabla naziv="DomainObject.Predmet.ProtustrankaFormatedWithAdress_1"> SAVEZ MAĐARSKIH UDRUGA, A. Cesarca 16, 31300 Beli Manastir</derivirana_varijabla>
  </DomainObject.Predmet.ProtustrankaFormatedWithAdress>
  <DomainObject.Predmet.ProtustrankaFormatedWithAdressOIB>
    <izvorni_sadrzaj> SAVEZ MAĐARSKIH UDRUGA, OIB 73288018229, A. Cesarca 16, 31300 Beli Manastir</izvorni_sadrzaj>
    <derivirana_varijabla naziv="DomainObject.Predmet.ProtustrankaFormatedWithAdressOIB_1"> SAVEZ MAĐARSKIH UDRUGA, OIB 73288018229, A. Cesarca 16, 31300 Beli Manastir</derivirana_varijabla>
  </DomainObject.Predmet.ProtustrankaFormatedWithAdressOIB>
  <DomainObject.Predmet.ProtustrankaWithAdress>
    <izvorni_sadrzaj>SAVEZ MAĐARSKIH UDRUGA A. Cesarca 16, 31300 Beli Manastir</izvorni_sadrzaj>
    <derivirana_varijabla naziv="DomainObject.Predmet.ProtustrankaWithAdress_1">SAVEZ MAĐARSKIH UDRUGA A. Cesarca 16, 31300 Beli Manastir</derivirana_varijabla>
  </DomainObject.Predmet.ProtustrankaWithAdress>
  <DomainObject.Predmet.ProtustrankaWithAdressOIB>
    <izvorni_sadrzaj>SAVEZ MAĐARSKIH UDRUGA, OIB 73288018229, A. Cesarca 16, 31300 Beli Manastir</izvorni_sadrzaj>
    <derivirana_varijabla naziv="DomainObject.Predmet.ProtustrankaWithAdressOIB_1">SAVEZ MAĐARSKIH UDRUGA, OIB 73288018229, A. Cesarca 16, 31300 Beli Manastir</derivirana_varijabla>
  </DomainObject.Predmet.ProtustrankaWithAdressOIB>
  <DomainObject.Predmet.ProtustrankaNazivFormated>
    <izvorni_sadrzaj>SAVEZ MAĐARSKIH UDRUGA</izvorni_sadrzaj>
    <derivirana_varijabla naziv="DomainObject.Predmet.ProtustrankaNazivFormated_1">SAVEZ MAĐARSKIH UDRUGA</derivirana_varijabla>
  </DomainObject.Predmet.ProtustrankaNazivFormated>
  <DomainObject.Predmet.ProtustrankaNazivFormatedOIB>
    <izvorni_sadrzaj>SAVEZ MAĐARSKIH UDRUGA, OIB 73288018229</izvorni_sadrzaj>
    <derivirana_varijabla naziv="DomainObject.Predmet.ProtustrankaNazivFormatedOIB_1">SAVEZ MAĐARSKIH UDRUGA, OIB 73288018229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SAVEZ MAĐARSKIH UDRUGA</item>
    </izvorni_sadrzaj>
    <derivirana_varijabla naziv="DomainObject.Predmet.ProtuStrankaListFormated_1">
      <item>SAVEZ MAĐARSKIH UDRUGA</item>
    </derivirana_varijabla>
  </DomainObject.Predmet.ProtuStrankaListFormated>
  <DomainObject.Predmet.ProtuStrankaListFormatedOIB>
    <izvorni_sadrzaj>
      <item>SAVEZ MAĐARSKIH UDRUGA, OIB 73288018229</item>
    </izvorni_sadrzaj>
    <derivirana_varijabla naziv="DomainObject.Predmet.ProtuStrankaListFormatedOIB_1">
      <item>SAVEZ MAĐARSKIH UDRUGA, OIB 73288018229</item>
    </derivirana_varijabla>
  </DomainObject.Predmet.ProtuStrankaListFormatedOIB>
  <DomainObject.Predmet.ProtuStrankaListFormatedWithAdress>
    <izvorni_sadrzaj>
      <item>SAVEZ MAĐARSKIH UDRUGA, A. Cesarca 16, 31300 Beli Manastir</item>
    </izvorni_sadrzaj>
    <derivirana_varijabla naziv="DomainObject.Predmet.ProtuStrankaListFormatedWithAdress_1">
      <item>SAVEZ MAĐARSKIH UDRUGA, A. Cesarca 16, 31300 Beli Manastir</item>
    </derivirana_varijabla>
  </DomainObject.Predmet.ProtuStrankaListFormatedWithAdress>
  <DomainObject.Predmet.ProtuStrankaListFormatedWithAdressOIB>
    <izvorni_sadrzaj>
      <item>SAVEZ MAĐARSKIH UDRUGA, OIB 73288018229, A. Cesarca 16, 31300 Beli Manastir</item>
    </izvorni_sadrzaj>
    <derivirana_varijabla naziv="DomainObject.Predmet.ProtuStrankaListFormatedWithAdressOIB_1">
      <item>SAVEZ MAĐARSKIH UDRUGA, OIB 73288018229, A. Cesarca 16, 31300 Beli Manastir</item>
    </derivirana_varijabla>
  </DomainObject.Predmet.ProtuStrankaListFormatedWithAdressOIB>
  <DomainObject.Predmet.ProtuStrankaListNazivFormated>
    <izvorni_sadrzaj>
      <item>SAVEZ MAĐARSKIH UDRUGA</item>
    </izvorni_sadrzaj>
    <derivirana_varijabla naziv="DomainObject.Predmet.ProtuStrankaListNazivFormated_1">
      <item>SAVEZ MAĐARSKIH UDRUGA</item>
    </derivirana_varijabla>
  </DomainObject.Predmet.ProtuStrankaListNazivFormated>
  <DomainObject.Predmet.ProtuStrankaListNazivFormatedOIB>
    <izvorni_sadrzaj>
      <item>SAVEZ MAĐARSKIH UDRUGA, OIB 73288018229</item>
    </izvorni_sadrzaj>
    <derivirana_varijabla naziv="DomainObject.Predmet.ProtuStrankaListNazivFormatedOIB_1">
      <item>SAVEZ MAĐARSKIH UDRUGA, OIB 73288018229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St-192/2018-3</izvorni_sadrzaj>
    <derivirana_varijabla naziv="DomainObject.PoslovniBrojDokumenta_1">St-192/2018-3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SAVEZ MAĐARSKIH UDRUGA</izvorni_sadrzaj>
    <derivirana_varijabla naziv="DomainObject.Predmet.ProtustrankaIDrugi_1">SAVEZ MAĐARSKIH UDRUGA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SAVEZ MAĐARSKIH UDRUGA, OIB 73288018229, A. Cesarca 16, 31300 Beli Manastir</izvorni_sadrzaj>
    <derivirana_varijabla naziv="DomainObject.Predmet.ProtustrankaIDrugiAdressOIB_1">SAVEZ MAĐARSKIH UDRUGA, OIB 73288018229, A. Cesarca 16,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MAĐARSKIH UDRUGA</item>
      <item>RH MINISTARSTVO FINANCIJA</item>
    </izvorni_sadrzaj>
    <derivirana_varijabla naziv="DomainObject.Predmet.SudioniciListNaziv_1">
      <item>SAVEZ MAĐARSKIH UDRUGA</item>
      <item>RH MINISTARSTVO FINANCIJA</item>
    </derivirana_varijabla>
  </DomainObject.Predmet.SudioniciListNaziv>
  <DomainObject.Predmet.SudioniciListAdressOIB>
    <izvorni_sadrzaj>
      <item>SAVEZ MAĐARSKIH UDRUGA, OIB 73288018229, A. Cesarca 16,31300 Beli Manastir</item>
      <item>RH MINISTARSTVO FINANCIJA, OIB 52634238587</item>
    </izvorni_sadrzaj>
    <derivirana_varijabla naziv="DomainObject.Predmet.SudioniciListAdressOIB_1">
      <item>SAVEZ MAĐARSKIH UDRUGA, OIB 73288018229, A. Cesarca 16,31300 Beli Manastir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73288018229</item>
      <item>, OIB 52634238587</item>
    </izvorni_sadrzaj>
    <derivirana_varijabla naziv="DomainObject.Predmet.SudioniciListNazivOIB_1">
      <item>, OIB 73288018229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77DBE-59D6-41DC-9868-6852C6E40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2545</properties:Characters>
  <properties:Lines>87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2018-02-15T09:23:00Z</dcterms:created>
  <dc:creator>hermanj</dc:creator>
  <cp:lastModifiedBy>Danijela Sekulić</cp:lastModifiedBy>
  <cp:lastPrinted>2018-03-08T06:56:00Z</cp:lastPrinted>
  <dcterms:modified xmlns:xsi="http://www.w3.org/2001/XMLSchema-instance" xsi:type="dcterms:W3CDTF">2018-03-08T08:57:00Z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St-192/2018-3 / Odluka - Rješenje - pokretanje prethodnog postupka radi utvrđivanja uvjeta za otvaranje stečajnog postupka (FINA-VINKA.docx)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