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927d5" w14:paraId="ee927d5" w:rsidRDefault="00E4473F" w:rsidP="00E4473F" w:rsidR="00E4473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szCs w:val="24"/>
          <w:lang w:val="hr-HR"/>
        </w:rPr>
        <w:t xml:space="preserve">                </w:t>
      </w:r>
      <w:r>
        <w:rPr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Zagreb, Amruševa 2/II</w:t>
      </w:r>
    </w:p>
    <w:p w:rsidRDefault="00E4473F" w:rsidP="00E4473F" w:rsidR="00E4473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20. St-</w:t>
      </w:r>
      <w:r w:rsidR="00FE4DD1">
        <w:rPr>
          <w:rFonts w:hAnsi="Times New Roman" w:ascii="Times New Roman"/>
          <w:szCs w:val="24"/>
          <w:lang w:val="hr-HR"/>
        </w:rPr>
        <w:t>7/13</w:t>
      </w:r>
      <w:r w:rsidR="00A0429C">
        <w:rPr>
          <w:rFonts w:hAnsi="Times New Roman" w:ascii="Times New Roman"/>
          <w:szCs w:val="24"/>
          <w:lang w:val="hr-HR"/>
        </w:rPr>
        <w:t>-182</w:t>
      </w:r>
    </w:p>
    <w:p w:rsidRDefault="00E4473F" w:rsidP="00E4473F" w:rsidR="00E4473F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E4473F" w:rsidP="00E4473F" w:rsidR="00E4473F">
      <w:pPr>
        <w:rPr>
          <w:rFonts w:hAnsi="Times New Roman" w:ascii="Times New Roman"/>
          <w:b/>
          <w:bCs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FE4DD1">
        <w:rPr>
          <w:rFonts w:hAnsi="Times New Roman" w:ascii="Times New Roman"/>
          <w:szCs w:val="24"/>
        </w:rPr>
        <w:t>EURO RENT GRUPA  društvo s ograničenom odgovornošću za iznajmljivanje, promet nekretninama i trgovinu, u stečaju, Zagreb, Samoborska c. 93, MBS:080152219, OIB:69093692560</w:t>
      </w:r>
      <w:r w:rsidR="00FE4DD1">
        <w:rPr>
          <w:rFonts w:hAnsi="Times New Roman" w:ascii="Times New Roman"/>
        </w:rPr>
        <w:t>,</w:t>
      </w:r>
      <w:r w:rsidR="00A10B7B">
        <w:rPr>
          <w:rFonts w:hAnsi="Times New Roman" w:ascii="Times New Roman"/>
          <w:szCs w:val="24"/>
          <w:lang w:val="hr-HR"/>
        </w:rPr>
        <w:t>, dana 2</w:t>
      </w:r>
      <w:r w:rsidR="00FE4DD1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FE4DD1">
        <w:rPr>
          <w:rFonts w:hAnsi="Times New Roman" w:ascii="Times New Roman"/>
          <w:szCs w:val="24"/>
          <w:lang w:val="hr-HR"/>
        </w:rPr>
        <w:t>lipnja</w:t>
      </w:r>
      <w:r w:rsidR="00A10B7B">
        <w:rPr>
          <w:rFonts w:hAnsi="Times New Roman" w:ascii="Times New Roman"/>
          <w:szCs w:val="24"/>
          <w:lang w:val="hr-HR"/>
        </w:rPr>
        <w:t xml:space="preserve"> 2018</w:t>
      </w:r>
      <w:r>
        <w:rPr>
          <w:rFonts w:hAnsi="Times New Roman" w:ascii="Times New Roman"/>
          <w:szCs w:val="24"/>
          <w:lang w:val="hr-HR"/>
        </w:rPr>
        <w:t>.</w:t>
      </w:r>
      <w:r w:rsidR="00FE4DD1">
        <w:rPr>
          <w:rFonts w:hAnsi="Times New Roman" w:ascii="Times New Roman"/>
          <w:szCs w:val="24"/>
          <w:lang w:val="hr-HR"/>
        </w:rPr>
        <w:t>godine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E4473F" w:rsidP="00E4473F" w:rsidR="00E4473F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A10B7B" w:rsidR="00E4473F" w:rsidRPr="00BA3FAA">
      <w:pPr>
        <w:pStyle w:val="Tijeloteksta"/>
        <w:ind w:hanging="705"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Pr="00BA3FAA">
        <w:rPr>
          <w:rFonts w:hAnsi="Times New Roman" w:ascii="Times New Roman"/>
          <w:sz w:val="24"/>
          <w:szCs w:val="24"/>
        </w:rPr>
        <w:t xml:space="preserve">Saziva se ročište vjerovnika u stečajnom postupku nad stečajnim dužnikom </w:t>
      </w:r>
      <w:r w:rsidR="00FE4DD1" w:rsidRPr="00FE4DD1">
        <w:rPr>
          <w:rFonts w:hAnsi="Times New Roman" w:ascii="Times New Roman"/>
          <w:sz w:val="24"/>
          <w:szCs w:val="24"/>
        </w:rPr>
        <w:t>EURO RENT GRUPA  društvo s ograničenom odgovornošću za iznajmljivanje, promet nekretninama i trgovinu, u stečaju, Zagreb, Samoborska c. 93,</w:t>
      </w:r>
      <w:r w:rsidR="00FE4DD1">
        <w:rPr>
          <w:rFonts w:hAnsi="Times New Roman" w:ascii="Times New Roman"/>
          <w:sz w:val="24"/>
          <w:szCs w:val="24"/>
        </w:rPr>
        <w:t xml:space="preserve"> MBS:080152219, OIB:69093692560</w:t>
      </w:r>
      <w:r w:rsidRPr="00BA3FAA">
        <w:rPr>
          <w:rFonts w:hAnsi="Times New Roman" w:ascii="Times New Roman"/>
          <w:sz w:val="24"/>
          <w:szCs w:val="24"/>
        </w:rPr>
        <w:t xml:space="preserve">,  </w:t>
      </w:r>
      <w:r w:rsidR="00FE4DD1">
        <w:rPr>
          <w:rFonts w:hAnsi="Times New Roman" w:ascii="Times New Roman"/>
          <w:b/>
          <w:sz w:val="24"/>
          <w:szCs w:val="24"/>
        </w:rPr>
        <w:t>za dan 11</w:t>
      </w:r>
      <w:r w:rsidRPr="00BA3FAA">
        <w:rPr>
          <w:rFonts w:hAnsi="Times New Roman" w:ascii="Times New Roman"/>
          <w:b/>
          <w:sz w:val="24"/>
          <w:szCs w:val="24"/>
        </w:rPr>
        <w:t xml:space="preserve">. </w:t>
      </w:r>
      <w:r w:rsidR="00FE4DD1">
        <w:rPr>
          <w:rFonts w:hAnsi="Times New Roman" w:ascii="Times New Roman"/>
          <w:b/>
          <w:sz w:val="24"/>
          <w:szCs w:val="24"/>
        </w:rPr>
        <w:t>rujna</w:t>
      </w:r>
      <w:r w:rsidR="006D74BA" w:rsidRPr="00BA3FAA">
        <w:rPr>
          <w:rFonts w:hAnsi="Times New Roman" w:ascii="Times New Roman"/>
          <w:b/>
          <w:sz w:val="24"/>
          <w:szCs w:val="24"/>
        </w:rPr>
        <w:t xml:space="preserve"> 2018.</w:t>
      </w:r>
      <w:r w:rsidR="00FE4DD1">
        <w:rPr>
          <w:rFonts w:hAnsi="Times New Roman" w:ascii="Times New Roman"/>
          <w:b/>
          <w:sz w:val="24"/>
          <w:szCs w:val="24"/>
        </w:rPr>
        <w:t>g.</w:t>
      </w:r>
      <w:r w:rsidR="00F21CE3">
        <w:rPr>
          <w:rFonts w:hAnsi="Times New Roman" w:ascii="Times New Roman"/>
          <w:b/>
          <w:sz w:val="24"/>
          <w:szCs w:val="24"/>
        </w:rPr>
        <w:t xml:space="preserve"> u 11:0</w:t>
      </w:r>
      <w:r w:rsidR="006D74BA" w:rsidRPr="00BA3FAA">
        <w:rPr>
          <w:rFonts w:hAnsi="Times New Roman" w:ascii="Times New Roman"/>
          <w:b/>
          <w:sz w:val="24"/>
          <w:szCs w:val="24"/>
        </w:rPr>
        <w:t>0</w:t>
      </w:r>
      <w:r w:rsidRPr="00BA3FAA">
        <w:rPr>
          <w:rFonts w:hAnsi="Times New Roman" w:ascii="Times New Roman"/>
          <w:sz w:val="24"/>
          <w:szCs w:val="24"/>
        </w:rPr>
        <w:t xml:space="preserve"> sati, u Trgovačkom sudu u Zagrebu, Petrinjska 8, soba br. 91/II (ulična zgrada), sa slijedećim dnevnim redom:</w:t>
      </w:r>
    </w:p>
    <w:p w:rsidRDefault="00E4473F" w:rsidP="00E4473F" w:rsidR="00E4473F" w:rsidRPr="00BA3FAA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</w:t>
      </w:r>
      <w:r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91/II (ulična zgrada) </w:t>
      </w:r>
    </w:p>
    <w:p w:rsidRDefault="00E4473F" w:rsidP="00E4473F" w:rsidR="00E4473F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osam dana prije ročišta, a isto će biti objavljeno na mrežnoj stranici e-oglasna ploča Trgovačkog suda u Zagrebu najkasnije 8 dana prije ročišta.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546D77" w:rsidR="00E4473F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 xml:space="preserve">Ovo Rješenje objavit će se na </w:t>
      </w:r>
      <w:r w:rsidR="00546D77">
        <w:rPr>
          <w:rFonts w:hAnsi="Times New Roman" w:ascii="Times New Roman"/>
          <w:szCs w:val="24"/>
          <w:lang w:val="hr-HR"/>
        </w:rPr>
        <w:t>mrežnoj stranici e-oglasna ploča</w:t>
      </w:r>
      <w:r>
        <w:rPr>
          <w:rFonts w:hAnsi="Times New Roman" w:ascii="Times New Roman"/>
          <w:szCs w:val="24"/>
          <w:lang w:val="hr-HR"/>
        </w:rPr>
        <w:t xml:space="preserve"> Trgovačkog suda u Zagrebu.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r w:rsidR="001E64C5">
        <w:rPr>
          <w:rFonts w:hAnsi="Times New Roman" w:ascii="Times New Roman"/>
          <w:szCs w:val="24"/>
          <w:lang w:val="hr-HR"/>
        </w:rPr>
        <w:t>7/13 od 23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1E64C5">
        <w:rPr>
          <w:rFonts w:hAnsi="Times New Roman" w:ascii="Times New Roman"/>
          <w:szCs w:val="24"/>
          <w:lang w:val="hr-HR"/>
        </w:rPr>
        <w:t>svibnja  2013.g.</w:t>
      </w:r>
      <w:r>
        <w:rPr>
          <w:rFonts w:hAnsi="Times New Roman" w:ascii="Times New Roman"/>
          <w:szCs w:val="24"/>
          <w:lang w:val="hr-HR"/>
        </w:rPr>
        <w:t xml:space="preserve"> otvoren je stečajni postupak, te je ispitno i izvještajno ročište održano dana </w:t>
      </w:r>
      <w:r w:rsidR="001E64C5">
        <w:rPr>
          <w:rFonts w:hAnsi="Times New Roman" w:ascii="Times New Roman"/>
          <w:szCs w:val="24"/>
          <w:lang w:val="hr-HR"/>
        </w:rPr>
        <w:t>12</w:t>
      </w:r>
      <w:r w:rsidR="00A10B7B">
        <w:rPr>
          <w:rFonts w:hAnsi="Times New Roman" w:ascii="Times New Roman"/>
          <w:szCs w:val="24"/>
          <w:lang w:val="hr-HR"/>
        </w:rPr>
        <w:t xml:space="preserve">. </w:t>
      </w:r>
      <w:r w:rsidR="001E64C5">
        <w:rPr>
          <w:rFonts w:hAnsi="Times New Roman" w:ascii="Times New Roman"/>
          <w:szCs w:val="24"/>
          <w:lang w:val="hr-HR"/>
        </w:rPr>
        <w:t>rujna 2013.g.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Pisanim prijedlogom stečajni upravitelj predložio je da se nad navedenim dužnikom ovaj stečajni postupak obustavi i zaključi sukladno članku 203. Stečajnog zakona.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Stoga je, a prije donošenja predloženog, bilo potrebno pribaviti mišljenje na temelju odredbe članka 203. stavak 2. Stečajnog zakona (Narodne novine br. 44/96, 161/98, 29/99, 129/00, 123/03, 197/03, 187/04, 82/06, 116/10, 125/12, 133/12), pa je i doneseno gornje rješenje.  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A10B7B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6D74BA">
        <w:rPr>
          <w:rFonts w:hAnsi="Times New Roman" w:ascii="Times New Roman"/>
          <w:szCs w:val="24"/>
          <w:lang w:val="hr-HR"/>
        </w:rPr>
        <w:t>2</w:t>
      </w:r>
      <w:r w:rsidR="00337FEE">
        <w:rPr>
          <w:rFonts w:hAnsi="Times New Roman" w:ascii="Times New Roman"/>
          <w:szCs w:val="24"/>
          <w:lang w:val="hr-HR"/>
        </w:rPr>
        <w:t>7</w:t>
      </w:r>
      <w:r w:rsidR="00E4473F">
        <w:rPr>
          <w:rFonts w:hAnsi="Times New Roman" w:ascii="Times New Roman"/>
          <w:szCs w:val="24"/>
          <w:lang w:val="hr-HR"/>
        </w:rPr>
        <w:t xml:space="preserve">. </w:t>
      </w:r>
      <w:r w:rsidR="00337FEE">
        <w:rPr>
          <w:rFonts w:hAnsi="Times New Roman" w:ascii="Times New Roman"/>
          <w:szCs w:val="24"/>
          <w:lang w:val="hr-HR"/>
        </w:rPr>
        <w:t>lipnja</w:t>
      </w:r>
      <w:r>
        <w:rPr>
          <w:rFonts w:hAnsi="Times New Roman" w:ascii="Times New Roman"/>
          <w:szCs w:val="24"/>
          <w:lang w:val="hr-HR"/>
        </w:rPr>
        <w:t xml:space="preserve"> 2018</w:t>
      </w:r>
      <w:r w:rsidR="00E4473F">
        <w:rPr>
          <w:rFonts w:hAnsi="Times New Roman" w:ascii="Times New Roman"/>
          <w:szCs w:val="24"/>
          <w:lang w:val="hr-HR"/>
        </w:rPr>
        <w:t>.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S U D A 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A0429C">
        <w:rPr>
          <w:rFonts w:hAnsi="Times New Roman" w:ascii="Times New Roman"/>
          <w:szCs w:val="24"/>
          <w:lang w:val="hr-HR"/>
        </w:rPr>
        <w:t>,v.r.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6D74BA" w:rsidP="00E4473F" w:rsidR="006D74BA">
      <w:pPr>
        <w:rPr>
          <w:rFonts w:hAnsi="Times New Roman" w:ascii="Times New Roman"/>
          <w:szCs w:val="24"/>
          <w:lang w:val="hr-HR"/>
        </w:rPr>
      </w:pPr>
    </w:p>
    <w:p w:rsidRDefault="006D74BA" w:rsidP="00E4473F" w:rsidR="006D74BA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E4473F" w:rsidP="00E4473F" w:rsidR="00E4473F">
      <w:pPr>
        <w:ind w:left="43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A0429C" w:rsidP="00A0429C" w:rsidR="00A0429C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A0429C" w:rsidP="00A0429C" w:rsidR="00A0429C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A10B7B" w:rsidP="00A0429C" w:rsidR="00A10B7B">
      <w:pPr>
        <w:ind w:left="425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2B4A0D" w:rsidR="002B4A0D"/>
    <w:sectPr w:rsidSect="006D74BA" w:rsidR="002B4A0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0F9" w:rsidP="004310F9" w:rsidR="004310F9">
      <w:r>
        <w:separator/>
      </w:r>
    </w:p>
  </w:endnote>
  <w:endnote w:id="0" w:type="continuationSeparator">
    <w:p w:rsidRDefault="004310F9" w:rsidP="004310F9" w:rsidR="00431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0F9" w:rsidP="004310F9" w:rsidR="004310F9">
      <w:r>
        <w:separator/>
      </w:r>
    </w:p>
  </w:footnote>
  <w:footnote w:id="0" w:type="continuationSeparator">
    <w:p w:rsidRDefault="004310F9" w:rsidP="004310F9" w:rsidR="00431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0F9" w:rsidP="004310F9" w:rsidR="004310F9">
    <w:pPr>
      <w:pStyle w:val="Zaglavlje"/>
      <w:tabs>
        <w:tab w:pos="7223" w:val="left"/>
      </w:tabs>
    </w:pPr>
    <w:r>
      <w:tab/>
    </w:r>
    <w:sdt>
      <w:sdtPr>
        <w:id w:val="27854385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0429C" w:rsidRPr="00A0429C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  <w:lang w:val="hr-HR"/>
      </w:rPr>
      <w:t xml:space="preserve">    20. St-</w:t>
    </w:r>
    <w:r w:rsidR="00337FEE">
      <w:rPr>
        <w:rFonts w:hAnsi="Times New Roman" w:ascii="Times New Roman"/>
        <w:szCs w:val="24"/>
        <w:lang w:val="hr-HR"/>
      </w:rPr>
      <w:t>7</w:t>
    </w:r>
    <w:r w:rsidR="00BA3FAA">
      <w:rPr>
        <w:rFonts w:hAnsi="Times New Roman" w:ascii="Times New Roman"/>
        <w:szCs w:val="24"/>
        <w:lang w:val="hr-HR"/>
      </w:rPr>
      <w:t>/13</w:t>
    </w:r>
  </w:p>
  <w:p w:rsidRDefault="004310F9" w:rsidR="004310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473F"/>
    <w:rsid w:val="001E64C5"/>
    <w:rsid w:val="00223B2F"/>
    <w:rsid w:val="002932D7"/>
    <w:rsid w:val="002B4A0D"/>
    <w:rsid w:val="00337FEE"/>
    <w:rsid w:val="004310F9"/>
    <w:rsid w:val="00546D77"/>
    <w:rsid w:val="006D74BA"/>
    <w:rsid w:val="00A0429C"/>
    <w:rsid w:val="00A10B7B"/>
    <w:rsid w:val="00AF570D"/>
    <w:rsid w:val="00BA3FAA"/>
    <w:rsid w:val="00E4473F"/>
    <w:rsid w:val="00F21CE3"/>
    <w:rsid w:val="00FE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473F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E4473F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042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29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29C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29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29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A0429C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A0429C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473F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E4473F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042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29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29C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29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29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A0429C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A0429C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879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St-7/2013-182</izvorni_sadrzaj>
    <derivirana_varijabla naziv="DomainObject.Oznaka_1">St-7/2013-182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2013.</izvorni_sadrzaj>
    <derivirana_varijabla naziv="DomainObject.Predmet.DatumOsnivanja_1">4.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St-7/2013</izvorni_sadrzaj>
    <derivirana_varijabla naziv="DomainObject.Predmet.OznakaBroj_1">St-7/2013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kod L</izvorni_sadrzaj>
    <derivirana_varijabla naziv="DomainObject.Predmet.PrimjedbaSuca_1">4 kod L</derivirana_varijabla>
  </DomainObject.Predmet.PrimjedbaSuca>
  <DomainObject.Predmet.ProtustrankaFormated>
    <izvorni_sadrzaj>  EURO RENT GRUPA društvo s ograničenom odgovornošću za iznajmljivanje, promet nekretninama i trgovinu</izvorni_sadrzaj>
    <derivirana_varijabla naziv="DomainObject.Predmet.ProtustrankaFormated_1">  EURO RENT GRUPA društvo s ograničenom odgovornošću za iznajmljivanje, promet nekretninama i trgovinu</derivirana_varijabla>
  </DomainObject.Predmet.ProtustrankaFormated>
  <DomainObject.Predmet.ProtustrankaFormatedOIB>
    <izvorni_sadrzaj>  EURO RENT GRUPA društvo s ograničenom odgovornošću za iznajmljivanje, promet nekretninama i trgovinu, OIB 69093692560</izvorni_sadrzaj>
    <derivirana_varijabla naziv="DomainObject.Predmet.ProtustrankaFormatedOIB_1">  EURO RENT GRUPA društvo s ograničenom odgovornošću za iznajmljivanje, promet nekretninama i trgovinu, OIB 69093692560</derivirana_varijabla>
  </DomainObject.Predmet.ProtustrankaFormatedOIB>
  <DomainObject.Predmet.ProtustrankaFormatedWithAdress>
    <izvorni_sadrzaj> EURO RENT GRUPA društvo s ograničenom odgovornošću za iznajmljivanje, promet nekretninama i trgovinu, Samoborska cesta 93, 10000 Zagreb</izvorni_sadrzaj>
    <derivirana_varijabla naziv="DomainObject.Predmet.ProtustrankaFormatedWithAdress_1"> EURO RENT GRUPA društvo s ograničenom odgovornošću za iznajmljivanje, promet nekretninama i trgovinu, Samoborska cesta 93, 10000 Zagreb</derivirana_varijabla>
  </DomainObject.Predmet.ProtustrankaFormatedWithAdress>
  <DomainObject.Predmet.ProtustrankaFormatedWithAdressOIB>
    <izvorni_sadrzaj> EURO RENT GRUPA društvo s ograničenom odgovornošću za iznajmljivanje, promet nekretninama i trgovinu, OIB 69093692560, Samoborska cesta 93, 10000 Zagreb</izvorni_sadrzaj>
    <derivirana_varijabla naziv="DomainObject.Predmet.ProtustrankaFormatedWithAdressOIB_1"> EURO RENT GRUPA društvo s ograničenom odgovornošću za iznajmljivanje, promet nekretninama i trgovinu, OIB 69093692560, Samoborska cesta 93, 10000 Zagreb</derivirana_varijabla>
  </DomainObject.Predmet.ProtustrankaFormatedWithAdressOIB>
  <DomainObject.Predmet.ProtustrankaWithAdress>
    <izvorni_sadrzaj>EURO RENT GRUPA društvo s ograničenom odgovornošću za iznajmljivanje, promet nekretninama i trgovinu Samoborska cesta 93, 10000 Zagreb</izvorni_sadrzaj>
    <derivirana_varijabla naziv="DomainObject.Predmet.ProtustrankaWithAdress_1">EURO RENT GRUPA društvo s ograničenom odgovornošću za iznajmljivanje, promet nekretninama i trgovinu Samoborska cesta 93, 10000 Zagreb</derivirana_varijabla>
  </DomainObject.Predmet.ProtustrankaWithAdress>
  <DomainObject.Predmet.ProtustrankaWithAdressOIB>
    <izvorni_sadrzaj>EURO RENT GRUPA društvo s ograničenom odgovornošću za iznajmljivanje, promet nekretninama i trgovinu, OIB 69093692560, Samoborska cesta 93, 10000 Zagreb</izvorni_sadrzaj>
    <derivirana_varijabla naziv="DomainObject.Predmet.ProtustrankaWithAdressOIB_1">EURO RENT GRUPA društvo s ograničenom odgovornošću za iznajmljivanje, promet nekretninama i trgovinu, OIB 69093692560, Samoborska cesta 93, 10000 Zagreb</derivirana_varijabla>
  </DomainObject.Predmet.ProtustrankaWithAdressOIB>
  <DomainObject.Predmet.ProtustrankaNazivFormated>
    <izvorni_sadrzaj>EURO RENT GRUPA društvo s ograničenom odgovornošću za iznajmljivanje, promet nekretninama i trgovinu</izvorni_sadrzaj>
    <derivirana_varijabla naziv="DomainObject.Predmet.ProtustrankaNazivFormated_1">EURO RENT GRUPA društvo s ograničenom odgovornošću za iznajmljivanje, promet nekretninama i trgovinu</derivirana_varijabla>
  </DomainObject.Predmet.ProtustrankaNazivFormated>
  <DomainObject.Predmet.ProtustrankaNazivFormatedOIB>
    <izvorni_sadrzaj>EURO RENT GRUPA društvo s ograničenom odgovornošću za iznajmljivanje, promet nekretninama i trgovinu, OIB 69093692560</izvorni_sadrzaj>
    <derivirana_varijabla naziv="DomainObject.Predmet.ProtustrankaNazivFormatedOIB_1">EURO RENT GRUPA društvo s ograničenom odgovornošću za iznajmljivanje, promet nekretninama i trgovinu, OIB 69093692560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PONGRAČIĆ; HEP; HRT; Ivo Juričko</izvorni_sadrzaj>
    <derivirana_varijabla naziv="DomainObject.Predmet.StrankaFormated_1">  JADRANKA PONGRAČIĆ; HEP; HRT; Ivo Juričko</derivirana_varijabla>
  </DomainObject.Predmet.StrankaFormated>
  <DomainObject.Predmet.StrankaFormatedOIB>
    <izvorni_sadrzaj>  JADRANKA PONGRAČIĆ, OIB ; HEP; HRT, OIB 68419124305; Ivo Juričko, OIB 10729711266</izvorni_sadrzaj>
    <derivirana_varijabla naziv="DomainObject.Predmet.StrankaFormatedOIB_1">  JADRANKA PONGRAČIĆ, OIB ; HEP; HRT, OIB 68419124305; Ivo Juričko, OIB 10729711266</derivirana_varijabla>
  </DomainObject.Predmet.StrankaFormatedOIB>
  <DomainObject.Predmet.StrankaFormatedWithAdress>
    <izvorni_sadrzaj> JADRANKA PONGRAČIĆ, CVJETNA CESTA 9, 10000 Zagreb; HEP; HRT; Ivo Juričko, Jurja Šižgorića 7, 21000 Split</izvorni_sadrzaj>
    <derivirana_varijabla naziv="DomainObject.Predmet.StrankaFormatedWithAdress_1"> JADRANKA PONGRAČIĆ, CVJETNA CESTA 9, 10000 Zagreb; HEP; HRT; Ivo Juričko, Jurja Šižgorića 7, 21000 Split</derivirana_varijabla>
  </DomainObject.Predmet.StrankaFormatedWithAdress>
  <DomainObject.Predmet.StrankaFormatedWithAdressOIB>
    <izvorni_sadrzaj> JADRANKA PONGRAČIĆ, OIB , CVJETNA CESTA 9, 10000 Zagreb; HEP; HRT, OIB 68419124305; Ivo Juričko, OIB 10729711266, Jurja Šižgorića 7, 21000 Split</izvorni_sadrzaj>
    <derivirana_varijabla naziv="DomainObject.Predmet.StrankaFormatedWithAdressOIB_1"> JADRANKA PONGRAČIĆ, OIB , CVJETNA CESTA 9, 10000 Zagreb; HEP; HRT, OIB 68419124305; Ivo Juričko, OIB 10729711266, Jurja Šižgorića 7, 21000 Split</derivirana_varijabla>
  </DomainObject.Predmet.StrankaFormatedWithAdressOIB>
  <DomainObject.Predmet.StrankaWithAdress>
    <izvorni_sadrzaj>JADRANKA PONGRAČIĆ CVJETNA CESTA 9,10000 Zagreb,HEP ,HRT ,Ivo Juričko Jurja Šižgorića 7,21000 Split</izvorni_sadrzaj>
    <derivirana_varijabla naziv="DomainObject.Predmet.StrankaWithAdress_1">JADRANKA PONGRAČIĆ CVJETNA CESTA 9,10000 Zagreb,HEP ,HRT ,Ivo Juričko Jurja Šižgorića 7,21000 Split</derivirana_varijabla>
  </DomainObject.Predmet.StrankaWithAdress>
  <DomainObject.Predmet.StrankaWithAdressOIB>
    <izvorni_sadrzaj>JADRANKA PONGRAČIĆ, OIB , CVJETNA CESTA 9,10000 Zagreb,HEP,HRT, OIB 68419124305,Ivo Juričko, OIB 10729711266, Jurja Šižgorića 7,21000 Split</izvorni_sadrzaj>
    <derivirana_varijabla naziv="DomainObject.Predmet.StrankaWithAdressOIB_1">JADRANKA PONGRAČIĆ, OIB , CVJETNA CESTA 9,10000 Zagreb,HEP,HRT, OIB 68419124305,Ivo Juričko, OIB 10729711266, Jurja Šižgorića 7,21000 Split</derivirana_varijabla>
  </DomainObject.Predmet.StrankaWithAdressOIB>
  <DomainObject.Predmet.StrankaNazivFormated>
    <izvorni_sadrzaj>JADRANKA PONGRAČIĆ,HEP,HRT,Ivo Juričko</izvorni_sadrzaj>
    <derivirana_varijabla naziv="DomainObject.Predmet.StrankaNazivFormated_1">JADRANKA PONGRAČIĆ,HEP,HRT,Ivo Juričko</derivirana_varijabla>
  </DomainObject.Predmet.StrankaNazivFormated>
  <DomainObject.Predmet.StrankaNazivFormatedOIB>
    <izvorni_sadrzaj>JADRANKA PONGRAČIĆ, OIB ,HEP,HRT, OIB 68419124305,Ivo Juričko, OIB 10729711266</izvorni_sadrzaj>
    <derivirana_varijabla naziv="DomainObject.Predmet.StrankaNazivFormatedOIB_1">JADRANKA PONGRAČIĆ, OIB ,HEP,HRT, OIB 68419124305,Ivo Juričko, OIB 10729711266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JADRANKA PONGRAČIĆ</item>
      <item>HEP</item>
      <item>HRT</item>
      <item>Ivo Juričko</item>
    </izvorni_sadrzaj>
    <derivirana_varijabla naziv="DomainObject.Predmet.StrankaListFormated_1">
      <item>JADRANKA PONGRAČIĆ</item>
      <item>HEP</item>
      <item>HRT</item>
      <item>Ivo Juričko</item>
    </derivirana_varijabla>
  </DomainObject.Predmet.StrankaListFormated>
  <DomainObject.Predmet.StrankaListFormatedOIB>
    <izvorni_sadrzaj>
      <item>JADRANKA PONGRAČIĆ, OIB </item>
      <item>HEP</item>
      <item>HRT, OIB 68419124305</item>
      <item>Ivo Juričko, OIB 10729711266</item>
    </izvorni_sadrzaj>
    <derivirana_varijabla naziv="DomainObject.Predmet.StrankaListFormatedOIB_1">
      <item>JADRANKA PONGRAČIĆ, OIB </item>
      <item>HEP</item>
      <item>HRT, OIB 68419124305</item>
      <item>Ivo Juričko, OIB 10729711266</item>
    </derivirana_varijabla>
  </DomainObject.Predmet.StrankaListFormatedOIB>
  <DomainObject.Predmet.StrankaListFormatedWithAdress>
    <izvorni_sadrzaj>
      <item>JADRANKA PONGRAČIĆ, CVJETNA CESTA 9, 10000 Zagreb</item>
      <item>HEP</item>
      <item>HRT</item>
      <item>Ivo Juričko, Jurja Šižgorića 7, 21000 Split</item>
    </izvorni_sadrzaj>
    <derivirana_varijabla naziv="DomainObject.Predmet.StrankaListFormatedWithAdress_1">
      <item>JADRANKA PONGRAČIĆ, CVJETNA CESTA 9, 10000 Zagreb</item>
      <item>HEP</item>
      <item>HRT</item>
      <item>Ivo Juričko, Jurja Šižgorića 7, 21000 Split</item>
    </derivirana_varijabla>
  </DomainObject.Predmet.StrankaListFormatedWithAdress>
  <DomainObject.Predmet.StrankaListFormatedWithAdressOIB>
    <izvorni_sadrzaj>
      <item>JADRANKA PONGRAČIĆ, OIB , CVJETNA CESTA 9, 10000 Zagreb</item>
      <item>HEP</item>
      <item>HRT, OIB 68419124305</item>
      <item>Ivo Juričko, OIB 10729711266, Jurja Šižgorića 7, 21000 Split</item>
    </izvorni_sadrzaj>
    <derivirana_varijabla naziv="DomainObject.Predmet.StrankaListFormatedWithAdressOIB_1">
      <item>JADRANKA PONGRAČIĆ, OIB , CVJETNA CESTA 9, 10000 Zagreb</item>
      <item>HEP</item>
      <item>HRT, OIB 68419124305</item>
      <item>Ivo Juričko, OIB 10729711266, Jurja Šižgorića 7, 21000 Split</item>
    </derivirana_varijabla>
  </DomainObject.Predmet.StrankaListFormatedWithAdressOIB>
  <DomainObject.Predmet.StrankaListNazivFormated>
    <izvorni_sadrzaj>
      <item>JADRANKA PONGRAČIĆ</item>
      <item>HEP</item>
      <item>HRT</item>
      <item>Ivo Juričko</item>
    </izvorni_sadrzaj>
    <derivirana_varijabla naziv="DomainObject.Predmet.StrankaListNazivFormated_1">
      <item>JADRANKA PONGRAČIĆ</item>
      <item>HEP</item>
      <item>HRT</item>
      <item>Ivo Juričko</item>
    </derivirana_varijabla>
  </DomainObject.Predmet.StrankaListNazivFormated>
  <DomainObject.Predmet.StrankaListNazivFormatedOIB>
    <izvorni_sadrzaj>
      <item>JADRANKA PONGRAČIĆ, OIB </item>
      <item>HEP</item>
      <item>HRT, OIB 68419124305</item>
      <item>Ivo Juričko, OIB 10729711266</item>
    </izvorni_sadrzaj>
    <derivirana_varijabla naziv="DomainObject.Predmet.StrankaListNazivFormatedOIB_1">
      <item>JADRANKA PONGRAČIĆ, OIB </item>
      <item>HEP</item>
      <item>HRT, OIB 68419124305</item>
      <item>Ivo Juričko, OIB 10729711266</item>
    </derivirana_varijabla>
  </DomainObject.Predmet.StrankaListNazivFormatedOIB>
  <DomainObject.Predmet.ProtuStrankaListFormated>
    <izvorni_sadrzaj>
      <item>EURO RENT GRUPA društvo s ograničenom odgovornošću za iznajmljivanje, promet nekretninama i trgovinu</item>
    </izvorni_sadrzaj>
    <derivirana_varijabla naziv="DomainObject.Predmet.ProtuStrankaListFormated_1">
      <item>EURO RENT GRUPA društvo s ograničenom odgovornošću za iznajmljivanje, promet nekretninama i trgovinu</item>
    </derivirana_varijabla>
  </DomainObject.Predmet.ProtuStrankaListFormated>
  <DomainObject.Predmet.ProtuStrankaListFormatedOIB>
    <izvorni_sadrzaj>
      <item>EURO RENT GRUPA društvo s ograničenom odgovornošću za iznajmljivanje, promet nekretninama i trgovinu, OIB 69093692560</item>
    </izvorni_sadrzaj>
    <derivirana_varijabla naziv="DomainObject.Predmet.ProtuStrankaListFormatedOIB_1">
      <item>EURO RENT GRUPA društvo s ograničenom odgovornošću za iznajmljivanje, promet nekretninama i trgovinu, OIB 69093692560</item>
    </derivirana_varijabla>
  </DomainObject.Predmet.ProtuStrankaListFormatedOIB>
  <DomainObject.Predmet.ProtuStrankaListFormatedWithAdress>
    <izvorni_sadrzaj>
      <item>EURO RENT GRUPA društvo s ograničenom odgovornošću za iznajmljivanje, promet nekretninama i trgovinu, Samoborska cesta 93, 10000 Zagreb</item>
    </izvorni_sadrzaj>
    <derivirana_varijabla naziv="DomainObject.Predmet.ProtuStrankaListFormatedWithAdress_1">
      <item>EURO RENT GRUPA društvo s ograničenom odgovornošću za iznajmljivanje, promet nekretninama i trgovinu, Samoborska cesta 93, 10000 Zagreb</item>
    </derivirana_varijabla>
  </DomainObject.Predmet.ProtuStrankaListFormatedWithAdress>
  <DomainObject.Predmet.ProtuStrankaListFormatedWithAdressOIB>
    <izvorni_sadrzaj>
      <item>EURO RENT GRUPA društvo s ograničenom odgovornošću za iznajmljivanje, promet nekretninama i trgovinu, OIB 69093692560, Samoborska cesta 93, 10000 Zagreb</item>
    </izvorni_sadrzaj>
    <derivirana_varijabla naziv="DomainObject.Predmet.ProtuStrankaListFormatedWithAdressOIB_1">
      <item>EURO RENT GRUPA društvo s ograničenom odgovornošću za iznajmljivanje, promet nekretninama i trgovinu, OIB 69093692560, Samoborska cesta 93, 10000 Zagreb</item>
    </derivirana_varijabla>
  </DomainObject.Predmet.ProtuStrankaListFormatedWithAdressOIB>
  <DomainObject.Predmet.ProtuStrankaListNazivFormated>
    <izvorni_sadrzaj>
      <item>EURO RENT GRUPA društvo s ograničenom odgovornošću za iznajmljivanje, promet nekretninama i trgovinu</item>
    </izvorni_sadrzaj>
    <derivirana_varijabla naziv="DomainObject.Predmet.ProtuStrankaListNazivFormated_1">
      <item>EURO RENT GRUPA društvo s ograničenom odgovornošću za iznajmljivanje, promet nekretninama i trgovinu</item>
    </derivirana_varijabla>
  </DomainObject.Predmet.ProtuStrankaListNazivFormated>
  <DomainObject.Predmet.ProtuStrankaListNazivFormatedOIB>
    <izvorni_sadrzaj>
      <item>EURO RENT GRUPA društvo s ograničenom odgovornošću za iznajmljivanje, promet nekretninama i trgovinu, OIB 69093692560</item>
    </izvorni_sadrzaj>
    <derivirana_varijabla naziv="DomainObject.Predmet.ProtuStrankaListNazivFormatedOIB_1">
      <item>EURO RENT GRUPA društvo s ograničenom odgovornošću za iznajmljivanje, promet nekretninama i trgovinu, OIB 69093692560</item>
    </derivirana_varijabla>
  </DomainObject.Predmet.ProtuStrankaListNazivFormatedOIB>
  <DomainObject.Predmet.OstaliListFormated>
    <izvorni_sadrzaj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ODVJETNIČKO DRUŠTVO SARDELIĆ &amp; PARTNERI d.o.o.</item>
    </izvorni_sadrzaj>
    <derivirana_varijabla naziv="DomainObject.Predmet.OstaliListFormated_1"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ODVJETNIČKO DRUŠTVO SARDELIĆ &amp; PARTNERI d.o.o.</item>
    </derivirana_varijabla>
  </DomainObject.Predmet.OstaliListFormated>
  <DomainObject.Predmet.OstaliListFormatedOIB>
    <izvorni_sadrzaj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  <item>ODVJETNIČKO DRUŠTVO SARDELIĆ &amp; PARTNERI d.o.o., OIB 87180311181</item>
    </izvorni_sadrzaj>
    <derivirana_varijabla naziv="DomainObject.Predmet.OstaliListFormatedOIB_1"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  <item>ODVJETNIČKO DRUŠTVO SARDELIĆ &amp; PARTNERI d.o.o., OIB 87180311181</item>
    </derivirana_varijabla>
  </DomainObject.Predmet.OstaliListFormatedOIB>
  <DomainObject.Predmet.OstaliListFormatedWithAdress>
    <izvorni_sadrzaj>
      <item>FINA ZAGREB</item>
      <item>Erste &amp; Steiermarkische Bank d.d., Jadranski trg 3a, 51000 Rijeka</item>
      <item>Ministarstvo financija RH, Porezna uprava, Područni ured Zagreb, Av. Dubrovnik 32, 10000 Zagreb</item>
      <item>Miron Markičević, Kneza Borne 1, 10000 Zagreb</item>
      <item>SOCIETE GENERALE-SPLITSKA BANKA dioničko društvo, Ruđera Boškovića 16, 21000 Split</item>
      <item>EMA KALOGJERA JURANIĆ, Trg bana J. Jelačića 3, 10000 Zagreb</item>
      <item>ODVJETNIČKO DRUŠTVO SARDELIĆ &amp; PARTNERI d.o.o., Katančićeva 3, 10000 Zagreb</item>
    </izvorni_sadrzaj>
    <derivirana_varijabla naziv="DomainObject.Predmet.OstaliListFormatedWithAdress_1">
      <item>FINA ZAGREB</item>
      <item>Erste &amp; Steiermarkische Bank d.d., Jadranski trg 3a, 51000 Rijeka</item>
      <item>Ministarstvo financija RH, Porezna uprava, Područni ured Zagreb, Av. Dubrovnik 32, 10000 Zagreb</item>
      <item>Miron Markičević, Kneza Borne 1, 10000 Zagreb</item>
      <item>SOCIETE GENERALE-SPLITSKA BANKA dioničko društvo, Ruđera Boškovića 16, 21000 Split</item>
      <item>EMA KALOGJERA JURANIĆ, Trg bana J. Jelačića 3, 10000 Zagreb</item>
      <item>ODVJETNIČKO DRUŠTVO SARDELIĆ &amp; PARTNERI d.o.o., Katančićeva 3, 10000 Zagreb</item>
    </derivirana_varijabla>
  </DomainObject.Predmet.OstaliListFormatedWithAdress>
  <DomainObject.Predmet.OstaliListFormatedWithAdressOIB>
    <izvorni_sadrzaj>
      <item>FINA ZAGREB, OIB 85821130368</item>
      <item>Erste &amp; Steiermarkische Bank d.d., OIB 23057039320, Jadranski trg 3a, 51000 Rijeka</item>
      <item>Ministarstvo financija RH, Porezna uprava, Područni ured Zagreb, OIB 18683136487, Av. Dubrovnik 32, 10000 Zagreb</item>
      <item>Miron Markičević, OIB 52797062273, Kneza Borne 1, 10000 Zagreb</item>
      <item>SOCIETE GENERALE-SPLITSKA BANKA dioničko društvo, OIB 69326397242, Ruđera Boškovića 16, 21000 Split</item>
      <item>EMA KALOGJERA JURANIĆ, Trg bana J. Jelačića 3, 10000 Zagreb</item>
      <item>ODVJETNIČKO DRUŠTVO SARDELIĆ &amp; PARTNERI d.o.o., OIB 87180311181, Katančićeva 3, 10000 Zagreb</item>
    </izvorni_sadrzaj>
    <derivirana_varijabla naziv="DomainObject.Predmet.OstaliListFormatedWithAdressOIB_1">
      <item>FINA ZAGREB, OIB 85821130368</item>
      <item>Erste &amp; Steiermarkische Bank d.d., OIB 23057039320, Jadranski trg 3a, 51000 Rijeka</item>
      <item>Ministarstvo financija RH, Porezna uprava, Područni ured Zagreb, OIB 18683136487, Av. Dubrovnik 32, 10000 Zagreb</item>
      <item>Miron Markičević, OIB 52797062273, Kneza Borne 1, 10000 Zagreb</item>
      <item>SOCIETE GENERALE-SPLITSKA BANKA dioničko društvo, OIB 69326397242, Ruđera Boškovića 16, 21000 Split</item>
      <item>EMA KALOGJERA JURANIĆ, Trg bana J. Jelačića 3, 10000 Zagreb</item>
      <item>ODVJETNIČKO DRUŠTVO SARDELIĆ &amp; PARTNERI d.o.o., OIB 87180311181, Katančićeva 3, 10000 Zagreb</item>
    </derivirana_varijabla>
  </DomainObject.Predmet.OstaliListFormatedWithAdressOIB>
  <DomainObject.Predmet.OstaliListNazivFormated>
    <izvorni_sadrzaj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ODVJETNIČKO DRUŠTVO SARDELIĆ &amp; PARTNERI d.o.o.</item>
    </izvorni_sadrzaj>
    <derivirana_varijabla naziv="DomainObject.Predmet.OstaliListNazivFormated_1"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ODVJETNIČKO DRUŠTVO SARDELIĆ &amp; PARTNERI d.o.o.</item>
    </derivirana_varijabla>
  </DomainObject.Predmet.OstaliListNazivFormated>
  <DomainObject.Predmet.OstaliListNazivFormatedOIB>
    <izvorni_sadrzaj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  <item>ODVJETNIČKO DRUŠTVO SARDELIĆ &amp; PARTNERI d.o.o., OIB 87180311181</item>
    </izvorni_sadrzaj>
    <derivirana_varijabla naziv="DomainObject.Predmet.OstaliListNazivFormatedOIB_1"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  <item>ODVJETNIČKO DRUŠTVO SARDELIĆ &amp; PARTNERI d.o.o., OIB 87180311181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St-7/2013-182</izvorni_sadrzaj>
    <derivirana_varijabla naziv="DomainObject.PoslovniBrojDokumenta_1">St-7/2013-182</derivirana_varijabla>
  </DomainObject.PoslovniBrojDokumenta>
  <DomainObject.Predmet.StrankaIDrugi>
    <izvorni_sadrzaj>JADRANKA PONGRAČIĆ i dr.</izvorni_sadrzaj>
    <derivirana_varijabla naziv="DomainObject.Predmet.StrankaIDrugi_1">JADRANKA PONGRAČIĆ i dr.</derivirana_varijabla>
  </DomainObject.Predmet.StrankaIDrugi>
  <DomainObject.Predmet.ProtustrankaIDrugi>
    <izvorni_sadrzaj>EURO RENT GRUPA društvo s ograničenom odgovornošću za iznajmljivanje, promet nekretninama i trgovinu</izvorni_sadrzaj>
    <derivirana_varijabla naziv="DomainObject.Predmet.ProtustrankaIDrugi_1">EURO RENT GRUPA društvo s ograničenom odgovornošću za iznajmljivanje, promet nekretninama i trgovinu</derivirana_varijabla>
  </DomainObject.Predmet.ProtustrankaIDrugi>
  <DomainObject.Predmet.StrankaIDrugiAdressOIB>
    <izvorni_sadrzaj>JADRANKA PONGRAČIĆ, OIB , CVJETNA CESTA 9, 10000 Zagreb i dr.</izvorni_sadrzaj>
    <derivirana_varijabla naziv="DomainObject.Predmet.StrankaIDrugiAdressOIB_1">JADRANKA PONGRAČIĆ, OIB , CVJETNA CESTA 9, 10000 Zagreb i dr.</derivirana_varijabla>
  </DomainObject.Predmet.StrankaIDrugiAdressOIB>
  <DomainObject.Predmet.ProtustrankaIDrugiAdressOIB>
    <izvorni_sadrzaj>EURO RENT GRUPA društvo s ograničenom odgovornošću za iznajmljivanje, promet nekretninama i trgovinu, OIB 69093692560, Samoborska cesta 93, 10000 Zagreb</izvorni_sadrzaj>
    <derivirana_varijabla naziv="DomainObject.Predmet.ProtustrankaIDrugiAdressOIB_1">EURO RENT GRUPA društvo s ograničenom odgovornošću za iznajmljivanje, promet nekretninama i trgovinu, OIB 69093692560, Samoborska cesta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RENT GRUPA društvo s ograničenom odgovornošću za iznajmljivanje, promet nekretninama i trgovinu</item>
      <item>JADRANKA PONGRAČIĆ</item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HEP</item>
      <item>HRT</item>
      <item>Ivo Juričko</item>
      <item>ODVJETNIČKO DRUŠTVO SARDELIĆ &amp; PARTNERI d.o.o.</item>
    </izvorni_sadrzaj>
    <derivirana_varijabla naziv="DomainObject.Predmet.SudioniciListNaziv_1">
      <item>EURO RENT GRUPA društvo s ograničenom odgovornošću za iznajmljivanje, promet nekretninama i trgovinu</item>
      <item>JADRANKA PONGRAČIĆ</item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HEP</item>
      <item>HRT</item>
      <item>Ivo Juričko</item>
      <item>ODVJETNIČKO DRUŠTVO SARDELIĆ &amp; PARTNERI d.o.o.</item>
    </derivirana_varijabla>
  </DomainObject.Predmet.SudioniciListNaziv>
  <DomainObject.Predmet.SudioniciListAdressOIB>
    <izvorni_sadrzaj>
      <item>EURO RENT GRUPA društvo s ograničenom odgovornošću za iznajmljivanje, promet nekretninama i trgovinu, OIB 69093692560, Samoborska cesta 93,10000 Zagreb</item>
      <item>JADRANKA PONGRAČIĆ, OIB , CVJETNA CESTA 9,10000 Zagreb</item>
      <item>FINA ZAGREB, OIB 85821130368</item>
      <item>Erste &amp; Steiermarkische Bank d.d., OIB 23057039320, Jadranski trg 3a,51000 Rijeka</item>
      <item>Ministarstvo financija RH, Porezna uprava, Područni ured Zagreb, OIB 18683136487, Av. Dubrovnik 32,10000 Zagreb</item>
      <item>Miron Markičević, OIB 52797062273, Kneza Borne 1,10000 Zagreb</item>
      <item>SOCIETE GENERALE-SPLITSKA BANKA dioničko društvo, OIB 69326397242, Ruđera Boškovića 16,21000 Split</item>
      <item>EMA KALOGJERA JURANIĆ, Trg bana J. Jelačića 3,10000 Zagreb</item>
      <item>HEP</item>
      <item>HRT, OIB 68419124305</item>
      <item>Ivo Juričko, OIB 10729711266, Jurja Šižgorića 7,21000 Split</item>
      <item>ODVJETNIČKO DRUŠTVO SARDELIĆ &amp; PARTNERI d.o.o., OIB 87180311181, Katančićeva 3,10000 Zagreb</item>
    </izvorni_sadrzaj>
    <derivirana_varijabla naziv="DomainObject.Predmet.SudioniciListAdressOIB_1">
      <item>EURO RENT GRUPA društvo s ograničenom odgovornošću za iznajmljivanje, promet nekretninama i trgovinu, OIB 69093692560, Samoborska cesta 93,10000 Zagreb</item>
      <item>JADRANKA PONGRAČIĆ, OIB , CVJETNA CESTA 9,10000 Zagreb</item>
      <item>FINA ZAGREB, OIB 85821130368</item>
      <item>Erste &amp; Steiermarkische Bank d.d., OIB 23057039320, Jadranski trg 3a,51000 Rijeka</item>
      <item>Ministarstvo financija RH, Porezna uprava, Područni ured Zagreb, OIB 18683136487, Av. Dubrovnik 32,10000 Zagreb</item>
      <item>Miron Markičević, OIB 52797062273, Kneza Borne 1,10000 Zagreb</item>
      <item>SOCIETE GENERALE-SPLITSKA BANKA dioničko društvo, OIB 69326397242, Ruđera Boškovića 16,21000 Split</item>
      <item>EMA KALOGJERA JURANIĆ, Trg bana J. Jelačića 3,10000 Zagreb</item>
      <item>HEP</item>
      <item>HRT, OIB 68419124305</item>
      <item>Ivo Juričko, OIB 10729711266, Jurja Šižgorića 7,21000 Split</item>
      <item>ODVJETNIČKO DRUŠTVO SARDELIĆ &amp; PARTNERI d.o.o., OIB 87180311181, Katančićeva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69093692560</item>
      <item>, OIB </item>
      <item>, OIB 85821130368</item>
      <item>, OIB 23057039320</item>
      <item>, OIB 18683136487</item>
      <item>, OIB 52797062273</item>
      <item>, OIB 69326397242</item>
      <item>, OIB null</item>
      <item>, OIB null</item>
      <item>, OIB 68419124305</item>
      <item>, OIB 10729711266</item>
      <item>, OIB 87180311181</item>
    </izvorni_sadrzaj>
    <derivirana_varijabla naziv="DomainObject.Predmet.SudioniciListNazivOIB_1">
      <item>, OIB 69093692560</item>
      <item>, OIB </item>
      <item>, OIB 85821130368</item>
      <item>, OIB 23057039320</item>
      <item>, OIB 18683136487</item>
      <item>, OIB 52797062273</item>
      <item>, OIB 69326397242</item>
      <item>, OIB null</item>
      <item>, OIB null</item>
      <item>, OIB 68419124305</item>
      <item>, OIB 10729711266</item>
      <item>, OIB 87180311181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1868</properties:Characters>
  <properties:Lines>78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2018-06-27T12:58:00Z</dcterms:created>
  <dc:creator>Monika Grbac</dc:creator>
  <cp:lastModifiedBy>Monika Grbac</cp:lastModifiedBy>
  <cp:lastPrinted>2018-03-02T10:36:00Z</cp:lastPrinted>
  <dcterms:modified xmlns:xsi="http://www.w3.org/2001/XMLSchema-instance" xsi:type="dcterms:W3CDTF">2018-06-27T13:03:00Z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St-7/2013-182 / Odluka - Rješenje - određivanje završnog ročišta vjerovnika (st-7-13.docx)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