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76b79" w14:paraId="d576b79" w:rsidRDefault="007D4C8D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ST-554/2015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PEZO – EKSPORT – IMPORT d.o.o., Imotski, Biokovska 15, OIB: 471</w:t>
      </w:r>
      <w:r w:rsidR="002750F3">
        <w:t>85338553, MBS: 060070125, 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Pr="00AA5FA1">
        <w:t>PEZO – EKSPORT – IMPORT d.o.o., Imotski, Biokovska 15, OIB: 47185338553, MBS: 060070125,</w:t>
      </w:r>
      <w:r>
        <w:t xml:space="preserve"> na dan 1. rujna 2015. godine, u Očevidniku redoslijeda osnova za plaćanje ima evidentirane neizvršene osnove za plaćanje u neprekinutom razdoblju od 1726 dana, u </w:t>
      </w:r>
      <w:r w:rsidR="00E076CF">
        <w:t>ukupnom iznosu od 122.739,19 kn.</w:t>
      </w:r>
    </w:p>
    <w:p w:rsidRDefault="00E076CF" w:rsidP="008922FD" w:rsidR="00E076CF">
      <w:pPr>
        <w:jc w:val="both"/>
      </w:pPr>
    </w:p>
    <w:p w:rsidRDefault="00C6277A" w:rsidP="008922FD" w:rsidR="00AA5FA1">
      <w:pPr>
        <w:jc w:val="both"/>
      </w:pPr>
      <w:r>
        <w:t xml:space="preserve">II – Poziva se </w:t>
      </w:r>
      <w:r w:rsidR="00AA5FA1">
        <w:t>ovlaštena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AA5FA1" w:rsidRPr="00AA5FA1">
        <w:t>23. ST-554/2015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IV- Ako osoba ovlaštena za zastupanje dužnika po zakonu, u roku od 15 dana od dana objave oglasa na e-oglasnoj ploči suda ne podnese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8922FD" w:rsidP="00AA5FA1" w:rsidR="008922FD"/>
    <w:p w:rsidRDefault="002750F3" w:rsidP="00E076CF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SUDSKI SAVJETNIK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2750F3"/>
    <w:rsid w:val="002C760B"/>
    <w:rsid w:val="007D4C8D"/>
    <w:rsid w:val="008922FD"/>
    <w:rsid w:val="00AA5FA1"/>
    <w:rsid w:val="00AD5BE5"/>
    <w:rsid w:val="00C6277A"/>
    <w:rsid w:val="00E076CF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D4C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4C8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76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76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76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76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76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D4C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4C8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76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76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76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76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76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St-554/2015</izvorni_sadrzaj>
    <derivirana_varijabla naziv="DomainObject.Predmet.OznakaBroj_1">St-554/2015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PEZO - EKSPORT - IMPORT, društvo s ograničenom odgovornošću za trgovinu i usluge</izvorni_sadrzaj>
    <derivirana_varijabla naziv="DomainObject.Predmet.ProtustrankaFormated_1">  PEZO - EKSPORT - IMPORT, društvo s ograničenom odgovornošću za trgovinu i usluge</derivirana_varijabla>
  </DomainObject.Predmet.ProtustrankaFormated>
  <DomainObject.Predmet.ProtustrankaFormatedOIB>
    <izvorni_sadrzaj>  PEZO - EKSPORT - IMPORT, društvo s ograničenom odgovornošću za trgovinu i usluge, OIB 47185338553</izvorni_sadrzaj>
    <derivirana_varijabla naziv="DomainObject.Predmet.ProtustrankaFormatedOIB_1">  PEZO - EKSPORT - IMPORT, društvo s ograničenom odgovornošću za trgovinu i usluge, OIB 47185338553</derivirana_varijabla>
  </DomainObject.Predmet.ProtustrankaFormatedOIB>
  <DomainObject.Predmet.ProtustrankaFormatedWithAdress>
    <izvorni_sadrzaj> PEZO - EKSPORT - IMPORT, društvo s ograničenom odgovornošću za trgovinu i usluge, Biokovska 15, 21260 Imotski</izvorni_sadrzaj>
    <derivirana_varijabla naziv="DomainObject.Predmet.ProtustrankaFormatedWithAdress_1"> PEZO - EKSPORT - IMPORT, društvo s ograničenom odgovornošću za trgovinu i usluge, Biokovska 15, 21260 Imotski</derivirana_varijabla>
  </DomainObject.Predmet.ProtustrankaFormatedWithAdress>
  <DomainObject.Predmet.ProtustrankaFormatedWithAdressOIB>
    <izvorni_sadrzaj> PEZO - EKSPORT - IMPORT, društvo s ograničenom odgovornošću za trgovinu i usluge, OIB 47185338553, Biokovska 15, 21260 Imotski</izvorni_sadrzaj>
    <derivirana_varijabla naziv="DomainObject.Predmet.ProtustrankaFormatedWithAdressOIB_1"> PEZO - EKSPORT - IMPORT, društvo s ograničenom odgovornošću za trgovinu i usluge, OIB 47185338553, Biokovska 15, 21260 Imotski</derivirana_varijabla>
  </DomainObject.Predmet.ProtustrankaFormatedWithAdressOIB>
  <DomainObject.Predmet.ProtustrankaWithAdress>
    <izvorni_sadrzaj>PEZO - EKSPORT - IMPORT, društvo s ograničenom odgovornošću za trgovinu i usluge Biokovska 15, 21260 Imotski</izvorni_sadrzaj>
    <derivirana_varijabla naziv="DomainObject.Predmet.ProtustrankaWithAdress_1">PEZO - EKSPORT - IMPORT, društvo s ograničenom odgovornošću za trgovinu i usluge Biokovska 15, 21260 Imotski</derivirana_varijabla>
  </DomainObject.Predmet.ProtustrankaWithAdress>
  <DomainObject.Predmet.ProtustrankaWithAdressOIB>
    <izvorni_sadrzaj>PEZO - EKSPORT - IMPORT, društvo s ograničenom odgovornošću za trgovinu i usluge, OIB 47185338553, Biokovska 15, 21260 Imotski</izvorni_sadrzaj>
    <derivirana_varijabla naziv="DomainObject.Predmet.ProtustrankaWithAdressOIB_1">PEZO - EKSPORT - IMPORT, društvo s ograničenom odgovornošću za trgovinu i usluge, OIB 47185338553, Biokovska 15, 21260 Imotski</derivirana_varijabla>
  </DomainObject.Predmet.ProtustrankaWithAdressOIB>
  <DomainObject.Predmet.ProtustrankaNazivFormated>
    <izvorni_sadrzaj>PEZO - EKSPORT - IMPORT, društvo s ograničenom odgovornošću za trgovinu i usluge</izvorni_sadrzaj>
    <derivirana_varijabla naziv="DomainObject.Predmet.ProtustrankaNazivFormated_1">PEZO - EKSPORT - IMPORT, društvo s ograničenom odgovornošću za trgovinu i usluge</derivirana_varijabla>
  </DomainObject.Predmet.ProtustrankaNazivFormated>
  <DomainObject.Predmet.ProtustrankaNazivFormatedOIB>
    <izvorni_sadrzaj>PEZO - EKSPORT - IMPORT, društvo s ograničenom odgovornošću za trgovinu i usluge, OIB 47185338553</izvorni_sadrzaj>
    <derivirana_varijabla naziv="DomainObject.Predmet.ProtustrankaNazivFormatedOIB_1">PEZO - EKSPORT - IMPORT, društvo s ograničenom odgovornošću za trgovinu i usluge, OIB 47185338553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</izvorni_sadrzaj>
    <derivirana_varijabla naziv="DomainObject.Predmet.StrankaFormated_1">  FINA, REGIONALNI CENTAR SPLIT</derivirana_varijabla>
  </DomainObject.Predmet.StrankaFormated>
  <DomainObject.Predmet.StrankaFormatedOIB>
    <izvorni_sadrzaj>  FINA, REGIONALNI CENTAR SPLIT</izvorni_sadrzaj>
    <derivirana_varijabla naziv="DomainObject.Predmet.StrankaFormatedOIB_1">  FINA, REGIONALNI CENTAR SPLIT</derivirana_varijabla>
  </DomainObject.Predmet.StrankaFormatedOIB>
  <DomainObject.Predmet.StrankaFormatedWithAdress>
    <izvorni_sadrzaj> FINA, REGIONALNI CENTAR SPLIT, Mažuranićevo šetalište 24 b, 21000 Split</izvorni_sadrzaj>
    <derivirana_varijabla naziv="DomainObject.Predmet.StrankaFormatedWithAdress_1"> FINA, REGIONALNI CENTAR SPLIT, Mažuranićevo šetalište 24 b, 21000 Split</derivirana_varijabla>
  </DomainObject.Predmet.StrankaFormatedWithAdress>
  <DomainObject.Predmet.StrankaFormatedWithAdressOIB>
    <izvorni_sadrzaj> FINA, REGIONALNI CENTAR SPLIT, Mažuranićevo šetalište 24 b, 21000 Split</izvorni_sadrzaj>
    <derivirana_varijabla naziv="DomainObject.Predmet.StrankaFormatedWithAdressOIB_1"> FINA, REGIONALNI CENTAR SPLIT, Mažuranićevo šetalište 24 b, 21000 Split</derivirana_varijabla>
  </DomainObject.Predmet.StrankaFormatedWithAdressOIB>
  <DomainObject.Predmet.StrankaWithAdress>
    <izvorni_sadrzaj>FINA, REGIONALNI CENTAR SPLIT Mažuranićevo šetalište 24 b,21000 Split</izvorni_sadrzaj>
    <derivirana_varijabla naziv="DomainObject.Predmet.StrankaWithAdress_1">FINA, REGIONALNI CENTAR SPLIT Mažuranićevo šetalište 24 b,21000 Split</derivirana_varijabla>
  </DomainObject.Predmet.StrankaWithAdress>
  <DomainObject.Predmet.StrankaWithAdressOIB>
    <izvorni_sadrzaj>FINA, REGIONALNI CENTAR SPLIT, Mažuranićevo šetalište 24 b,21000 Split</izvorni_sadrzaj>
    <derivirana_varijabla naziv="DomainObject.Predmet.StrankaWithAdressOIB_1">FINA, REGIONALNI CENTAR SPLIT, Mažuranićevo šetalište 24 b,21000 Split</derivirana_varijabla>
  </DomainObject.Predmet.StrankaWithAdressOIB>
  <DomainObject.Predmet.StrankaNazivFormated>
    <izvorni_sadrzaj>FINA, REGIONALNI CENTAR SPLIT</izvorni_sadrzaj>
    <derivirana_varijabla naziv="DomainObject.Predmet.StrankaNazivFormated_1">FINA, REGIONALNI CENTAR SPLIT</derivirana_varijabla>
  </DomainObject.Predmet.StrankaNazivFormated>
  <DomainObject.Predmet.StrankaNazivFormatedOIB>
    <izvorni_sadrzaj>FINA, REGIONALNI CENTAR SPLIT</izvorni_sadrzaj>
    <derivirana_varijabla naziv="DomainObject.Predmet.StrankaNazivFormatedOIB_1">FINA, REGIONALNI CENTAR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122739.19</izvorni_sadrzaj>
    <derivirana_varijabla naziv="DomainObject.Predmet.TrenutnaVrijednost_1">122739.19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FINA, REGIONALNI CENTAR SPLIT</item>
    </izvorni_sadrzaj>
    <derivirana_varijabla naziv="DomainObject.Predmet.StrankaListFormated_1">
      <item>FINA, REGIONALNI CENTAR SPLIT</item>
    </derivirana_varijabla>
  </DomainObject.Predmet.StrankaListFormated>
  <DomainObject.Predmet.StrankaListFormatedOIB>
    <izvorni_sadrzaj>
      <item>FINA, REGIONALNI CENTAR SPLIT</item>
    </izvorni_sadrzaj>
    <derivirana_varijabla naziv="DomainObject.Predmet.StrankaListFormatedOIB_1">
      <item>FINA, REGIONALNI CENTAR SPLIT</item>
    </derivirana_varijabla>
  </DomainObject.Predmet.StrankaListFormatedOIB>
  <DomainObject.Predmet.StrankaListFormatedWithAdress>
    <izvorni_sadrzaj>
      <item>FINA, REGIONALNI CENTAR SPLIT, Mažuranićevo šetalište 24 b, 21000 Split</item>
    </izvorni_sadrzaj>
    <derivirana_varijabla naziv="DomainObject.Predmet.StrankaListFormatedWithAdress_1">
      <item>FINA, REGIONALNI CENTAR SPLIT, Mažuranićevo šetalište 24 b, 21000 Split</item>
    </derivirana_varijabla>
  </DomainObject.Predmet.StrankaListFormatedWithAdress>
  <DomainObject.Predmet.StrankaListFormatedWithAdressOIB>
    <izvorni_sadrzaj>
      <item>FINA, REGIONALNI CENTAR SPLIT, Mažuranićevo šetalište 24 b, 21000 Split</item>
    </izvorni_sadrzaj>
    <derivirana_varijabla naziv="DomainObject.Predmet.StrankaListFormatedWithAdressOIB_1">
      <item>FINA, REGIONALNI CENTAR SPLIT, Mažuranićevo šetalište 24 b, 21000 Split</item>
    </derivirana_varijabla>
  </DomainObject.Predmet.StrankaListFormatedWithAdressOIB>
  <DomainObject.Predmet.StrankaListNazivFormated>
    <izvorni_sadrzaj>
      <item>FINA, REGIONALNI CENTAR SPLIT</item>
    </izvorni_sadrzaj>
    <derivirana_varijabla naziv="DomainObject.Predmet.StrankaListNazivFormated_1">
      <item>FINA, REGIONALNI CENTAR SPLIT</item>
    </derivirana_varijabla>
  </DomainObject.Predmet.StrankaListNazivFormated>
  <DomainObject.Predmet.StrankaListNazivFormatedOIB>
    <izvorni_sadrzaj>
      <item>FINA, REGIONALNI CENTAR SPLIT</item>
    </izvorni_sadrzaj>
    <derivirana_varijabla naziv="DomainObject.Predmet.StrankaListNazivFormatedOIB_1">
      <item>FINA, REGIONALNI CENTAR SPLIT</item>
    </derivirana_varijabla>
  </DomainObject.Predmet.StrankaListNazivFormatedOIB>
  <DomainObject.Predmet.ProtuStrankaListFormated>
    <izvorni_sadrzaj>
      <item>PEZO - EKSPORT - IMPORT, društvo s ograničenom odgovornošću za trgovinu i usluge</item>
    </izvorni_sadrzaj>
    <derivirana_varijabla naziv="DomainObject.Predmet.ProtuStrankaListFormated_1">
      <item>PEZO - EKSPORT - IMPORT, društvo s ograničenom odgovornošću za trgovinu i usluge</item>
    </derivirana_varijabla>
  </DomainObject.Predmet.ProtuStrankaListFormated>
  <DomainObject.Predmet.ProtuStrankaListFormatedOIB>
    <izvorni_sadrzaj>
      <item>PEZO - EKSPORT - IMPORT, društvo s ograničenom odgovornošću za trgovinu i usluge, OIB 47185338553</item>
    </izvorni_sadrzaj>
    <derivirana_varijabla naziv="DomainObject.Predmet.ProtuStrankaListFormatedOIB_1">
      <item>PEZO - EKSPORT - IMPORT, društvo s ograničenom odgovornošću za trgovinu i usluge, OIB 47185338553</item>
    </derivirana_varijabla>
  </DomainObject.Predmet.ProtuStrankaListFormatedOIB>
  <DomainObject.Predmet.ProtuStrankaListFormatedWithAdress>
    <izvorni_sadrzaj>
      <item>PEZO - EKSPORT - IMPORT, društvo s ograničenom odgovornošću za trgovinu i usluge, Biokovska 15, 21260 Imotski</item>
    </izvorni_sadrzaj>
    <derivirana_varijabla naziv="DomainObject.Predmet.ProtuStrankaListFormatedWithAdress_1">
      <item>PEZO - EKSPORT - IMPORT, društvo s ograničenom odgovornošću za trgovinu i usluge, Biokovska 15, 21260 Imotski</item>
    </derivirana_varijabla>
  </DomainObject.Predmet.ProtuStrankaListFormatedWithAdress>
  <DomainObject.Predmet.ProtuStrankaListFormatedWithAdressOIB>
    <izvorni_sadrzaj>
      <item>PEZO - EKSPORT - IMPORT, društvo s ograničenom odgovornošću za trgovinu i usluge, OIB 47185338553, Biokovska 15, 21260 Imotski</item>
    </izvorni_sadrzaj>
    <derivirana_varijabla naziv="DomainObject.Predmet.ProtuStrankaListFormatedWithAdressOIB_1">
      <item>PEZO - EKSPORT - IMPORT, društvo s ograničenom odgovornošću za trgovinu i usluge, OIB 47185338553, Biokovska 15, 21260 Imotski</item>
    </derivirana_varijabla>
  </DomainObject.Predmet.ProtuStrankaListFormatedWithAdressOIB>
  <DomainObject.Predmet.ProtuStrankaListNazivFormated>
    <izvorni_sadrzaj>
      <item>PEZO - EKSPORT - IMPORT, društvo s ograničenom odgovornošću za trgovinu i usluge</item>
    </izvorni_sadrzaj>
    <derivirana_varijabla naziv="DomainObject.Predmet.ProtuStrankaListNazivFormated_1">
      <item>PEZO - EKSPORT - IMPORT, društvo s ograničenom odgovornošću za trgovinu i usluge</item>
    </derivirana_varijabla>
  </DomainObject.Predmet.ProtuStrankaListNazivFormated>
  <DomainObject.Predmet.ProtuStrankaListNazivFormatedOIB>
    <izvorni_sadrzaj>
      <item>PEZO - EKSPORT - IMPORT, društvo s ograničenom odgovornošću za trgovinu i usluge, OIB 47185338553</item>
    </izvorni_sadrzaj>
    <derivirana_varijabla naziv="DomainObject.Predmet.ProtuStrankaListNazivFormatedOIB_1">
      <item>PEZO - EKSPORT - IMPORT, društvo s ograničenom odgovornošću za trgovinu i usluge, OIB 47185338553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SPLIT</izvorni_sadrzaj>
    <derivirana_varijabla naziv="DomainObject.Predmet.StrankaIDrugi_1">FINA, REGIONALNI CENTAR SPLIT</derivirana_varijabla>
  </DomainObject.Predmet.StrankaIDrugi>
  <DomainObject.Predmet.ProtustrankaIDrugi>
    <izvorni_sadrzaj>PEZO - EKSPORT - IMPORT, društvo s ograničenom odgovornošću za trgovinu i usluge</izvorni_sadrzaj>
    <derivirana_varijabla naziv="DomainObject.Predmet.ProtustrankaIDrugi_1">PEZO - EKSPORT - IMPORT, društvo s ograničenom odgovornošću za trgovinu i usluge</derivirana_varijabla>
  </DomainObject.Predmet.ProtustrankaIDrugi>
  <DomainObject.Predmet.StrankaIDrugiAdressOIB>
    <izvorni_sadrzaj>FINA, REGIONALNI CENTAR SPLIT, Mažuranićevo šetalište 24 b, 21000 Split</izvorni_sadrzaj>
    <derivirana_varijabla naziv="DomainObject.Predmet.StrankaIDrugiAdressOIB_1">FINA, REGIONALNI CENTAR SPLIT, Mažuranićevo šetalište 24 b, 21000 Split</derivirana_varijabla>
  </DomainObject.Predmet.StrankaIDrugiAdressOIB>
  <DomainObject.Predmet.ProtustrankaIDrugiAdressOIB>
    <izvorni_sadrzaj>PEZO - EKSPORT - IMPORT, društvo s ograničenom odgovornošću za trgovinu i usluge, OIB 47185338553, Biokovska 15, 21260 Imotski</izvorni_sadrzaj>
    <derivirana_varijabla naziv="DomainObject.Predmet.ProtustrankaIDrugiAdressOIB_1">PEZO - EKSPORT - IMPORT, društvo s ograničenom odgovornošću za trgovinu i usluge, OIB 47185338553, Biokovska 15,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SPLIT</item>
      <item>PEZO - EKSPORT - IMPORT, društvo s ograničenom odgovornošću za trgovinu i usluge</item>
    </izvorni_sadrzaj>
    <derivirana_varijabla naziv="DomainObject.Predmet.SudioniciListNaziv_1">
      <item>FINA, REGIONALNI CENTAR SPLIT</item>
      <item>PEZO - EKSPORT - IMPORT, društvo s ograničenom odgovornošću za trgovinu i usluge</item>
    </derivirana_varijabla>
  </DomainObject.Predmet.SudioniciListNaziv>
  <DomainObject.Predmet.SudioniciListAdressOIB>
    <izvorni_sadrzaj>
      <item>FINA, REGIONALNI CENTAR SPLIT, Mažuranićevo šetalište 24 b,21000 Split</item>
      <item>PEZO - EKSPORT - IMPORT, društvo s ograničenom odgovornošću za trgovinu i usluge, OIB 47185338553, Biokovska 15,21260 Imotski</item>
    </izvorni_sadrzaj>
    <derivirana_varijabla naziv="DomainObject.Predmet.SudioniciListAdressOIB_1">
      <item>FINA, REGIONALNI CENTAR SPLIT, Mažuranićevo šetalište 24 b,21000 Split</item>
      <item>PEZO - EKSPORT - IMPORT, društvo s ograničenom odgovornošću za trgovinu i usluge, OIB 47185338553, Biokovska 15,21260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47185338553</item>
    </izvorni_sadrzaj>
    <derivirana_varijabla naziv="DomainObject.Predmet.SudioniciListNazivOIB_1">
      <item>, OIB null</item>
      <item>, OIB 47185338553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1783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2015-11-11T07:38:00Z</dcterms:created>
  <dc:creator>Lari Glavaš</dc:creator>
  <cp:lastModifiedBy>Lari Glavaš</cp:lastModifiedBy>
  <cp:lastPrinted>2015-11-11T07:38:00Z</cp:lastPrinted>
  <dcterms:modified xmlns:xsi="http://www.w3.org/2001/XMLSchema-instance" xsi:type="dcterms:W3CDTF">2015-11-11T07:39:00Z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