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75f5" w14:paraId="ece75f5" w:rsidRDefault="00BF2FD7" w:rsidP="00BF2FD7" w:rsidR="00BF2FD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F2FD7" w:rsidP="00BF2FD7" w:rsidR="00BF2FD7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BF2FD7" w:rsidP="00BF2FD7" w:rsidR="00BF2FD7" w:rsidRPr="005364F8">
      <w:r w:rsidRPr="005364F8">
        <w:t>TRGOVAČKI SUD U PAZINU</w:t>
      </w:r>
    </w:p>
    <w:p w:rsidRDefault="00BF2FD7" w:rsidP="00BF2FD7" w:rsidR="00BF2FD7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BF2FD7" w:rsidP="00BF2FD7" w:rsidR="00BF2FD7">
      <w:r w:rsidRPr="00DA15C9">
        <w:tab/>
      </w:r>
    </w:p>
    <w:p w:rsidRDefault="00BF2FD7" w:rsidP="00BF2FD7" w:rsidR="00BF2FD7" w:rsidRPr="00DA15C9">
      <w:pPr>
        <w:jc w:val="center"/>
      </w:pPr>
    </w:p>
    <w:p w:rsidRDefault="00BF2FD7" w:rsidP="00BF2FD7" w:rsidR="00BF2FD7" w:rsidRPr="00FE1051">
      <w:pPr>
        <w:jc w:val="center"/>
      </w:pPr>
      <w:r w:rsidRPr="00FE1051">
        <w:t>R E P U B L I K A  H R V A T S K A</w:t>
      </w:r>
    </w:p>
    <w:p w:rsidRDefault="00BF2FD7" w:rsidP="00BF2FD7" w:rsidR="00BF2FD7" w:rsidRPr="00FE1051">
      <w:pPr>
        <w:jc w:val="center"/>
      </w:pPr>
    </w:p>
    <w:p w:rsidRDefault="00BF2FD7" w:rsidP="00BF2FD7" w:rsidR="00BF2FD7" w:rsidRPr="00FE1051">
      <w:pPr>
        <w:jc w:val="center"/>
      </w:pPr>
      <w:r w:rsidRPr="00FE1051">
        <w:t>R J E Š E NJ E</w:t>
      </w:r>
    </w:p>
    <w:p w:rsidRDefault="00BF2FD7" w:rsidP="00BF2FD7" w:rsidR="00BF2FD7" w:rsidRPr="00FE1051"/>
    <w:p w:rsidRDefault="00BF2FD7" w:rsidP="00BF2FD7" w:rsidR="00BF2FD7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GIANLUCA j.d.o.o.</w:t>
      </w:r>
      <w:r w:rsidRPr="00936C9E">
        <w:t xml:space="preserve">, </w:t>
      </w:r>
      <w:r>
        <w:t xml:space="preserve">Pula, </w:t>
      </w:r>
      <w:proofErr w:type="spellStart"/>
      <w:r>
        <w:t>Peruškov</w:t>
      </w:r>
      <w:proofErr w:type="spellEnd"/>
      <w:r>
        <w:t xml:space="preserve"> prilaz 12</w:t>
      </w:r>
      <w:r w:rsidRPr="00936C9E">
        <w:t xml:space="preserve">, OIB: </w:t>
      </w:r>
      <w:r w:rsidRPr="00BF2FD7">
        <w:t>00186926417</w:t>
      </w:r>
      <w:r>
        <w:t>, 12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BF2FD7" w:rsidP="00BF2FD7" w:rsidR="00BF2FD7" w:rsidRPr="00FE1051"/>
    <w:p w:rsidRDefault="00BF2FD7" w:rsidP="00BF2FD7" w:rsidR="00BF2FD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BF2FD7" w:rsidP="00BF2FD7" w:rsidR="00BF2FD7" w:rsidRPr="00FE1051"/>
    <w:p w:rsidRDefault="00BF2FD7" w:rsidP="00BF2FD7" w:rsidR="00BF2FD7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GIANLUCA j.d.o.o.</w:t>
      </w:r>
      <w:r w:rsidRPr="00936C9E">
        <w:t xml:space="preserve">, </w:t>
      </w:r>
      <w:r>
        <w:t xml:space="preserve">Pula, </w:t>
      </w:r>
      <w:proofErr w:type="spellStart"/>
      <w:r>
        <w:t>Peruškov</w:t>
      </w:r>
      <w:proofErr w:type="spellEnd"/>
      <w:r>
        <w:t xml:space="preserve"> prilaz 12</w:t>
      </w:r>
      <w:r w:rsidRPr="00936C9E">
        <w:t xml:space="preserve">, OIB: </w:t>
      </w:r>
      <w:r w:rsidRPr="00BF2FD7">
        <w:t>00186926417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21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09:00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BF2FD7" w:rsidP="00BF2FD7" w:rsidR="00BF2FD7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BF2FD7" w:rsidP="00BF2FD7" w:rsidR="00BF2FD7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GIANLUCA j.d.o.o.</w:t>
      </w:r>
      <w:r w:rsidRPr="00936C9E">
        <w:t xml:space="preserve">, </w:t>
      </w:r>
      <w:r>
        <w:t xml:space="preserve">Pula, </w:t>
      </w:r>
      <w:proofErr w:type="spellStart"/>
      <w:r>
        <w:t>Peruškov</w:t>
      </w:r>
      <w:proofErr w:type="spellEnd"/>
      <w:r>
        <w:t xml:space="preserve"> prilaz 12</w:t>
      </w:r>
      <w:r w:rsidRPr="00936C9E">
        <w:t xml:space="preserve">, </w:t>
      </w:r>
      <w:r>
        <w:t xml:space="preserve">                    </w:t>
      </w:r>
    </w:p>
    <w:p w:rsidRDefault="00BF2FD7" w:rsidP="00BF2FD7" w:rsidR="00BF2FD7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proofErr w:type="spellStart"/>
      <w:r>
        <w:t>Gianluca</w:t>
      </w:r>
      <w:proofErr w:type="spellEnd"/>
      <w:r>
        <w:t xml:space="preserve"> Starčić iz Pule</w:t>
      </w:r>
      <w:r w:rsidRPr="00936C9E">
        <w:t xml:space="preserve">, </w:t>
      </w:r>
      <w:proofErr w:type="spellStart"/>
      <w:r>
        <w:t>Peruškov</w:t>
      </w:r>
      <w:proofErr w:type="spellEnd"/>
      <w:r>
        <w:t xml:space="preserve"> prilaz 12</w:t>
      </w:r>
      <w:r w:rsidRPr="00936C9E">
        <w:t xml:space="preserve">, OIB: </w:t>
      </w:r>
      <w:r>
        <w:t>80070962286.</w:t>
      </w:r>
    </w:p>
    <w:p w:rsidRDefault="00BF2FD7" w:rsidP="00BF2FD7" w:rsidR="00BF2FD7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>
        <w:t>Gianluca</w:t>
      </w:r>
      <w:proofErr w:type="spellEnd"/>
      <w:r>
        <w:t xml:space="preserve"> Starčić iz Pule</w:t>
      </w:r>
      <w:r w:rsidRPr="00936C9E">
        <w:t xml:space="preserve">, </w:t>
      </w:r>
      <w:proofErr w:type="spellStart"/>
      <w:r>
        <w:t>Peruškov</w:t>
      </w:r>
      <w:proofErr w:type="spellEnd"/>
      <w:r>
        <w:t xml:space="preserve"> prilaz 12</w:t>
      </w:r>
      <w:r w:rsidRPr="00936C9E">
        <w:t xml:space="preserve">, OIB: </w:t>
      </w:r>
      <w:r>
        <w:t>80070962286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GIANLUCA j.d.o.o.</w:t>
      </w:r>
      <w:r w:rsidRPr="00936C9E">
        <w:t xml:space="preserve">, </w:t>
      </w:r>
      <w:r>
        <w:t xml:space="preserve">Pula, </w:t>
      </w:r>
      <w:proofErr w:type="spellStart"/>
      <w:r>
        <w:t>Peruškov</w:t>
      </w:r>
      <w:proofErr w:type="spellEnd"/>
      <w:r>
        <w:t xml:space="preserve"> prilaz 12</w:t>
      </w:r>
      <w:r w:rsidRPr="00936C9E">
        <w:t xml:space="preserve">, OIB: </w:t>
      </w:r>
      <w:r w:rsidRPr="00BF2FD7">
        <w:t>00186926417</w:t>
      </w:r>
      <w:r>
        <w:t>.</w:t>
      </w:r>
    </w:p>
    <w:p w:rsidRDefault="00BF2FD7" w:rsidP="00BF2FD7" w:rsidR="00BF2FD7" w:rsidRPr="00FE1051">
      <w:pPr>
        <w:rPr>
          <w:lang w:val="pl-PL"/>
        </w:rPr>
      </w:pPr>
    </w:p>
    <w:p w:rsidRDefault="00BF2FD7" w:rsidP="00BF2FD7" w:rsidR="00BF2FD7" w:rsidRPr="00FE1051">
      <w:pPr>
        <w:jc w:val="center"/>
      </w:pPr>
      <w:r w:rsidRPr="00FE1051">
        <w:t xml:space="preserve">U Pazinu, </w:t>
      </w:r>
      <w:r>
        <w:t>12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BF2FD7" w:rsidP="00BF2FD7" w:rsidR="00BF2FD7">
      <w:r w:rsidRPr="00FE1051">
        <w:t xml:space="preserve">  </w:t>
      </w:r>
    </w:p>
    <w:p w:rsidRDefault="00BF2FD7" w:rsidP="00BF2FD7" w:rsidR="00BF2FD7" w:rsidRPr="00FE1051"/>
    <w:p w:rsidRDefault="00BF2FD7" w:rsidP="00BF2FD7" w:rsidR="00BF2FD7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BF2FD7" w:rsidP="00BF2FD7" w:rsidR="00BF2FD7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B84F65">
        <w:t>, v.r.</w:t>
      </w:r>
    </w:p>
    <w:p w:rsidRDefault="00BF2FD7" w:rsidP="00BF2FD7" w:rsidR="00BF2FD7" w:rsidRPr="00FE1051"/>
    <w:p w:rsidRDefault="00BF2FD7" w:rsidP="00BF2FD7" w:rsidR="00BF2FD7"/>
    <w:p w:rsidRDefault="00BF2FD7" w:rsidP="00BF2FD7" w:rsidR="00BF2FD7" w:rsidRPr="00FE1051"/>
    <w:p w:rsidRDefault="00BF2FD7" w:rsidP="00BF2FD7" w:rsidR="00BF2FD7" w:rsidRPr="00FE1051">
      <w:r w:rsidRPr="00FE1051">
        <w:t>UPUTA O PRAVNOM LIJEKU:</w:t>
      </w:r>
    </w:p>
    <w:p w:rsidRDefault="00BF2FD7" w:rsidP="00BF2FD7" w:rsidR="00BF2FD7" w:rsidRPr="00FE1051">
      <w:r w:rsidRPr="00FE1051">
        <w:t>Protiv ovog rješenja nije dopuštena posebna žalba (čl. 115. st. 1. SZ-a).</w:t>
      </w:r>
    </w:p>
    <w:p w:rsidRDefault="00BF2FD7" w:rsidP="00BF2FD7" w:rsidR="00BF2FD7" w:rsidRPr="00FE1051"/>
    <w:p w:rsidRDefault="00BF2FD7" w:rsidP="00BF2FD7" w:rsidR="00BF2FD7" w:rsidRPr="00FE1051">
      <w:r w:rsidRPr="00FE1051">
        <w:t>DNA:</w:t>
      </w:r>
    </w:p>
    <w:p w:rsidRDefault="00BF2FD7" w:rsidP="00BF2FD7" w:rsidR="00BF2FD7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BF2FD7" w:rsidP="00BF2FD7" w:rsidR="00BF2FD7" w:rsidRPr="00FE1051">
      <w:r w:rsidRPr="00FE1051">
        <w:t xml:space="preserve">- dužnik </w:t>
      </w:r>
      <w:r>
        <w:t>GIANLUCA j.d.o.o.</w:t>
      </w:r>
      <w:r w:rsidRPr="00936C9E">
        <w:t xml:space="preserve">, </w:t>
      </w:r>
      <w:r>
        <w:t xml:space="preserve">Pula, </w:t>
      </w:r>
      <w:proofErr w:type="spellStart"/>
      <w:r>
        <w:t>Peruškov</w:t>
      </w:r>
      <w:proofErr w:type="spellEnd"/>
      <w:r>
        <w:t xml:space="preserve"> prilaz 12</w:t>
      </w:r>
    </w:p>
    <w:p w:rsidRDefault="00BF2FD7" w:rsidP="00BF2FD7" w:rsidR="00BF2FD7">
      <w:r w:rsidRPr="00FE1051">
        <w:rPr>
          <w:lang w:val="sv-SE"/>
        </w:rPr>
        <w:t xml:space="preserve">- zakonski zastupnik dužnika </w:t>
      </w:r>
      <w:proofErr w:type="spellStart"/>
      <w:r>
        <w:t>Gianluca</w:t>
      </w:r>
      <w:proofErr w:type="spellEnd"/>
      <w:r>
        <w:t xml:space="preserve"> Starčić iz Pule</w:t>
      </w:r>
      <w:r w:rsidRPr="00936C9E">
        <w:t xml:space="preserve">, </w:t>
      </w:r>
      <w:proofErr w:type="spellStart"/>
      <w:r>
        <w:t>Peruškov</w:t>
      </w:r>
      <w:proofErr w:type="spellEnd"/>
      <w:r>
        <w:t xml:space="preserve"> prilaz 12</w:t>
      </w:r>
    </w:p>
    <w:p w:rsidRDefault="00BF2FD7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FD7" w:rsidP="00BF2FD7" w:rsidR="00BF2FD7">
      <w:r>
        <w:separator/>
      </w:r>
    </w:p>
  </w:endnote>
  <w:endnote w:id="0" w:type="continuationSeparator">
    <w:p w:rsidRDefault="00BF2FD7" w:rsidP="00BF2FD7" w:rsidR="00BF2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FD7" w:rsidP="00BF2FD7" w:rsidR="00BF2FD7">
      <w:r>
        <w:separator/>
      </w:r>
    </w:p>
  </w:footnote>
  <w:footnote w:id="0" w:type="continuationSeparator">
    <w:p w:rsidRDefault="00BF2FD7" w:rsidP="00BF2FD7" w:rsidR="00BF2F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BF2FD7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B84F65" w:rsidR="00BA0634">
        <w:pPr>
          <w:pStyle w:val="Zaglavlje"/>
          <w:jc w:val="center"/>
        </w:pPr>
      </w:p>
    </w:sdtContent>
  </w:sdt>
  <w:p w:rsidRDefault="00B84F65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FD7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St-336/17-3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393A"/>
    <w:rsid w:val="005F393A"/>
    <w:rsid w:val="006110CE"/>
    <w:rsid w:val="00B84F65"/>
    <w:rsid w:val="00BF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FD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2F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2FD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F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FD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2F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2FD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F6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F6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F6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F6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FD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2F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2FD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F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FD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2F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2FD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F6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F6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F6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F6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GIANLUCA j.d.o.o. PULA</izvorni_sadrzaj>
    <derivirana_varijabla naziv="DomainObject.Predmet.ProtustrankaFormated_1">  GIANLUCA j.d.o.o. PULA</derivirana_varijabla>
  </DomainObject.Predmet.ProtustrankaFormated>
  <DomainObject.Predmet.ProtustrankaFormatedOIB>
    <izvorni_sadrzaj>  GIANLUCA j.d.o.o. PULA, OIB 00186926417</izvorni_sadrzaj>
    <derivirana_varijabla naziv="DomainObject.Predmet.ProtustrankaFormatedOIB_1">  GIANLUCA j.d.o.o. PULA, OIB 00186926417</derivirana_varijabla>
  </DomainObject.Predmet.ProtustrankaFormatedOIB>
  <DomainObject.Predmet.ProtustrankaFormatedWithAdress>
    <izvorni_sadrzaj> GIANLUCA j.d.o.o. PULA, Peruškov prilaz 12, 52100 Pula</izvorni_sadrzaj>
    <derivirana_varijabla naziv="DomainObject.Predmet.ProtustrankaFormatedWithAdress_1"> GIANLUCA j.d.o.o. PULA, Peruškov prilaz 12, 52100 Pula</derivirana_varijabla>
  </DomainObject.Predmet.ProtustrankaFormatedWithAdress>
  <DomainObject.Predmet.ProtustrankaFormatedWithAdressOIB>
    <izvorni_sadrzaj> GIANLUCA j.d.o.o. PULA, OIB 00186926417, Peruškov prilaz 12, 52100 Pula</izvorni_sadrzaj>
    <derivirana_varijabla naziv="DomainObject.Predmet.ProtustrankaFormatedWithAdressOIB_1"> GIANLUCA j.d.o.o. PULA, OIB 00186926417, Peruškov prilaz 12, 52100 Pula</derivirana_varijabla>
  </DomainObject.Predmet.ProtustrankaFormatedWithAdressOIB>
  <DomainObject.Predmet.ProtustrankaWithAdress>
    <izvorni_sadrzaj>GIANLUCA j.d.o.o. PULA Peruškov prilaz 12, 52100 Pula</izvorni_sadrzaj>
    <derivirana_varijabla naziv="DomainObject.Predmet.ProtustrankaWithAdress_1">GIANLUCA j.d.o.o. PULA Peruškov prilaz 12, 52100 Pula</derivirana_varijabla>
  </DomainObject.Predmet.ProtustrankaWithAdress>
  <DomainObject.Predmet.ProtustrankaWithAdressOIB>
    <izvorni_sadrzaj>GIANLUCA j.d.o.o. PULA, OIB 00186926417, Peruškov prilaz 12, 52100 Pula</izvorni_sadrzaj>
    <derivirana_varijabla naziv="DomainObject.Predmet.ProtustrankaWithAdressOIB_1">GIANLUCA j.d.o.o. PULA, OIB 00186926417, Peruškov prilaz 12, 52100 Pula</derivirana_varijabla>
  </DomainObject.Predmet.ProtustrankaWithAdressOIB>
  <DomainObject.Predmet.ProtustrankaNazivFormated>
    <izvorni_sadrzaj>GIANLUCA j.d.o.o. PULA</izvorni_sadrzaj>
    <derivirana_varijabla naziv="DomainObject.Predmet.ProtustrankaNazivFormated_1">GIANLUCA j.d.o.o. PULA</derivirana_varijabla>
  </DomainObject.Predmet.ProtustrankaNazivFormated>
  <DomainObject.Predmet.ProtustrankaNazivFormatedOIB>
    <izvorni_sadrzaj>GIANLUCA j.d.o.o. PULA, OIB 00186926417</izvorni_sadrzaj>
    <derivirana_varijabla naziv="DomainObject.Predmet.ProtustrankaNazivFormatedOIB_1">GIANLUCA j.d.o.o. PULA, OIB 00186926417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81868.77</izvorni_sadrzaj>
    <derivirana_varijabla naziv="DomainObject.Predmet.TrenutnaVrijednost_1">81868.77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GIANLUCA j.d.o.o. PULA</item>
    </izvorni_sadrzaj>
    <derivirana_varijabla naziv="DomainObject.Predmet.ProtuStrankaListFormated_1">
      <item>GIANLUCA j.d.o.o. PULA</item>
    </derivirana_varijabla>
  </DomainObject.Predmet.ProtuStrankaListFormated>
  <DomainObject.Predmet.ProtuStrankaListFormatedOIB>
    <izvorni_sadrzaj>
      <item>GIANLUCA j.d.o.o. PULA, OIB 00186926417</item>
    </izvorni_sadrzaj>
    <derivirana_varijabla naziv="DomainObject.Predmet.ProtuStrankaListFormatedOIB_1">
      <item>GIANLUCA j.d.o.o. PULA, OIB 00186926417</item>
    </derivirana_varijabla>
  </DomainObject.Predmet.ProtuStrankaListFormatedOIB>
  <DomainObject.Predmet.ProtuStrankaListFormatedWithAdress>
    <izvorni_sadrzaj>
      <item>GIANLUCA j.d.o.o. PULA, Peruškov prilaz 12, 52100 Pula</item>
    </izvorni_sadrzaj>
    <derivirana_varijabla naziv="DomainObject.Predmet.ProtuStrankaListFormatedWithAdress_1">
      <item>GIANLUCA j.d.o.o. PULA, Peruškov prilaz 12, 52100 Pula</item>
    </derivirana_varijabla>
  </DomainObject.Predmet.ProtuStrankaListFormatedWithAdress>
  <DomainObject.Predmet.ProtuStrankaListFormatedWithAdressOIB>
    <izvorni_sadrzaj>
      <item>GIANLUCA j.d.o.o. PULA, OIB 00186926417, Peruškov prilaz 12, 52100 Pula</item>
    </izvorni_sadrzaj>
    <derivirana_varijabla naziv="DomainObject.Predmet.ProtuStrankaListFormatedWithAdressOIB_1">
      <item>GIANLUCA j.d.o.o. PULA, OIB 00186926417, Peruškov prilaz 12, 52100 Pula</item>
    </derivirana_varijabla>
  </DomainObject.Predmet.ProtuStrankaListFormatedWithAdressOIB>
  <DomainObject.Predmet.ProtuStrankaListNazivFormated>
    <izvorni_sadrzaj>
      <item>GIANLUCA j.d.o.o. PULA</item>
    </izvorni_sadrzaj>
    <derivirana_varijabla naziv="DomainObject.Predmet.ProtuStrankaListNazivFormated_1">
      <item>GIANLUCA j.d.o.o. PULA</item>
    </derivirana_varijabla>
  </DomainObject.Predmet.ProtuStrankaListNazivFormated>
  <DomainObject.Predmet.ProtuStrankaListNazivFormatedOIB>
    <izvorni_sadrzaj>
      <item>GIANLUCA j.d.o.o. PULA, OIB 00186926417</item>
    </izvorni_sadrzaj>
    <derivirana_varijabla naziv="DomainObject.Predmet.ProtuStrankaListNazivFormatedOIB_1">
      <item>GIANLUCA j.d.o.o. PULA, OIB 00186926417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GIANLUCA j.d.o.o. PULA</izvorni_sadrzaj>
    <derivirana_varijabla naziv="DomainObject.Predmet.ProtustrankaIDrugi_1">GIANLUCA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GIANLUCA j.d.o.o. PULA, OIB 00186926417, Peruškov prilaz 12, 52100 Pula</izvorni_sadrzaj>
    <derivirana_varijabla naziv="DomainObject.Predmet.ProtustrankaIDrugiAdressOIB_1">GIANLUCA j.d.o.o. PULA, OIB 00186926417, Peruškov prilaz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GIANLUCA j.d.o.o. PULA</item>
    </izvorni_sadrzaj>
    <derivirana_varijabla naziv="DomainObject.Predmet.SudioniciListNaziv_1">
      <item>FINANCIJSKA AGENCIJA, RC RIJEKA, PODRUŽNICA PULA, PULA</item>
      <item>GIANLUCA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GIANLUCA j.d.o.o. PULA, OIB 00186926417, Peruškov prilaz 12,52100 Pula</item>
    </izvorni_sadrzaj>
    <derivirana_varijabla naziv="DomainObject.Predmet.SudioniciListAdressOIB_1">
      <item>FINANCIJSKA AGENCIJA, RC RIJEKA, PODRUŽNICA PULA, PULA, OIB 85821130368, Ulica grada Vukovara 70,10000 Zagreb</item>
      <item>GIANLUCA j.d.o.o. PULA, OIB 00186926417, Peruškov prilaz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00186926417</item>
    </izvorni_sadrzaj>
    <derivirana_varijabla naziv="DomainObject.Predmet.SudioniciListNazivOIB_1">
      <item>, OIB 85821130368</item>
      <item>, OIB 00186926417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269</properties:Words>
  <properties:Characters>1389</properties:Characters>
  <properties:Lines>47</properties:Lines>
  <properties:Paragraphs>22</properties:Paragraphs>
  <properties:TotalTime>1</properties:TotalTime>
  <properties:ScaleCrop>false</properties:ScaleCrop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2017-06-12T12:23:00Z</dcterms:created>
  <dc:creator>wsadmin</dc:creator>
  <dc:description/>
  <cp:keywords/>
  <cp:lastModifiedBy>wsadmin</cp:lastModifiedBy>
  <cp:lastPrinted>2017-06-12T12:31:00Z</cp:lastPrinted>
  <dcterms:modified xmlns:xsi="http://www.w3.org/2001/XMLSchema-instance" xsi:type="dcterms:W3CDTF">2017-06-12T12:31:00Z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