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0fa0" w14:paraId="e0a0fa0" w:rsidRDefault="00F97819" w:rsidP="00F97819" w:rsidR="00F97819">
      <w:pPr>
        <w:ind w:firstLine="72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9455" cx="542925"/>
            <wp:effectExtent b="444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7819" w:rsidP="00F97819" w:rsidR="00F97819"/>
    <w:p w:rsidRDefault="00C11883" w:rsidP="00C11883" w:rsidR="00C11883"/>
    <w:p w:rsidRDefault="00C11883" w:rsidP="00C11883" w:rsidR="00C11883"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Default="00C11883" w:rsidP="00C11883" w:rsidR="00C11883">
      <w:r>
        <w:t>REPUBLIKA HRVATSKA</w:t>
      </w:r>
    </w:p>
    <w:p w:rsidRDefault="00C11883" w:rsidP="00C11883" w:rsidR="00C11883">
      <w:r>
        <w:t>TRGOVAČKI SUD U OSIJEKU                                                   Broj: 3/St-</w:t>
      </w:r>
      <w:r w:rsidR="002378CA">
        <w:t>571</w:t>
      </w:r>
      <w:r>
        <w:t>/2016-</w:t>
      </w:r>
      <w:r w:rsidR="0067620C">
        <w:t>15</w:t>
      </w:r>
    </w:p>
    <w:p w:rsidRDefault="00C11883" w:rsidP="00C11883" w:rsidR="00C11883">
      <w:r>
        <w:t xml:space="preserve">STALNA SLUŽBA </w:t>
      </w:r>
      <w:r w:rsidR="0067620C">
        <w:t>U SLAVONSKOM BRODU</w:t>
      </w:r>
      <w:r>
        <w:t xml:space="preserve"> </w:t>
      </w:r>
    </w:p>
    <w:p w:rsidRDefault="00C11883" w:rsidP="00C11883" w:rsidR="00C11883">
      <w:r>
        <w:t>Trg pobjede 13</w:t>
      </w:r>
    </w:p>
    <w:p w:rsidRDefault="00C11883" w:rsidP="00C11883" w:rsidR="00C11883">
      <w:r>
        <w:t>Slavonski Brod</w:t>
      </w:r>
    </w:p>
    <w:p w:rsidRDefault="00C11883" w:rsidP="00C11883" w:rsidR="00C11883" w:rsidRPr="00C11883">
      <w:pPr>
        <w:rPr>
          <w:b/>
        </w:rPr>
      </w:pPr>
    </w:p>
    <w:p w:rsidRDefault="0067620C" w:rsidP="00C11883" w:rsidR="00C11883" w:rsidRPr="00C11883">
      <w:pPr>
        <w:jc w:val="center"/>
        <w:rPr>
          <w:b/>
        </w:rPr>
      </w:pPr>
      <w:r>
        <w:rPr>
          <w:b/>
        </w:rPr>
        <w:t>Z A K L J U Č A K</w:t>
      </w:r>
    </w:p>
    <w:p w:rsidRDefault="00C11883" w:rsidP="00C11883" w:rsidR="00C11883"/>
    <w:p w:rsidRDefault="00C11883" w:rsidP="002378CA" w:rsidR="00C11883" w:rsidRPr="002378CA">
      <w:pPr>
        <w:ind w:firstLine="708"/>
        <w:jc w:val="both"/>
        <w:rPr>
          <w:b/>
        </w:rPr>
      </w:pPr>
      <w:r>
        <w:t xml:space="preserve">TRGOVAČKI SUD U OSIJEKU, STALNA SLUŽBA </w:t>
      </w:r>
      <w:r w:rsidR="00EB612A">
        <w:t>U SLAVONSKOM BRODU</w:t>
      </w:r>
      <w:r>
        <w:t xml:space="preserve">, Trg pobjede 13/III, po sutkinji Danieli Martini Maoduš, u postupku povodom prijedloga članova  Financijske agencije za otvaranje stečajnog postupka nad dužnikom </w:t>
      </w:r>
      <w:r w:rsidR="002378CA">
        <w:rPr>
          <w:b/>
        </w:rPr>
        <w:t>PACIFIK d.o.o., Luka 7, Požega, OIB: 03525544533</w:t>
      </w:r>
      <w:r w:rsidR="00CE3EB0">
        <w:t xml:space="preserve">, </w:t>
      </w:r>
      <w:r w:rsidR="0067620C">
        <w:t>10. kolovoza</w:t>
      </w:r>
      <w:r>
        <w:t xml:space="preserve"> 2016.</w:t>
      </w:r>
    </w:p>
    <w:p w:rsidRDefault="00C11883" w:rsidP="00C11883" w:rsidR="00C11883">
      <w:pPr>
        <w:jc w:val="both"/>
      </w:pPr>
    </w:p>
    <w:p w:rsidRDefault="0067620C" w:rsidP="00C11883" w:rsidR="00C11883">
      <w:pPr>
        <w:jc w:val="center"/>
      </w:pPr>
      <w:r>
        <w:t xml:space="preserve">z a k l j u č i o </w:t>
      </w:r>
      <w:r w:rsidR="00C11883">
        <w:t xml:space="preserve">  j e</w:t>
      </w:r>
    </w:p>
    <w:p w:rsidRDefault="00C11883" w:rsidP="00C11883" w:rsidR="00C11883"/>
    <w:p w:rsidRDefault="0067620C" w:rsidP="0067620C" w:rsidR="0067620C">
      <w:pPr>
        <w:jc w:val="both"/>
      </w:pPr>
    </w:p>
    <w:p w:rsidRDefault="0067620C" w:rsidP="0067620C" w:rsidR="0067620C" w:rsidRPr="00580C4D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>
        <w:rPr>
          <w:b/>
        </w:rPr>
        <w:t>5</w:t>
      </w:r>
      <w:r w:rsidRPr="00580C4D">
        <w:rPr>
          <w:b/>
        </w:rPr>
        <w:t xml:space="preserve">. </w:t>
      </w:r>
      <w:r>
        <w:rPr>
          <w:b/>
        </w:rPr>
        <w:t>rujna</w:t>
      </w:r>
      <w:r w:rsidRPr="00580C4D">
        <w:rPr>
          <w:b/>
        </w:rPr>
        <w:t xml:space="preserve"> 2016. u </w:t>
      </w:r>
      <w:r>
        <w:rPr>
          <w:b/>
        </w:rPr>
        <w:t>12</w:t>
      </w:r>
      <w:r w:rsidRPr="00580C4D">
        <w:rPr>
          <w:b/>
        </w:rPr>
        <w:t>,00 sati, soba 73, III kat, Stalna služba u Slavonskom Brodu, Trg pobjede 13, Slavonski Brod.</w:t>
      </w:r>
    </w:p>
    <w:p w:rsidRDefault="0067620C" w:rsidP="0067620C" w:rsidR="0067620C">
      <w:pPr>
        <w:jc w:val="both"/>
      </w:pPr>
    </w:p>
    <w:p w:rsidRDefault="0067620C" w:rsidP="0067620C" w:rsidR="0067620C">
      <w:pPr>
        <w:ind w:firstLine="708"/>
        <w:jc w:val="both"/>
      </w:pPr>
      <w:r>
        <w:t xml:space="preserve">Na ročište se poziva predlagatelj, </w:t>
      </w:r>
      <w:r>
        <w:rPr>
          <w:b/>
        </w:rPr>
        <w:t xml:space="preserve">privremeni stečajni upravitelj Sanja </w:t>
      </w:r>
      <w:proofErr w:type="spellStart"/>
      <w:r>
        <w:rPr>
          <w:b/>
        </w:rPr>
        <w:t>Mišević</w:t>
      </w:r>
      <w:proofErr w:type="spellEnd"/>
      <w:r>
        <w:rPr>
          <w:b/>
        </w:rPr>
        <w:t xml:space="preserve"> iz Osijeka, direktor dužnika Anto Filipović iz Požege i svjedokinja Ana Filipović iz Požega </w:t>
      </w:r>
      <w:r>
        <w:t>koji se pozivaju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67620C" w:rsidP="0067620C" w:rsidR="0067620C">
      <w:pPr>
        <w:jc w:val="both"/>
      </w:pPr>
    </w:p>
    <w:p w:rsidRDefault="0067620C" w:rsidP="0067620C" w:rsidR="0067620C">
      <w:pPr>
        <w:jc w:val="center"/>
      </w:pPr>
      <w:r>
        <w:t>Obrazloženje</w:t>
      </w:r>
    </w:p>
    <w:p w:rsidRDefault="0067620C" w:rsidP="0067620C" w:rsidR="0067620C">
      <w:pPr>
        <w:jc w:val="center"/>
      </w:pPr>
    </w:p>
    <w:p w:rsidRDefault="0067620C" w:rsidP="0067620C" w:rsidR="0067620C">
      <w:pPr>
        <w:ind w:firstLine="708"/>
        <w:jc w:val="both"/>
      </w:pPr>
      <w:r>
        <w:t>Fina je pokrenula postupak skraćenog stečaja nad dužnikom.</w:t>
      </w:r>
    </w:p>
    <w:p w:rsidRDefault="0067620C" w:rsidP="0067620C" w:rsidR="0067620C">
      <w:pPr>
        <w:ind w:firstLine="708"/>
        <w:jc w:val="both"/>
      </w:pPr>
      <w:r>
        <w:t>Stoga je odlučeno kao u izreci, te je određeno ročište radi utvrđenja činjenica vezanih za odluku suda o otvaranju stečajnog postupka nad dužnikom.</w:t>
      </w:r>
    </w:p>
    <w:p w:rsidRDefault="0067620C" w:rsidP="0067620C" w:rsidR="0067620C">
      <w:pPr>
        <w:jc w:val="both"/>
      </w:pPr>
      <w:r>
        <w:t xml:space="preserve"> </w:t>
      </w:r>
    </w:p>
    <w:p w:rsidRDefault="0067620C" w:rsidP="0067620C" w:rsidR="0067620C">
      <w:pPr>
        <w:jc w:val="both"/>
      </w:pPr>
      <w:r>
        <w:t xml:space="preserve"> </w:t>
      </w:r>
      <w:r>
        <w:tab/>
        <w:t>U Slavonskom Brodu  10. kolovoza 2016.</w:t>
      </w:r>
    </w:p>
    <w:p w:rsidRDefault="0067620C" w:rsidP="0067620C" w:rsidR="0067620C">
      <w:pPr>
        <w:jc w:val="both"/>
      </w:pPr>
    </w:p>
    <w:p w:rsidRDefault="0067620C" w:rsidP="0067620C" w:rsidR="0067620C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67620C" w:rsidP="0067620C" w:rsidR="0067620C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67620C" w:rsidP="0067620C" w:rsidR="0067620C">
      <w:pPr>
        <w:jc w:val="both"/>
      </w:pPr>
    </w:p>
    <w:p w:rsidRDefault="0067620C" w:rsidP="0067620C" w:rsidR="0067620C">
      <w:pPr>
        <w:jc w:val="both"/>
      </w:pPr>
      <w:r>
        <w:t xml:space="preserve">                </w:t>
      </w:r>
    </w:p>
    <w:p w:rsidRDefault="00EB612A" w:rsidP="0067620C" w:rsidR="00EB612A">
      <w:pPr>
        <w:jc w:val="both"/>
      </w:pPr>
    </w:p>
    <w:p w:rsidRDefault="0067620C" w:rsidP="0067620C" w:rsidR="0067620C">
      <w:pPr>
        <w:jc w:val="both"/>
      </w:pPr>
      <w:r>
        <w:lastRenderedPageBreak/>
        <w:t xml:space="preserve">RJ. </w:t>
      </w:r>
    </w:p>
    <w:p w:rsidRDefault="0067620C" w:rsidP="0067620C" w:rsidR="0067620C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registra, svjedokinji i privremenoj stečajnoj upraviteljici</w:t>
      </w:r>
    </w:p>
    <w:p w:rsidRDefault="0067620C" w:rsidP="0067620C" w:rsidR="0067620C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67620C" w:rsidP="0067620C" w:rsidR="0067620C">
      <w:pPr>
        <w:jc w:val="both"/>
      </w:pPr>
    </w:p>
    <w:p w:rsidRDefault="0067620C" w:rsidP="0067620C" w:rsidR="0067620C">
      <w:pPr>
        <w:jc w:val="both"/>
      </w:pPr>
    </w:p>
    <w:p w:rsidRDefault="0067620C" w:rsidP="0067620C" w:rsidR="0067620C">
      <w:pPr>
        <w:jc w:val="both"/>
      </w:pPr>
    </w:p>
    <w:p w:rsidRDefault="0067620C" w:rsidP="0067620C" w:rsidR="0067620C">
      <w:pPr>
        <w:jc w:val="both"/>
      </w:pPr>
    </w:p>
    <w:p w:rsidRDefault="0067620C" w:rsidP="0067620C" w:rsidR="0067620C">
      <w:pPr>
        <w:jc w:val="both"/>
      </w:pPr>
    </w:p>
    <w:p w:rsidRDefault="0067620C" w:rsidP="0067620C" w:rsidR="0067620C">
      <w:pPr>
        <w:jc w:val="both"/>
      </w:pPr>
    </w:p>
    <w:p w:rsidRDefault="0067620C" w:rsidP="0067620C" w:rsidR="0067620C">
      <w:pPr>
        <w:jc w:val="both"/>
      </w:pPr>
    </w:p>
    <w:p w:rsidRDefault="0067620C" w:rsidP="0067620C" w:rsidR="0067620C">
      <w:pPr>
        <w:jc w:val="both"/>
      </w:pPr>
    </w:p>
    <w:p w:rsidRDefault="0067620C" w:rsidP="0067620C" w:rsidR="0067620C" w:rsidRPr="007E5C2A">
      <w:pPr>
        <w:jc w:val="both"/>
      </w:pPr>
    </w:p>
    <w:p w:rsidRDefault="00C11883" w:rsidP="0067620C" w:rsidR="00C11883" w:rsidRPr="002378CA">
      <w:pPr>
        <w:ind w:firstLine="708"/>
        <w:jc w:val="both"/>
        <w:rPr>
          <w:sz w:val="18"/>
          <w:szCs w:val="18"/>
        </w:rPr>
      </w:pPr>
    </w:p>
    <w:sectPr w:rsidSect="00847D4B" w:rsidR="00C11883" w:rsidRPr="002378C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536" w:rsidR="00D31536">
      <w:r>
        <w:separator/>
      </w:r>
    </w:p>
  </w:endnote>
  <w:endnote w:id="0" w:type="continuationSeparator">
    <w:p w:rsidRDefault="00D31536" w:rsidR="00D31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536" w:rsidR="00D31536">
      <w:r>
        <w:separator/>
      </w:r>
    </w:p>
  </w:footnote>
  <w:footnote w:id="0" w:type="continuationSeparator">
    <w:p w:rsidRDefault="00D31536" w:rsidR="00D31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8CA" w:rsidP="0058567C" w:rsidR="00C422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1536" w:rsidR="00C422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8CA" w:rsidP="0058567C" w:rsidR="00C422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74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1536" w:rsidR="00C422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458F2"/>
    <w:multiLevelType w:val="hybridMultilevel"/>
    <w:tmpl w:val="D98C7D50"/>
    <w:lvl w:tplc="26C004F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819"/>
    <w:rsid w:val="002378CA"/>
    <w:rsid w:val="0067620C"/>
    <w:rsid w:val="00755C3E"/>
    <w:rsid w:val="00912144"/>
    <w:rsid w:val="00BF749F"/>
    <w:rsid w:val="00C11883"/>
    <w:rsid w:val="00C306FC"/>
    <w:rsid w:val="00CE3EB0"/>
    <w:rsid w:val="00D31536"/>
    <w:rsid w:val="00EB612A"/>
    <w:rsid w:val="00F5066E"/>
    <w:rsid w:val="00F9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78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781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9781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F97819"/>
  </w:style>
  <w:style w:styleId="Tekstbalonia" w:type="paragraph">
    <w:name w:val="Balloon Text"/>
    <w:basedOn w:val="Normal"/>
    <w:link w:val="TekstbaloniaChar"/>
    <w:uiPriority w:val="99"/>
    <w:semiHidden/>
    <w:unhideWhenUsed/>
    <w:rsid w:val="00F978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781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74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74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4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4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4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78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781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9781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F97819"/>
  </w:style>
  <w:style w:styleId="Tekstbalonia" w:type="paragraph">
    <w:name w:val="Balloon Text"/>
    <w:basedOn w:val="Normal"/>
    <w:link w:val="TekstbaloniaChar"/>
    <w:uiPriority w:val="99"/>
    <w:semiHidden/>
    <w:unhideWhenUsed/>
    <w:rsid w:val="00F978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781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74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74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4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4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4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PACIFIK d. o. o. za trgovinu i uvoz-izvoz</izvorni_sadrzaj>
    <derivirana_varijabla naziv="DomainObject.Predmet.ProtustrankaFormated_1">  PACIFIK d. o. o. za trgovinu i uvoz-izvoz</derivirana_varijabla>
  </DomainObject.Predmet.ProtustrankaFormated>
  <DomainObject.Predmet.ProtustrankaFormatedOIB>
    <izvorni_sadrzaj>  PACIFIK d. o. o. za trgovinu i uvoz-izvoz, OIB 03525544533</izvorni_sadrzaj>
    <derivirana_varijabla naziv="DomainObject.Predmet.ProtustrankaFormatedOIB_1">  PACIFIK d. o. o. za trgovinu i uvoz-izvoz, OIB 03525544533</derivirana_varijabla>
  </DomainObject.Predmet.ProtustrankaFormatedOIB>
  <DomainObject.Predmet.ProtustrankaFormatedWithAdress>
    <izvorni_sadrzaj> PACIFIK d. o. o. za trgovinu i uvoz-izvoz, Luka/7 I, 34000 Požega</izvorni_sadrzaj>
    <derivirana_varijabla naziv="DomainObject.Predmet.ProtustrankaFormatedWithAdress_1"> PACIFIK d. o. o. za trgovinu i uvoz-izvoz, Luka/7 I, 34000 Požega</derivirana_varijabla>
  </DomainObject.Predmet.ProtustrankaFormatedWithAdress>
  <DomainObject.Predmet.ProtustrankaFormatedWithAdressOIB>
    <izvorni_sadrzaj> PACIFIK d. o. o. za trgovinu i uvoz-izvoz, OIB 03525544533, Luka/7 I, 34000 Požega</izvorni_sadrzaj>
    <derivirana_varijabla naziv="DomainObject.Predmet.ProtustrankaFormatedWithAdressOIB_1"> PACIFIK d. o. o. za trgovinu i uvoz-izvoz, OIB 03525544533, Luka/7 I, 34000 Požega</derivirana_varijabla>
  </DomainObject.Predmet.ProtustrankaFormatedWithAdressOIB>
  <DomainObject.Predmet.ProtustrankaWithAdress>
    <izvorni_sadrzaj>PACIFIK d. o. o. za trgovinu i uvoz-izvoz Luka/7 I, 34000 Požega</izvorni_sadrzaj>
    <derivirana_varijabla naziv="DomainObject.Predmet.ProtustrankaWithAdress_1">PACIFIK d. o. o. za trgovinu i uvoz-izvoz Luka/7 I, 34000 Požega</derivirana_varijabla>
  </DomainObject.Predmet.ProtustrankaWithAdress>
  <DomainObject.Predmet.ProtustrankaWithAdressOIB>
    <izvorni_sadrzaj>PACIFIK d. o. o. za trgovinu i uvoz-izvoz, OIB 03525544533, Luka/7 I, 34000 Požega</izvorni_sadrzaj>
    <derivirana_varijabla naziv="DomainObject.Predmet.ProtustrankaWithAdressOIB_1">PACIFIK d. o. o. za trgovinu i uvoz-izvoz, OIB 03525544533, Luka/7 I, 34000 Požega</derivirana_varijabla>
  </DomainObject.Predmet.ProtustrankaWithAdressOIB>
  <DomainObject.Predmet.ProtustrankaNazivFormated>
    <izvorni_sadrzaj>PACIFIK d. o. o. za trgovinu i uvoz-izvoz</izvorni_sadrzaj>
    <derivirana_varijabla naziv="DomainObject.Predmet.ProtustrankaNazivFormated_1">PACIFIK d. o. o. za trgovinu i uvoz-izvoz</derivirana_varijabla>
  </DomainObject.Predmet.ProtustrankaNazivFormated>
  <DomainObject.Predmet.ProtustrankaNazivFormatedOIB>
    <izvorni_sadrzaj>PACIFIK d. o. o. za trgovinu i uvoz-izvoz, OIB 03525544533</izvorni_sadrzaj>
    <derivirana_varijabla naziv="DomainObject.Predmet.ProtustrankaNazivFormatedOIB_1">PACIFIK d. o. o. za trgovinu i uvoz-izvoz, OIB 03525544533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88482.25</izvorni_sadrzaj>
    <derivirana_varijabla naziv="DomainObject.Predmet.TrenutnaVrijednost_1">88482.25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PACIFIK d. o. o. za trgovinu i uvoz-izvoz</item>
    </izvorni_sadrzaj>
    <derivirana_varijabla naziv="DomainObject.Predmet.ProtuStrankaListFormated_1">
      <item>PACIFIK d. o. o. za trgovinu i uvoz-izvoz</item>
    </derivirana_varijabla>
  </DomainObject.Predmet.ProtuStrankaListFormated>
  <DomainObject.Predmet.ProtuStrankaListFormatedOIB>
    <izvorni_sadrzaj>
      <item>PACIFIK d. o. o. za trgovinu i uvoz-izvoz, OIB 03525544533</item>
    </izvorni_sadrzaj>
    <derivirana_varijabla naziv="DomainObject.Predmet.ProtuStrankaListFormatedOIB_1">
      <item>PACIFIK d. o. o. za trgovinu i uvoz-izvoz, OIB 03525544533</item>
    </derivirana_varijabla>
  </DomainObject.Predmet.ProtuStrankaListFormatedOIB>
  <DomainObject.Predmet.ProtuStrankaListFormatedWithAdress>
    <izvorni_sadrzaj>
      <item>PACIFIK d. o. o. za trgovinu i uvoz-izvoz, Luka/7 I, 34000 Požega</item>
    </izvorni_sadrzaj>
    <derivirana_varijabla naziv="DomainObject.Predmet.ProtuStrankaListFormatedWithAdress_1">
      <item>PACIFIK d. o. o. za trgovinu i uvoz-izvoz, Luka/7 I, 34000 Požega</item>
    </derivirana_varijabla>
  </DomainObject.Predmet.ProtuStrankaListFormatedWithAdress>
  <DomainObject.Predmet.ProtuStrankaListFormatedWithAdressOIB>
    <izvorni_sadrzaj>
      <item>PACIFIK d. o. o. za trgovinu i uvoz-izvoz, OIB 03525544533, Luka/7 I, 34000 Požega</item>
    </izvorni_sadrzaj>
    <derivirana_varijabla naziv="DomainObject.Predmet.ProtuStrankaListFormatedWithAdressOIB_1">
      <item>PACIFIK d. o. o. za trgovinu i uvoz-izvoz, OIB 03525544533, Luka/7 I, 34000 Požega</item>
    </derivirana_varijabla>
  </DomainObject.Predmet.ProtuStrankaListFormatedWithAdressOIB>
  <DomainObject.Predmet.ProtuStrankaListNazivFormated>
    <izvorni_sadrzaj>
      <item>PACIFIK d. o. o. za trgovinu i uvoz-izvoz</item>
    </izvorni_sadrzaj>
    <derivirana_varijabla naziv="DomainObject.Predmet.ProtuStrankaListNazivFormated_1">
      <item>PACIFIK d. o. o. za trgovinu i uvoz-izvoz</item>
    </derivirana_varijabla>
  </DomainObject.Predmet.ProtuStrankaListNazivFormated>
  <DomainObject.Predmet.ProtuStrankaListNazivFormatedOIB>
    <izvorni_sadrzaj>
      <item>PACIFIK d. o. o. za trgovinu i uvoz-izvoz, OIB 03525544533</item>
    </izvorni_sadrzaj>
    <derivirana_varijabla naziv="DomainObject.Predmet.ProtuStrankaListNazivFormatedOIB_1">
      <item>PACIFIK d. o. o. za trgovinu i uvoz-izvoz, OIB 03525544533</item>
    </derivirana_varijabla>
  </DomainObject.Predmet.ProtuStrankaListNazivFormatedOIB>
  <DomainObject.Predmet.OstaliListFormated>
    <izvorni_sadrzaj>
      <item>Anto Filipović</item>
    </izvorni_sadrzaj>
    <derivirana_varijabla naziv="DomainObject.Predmet.OstaliListFormated_1">
      <item>Anto Filipović</item>
    </derivirana_varijabla>
  </DomainObject.Predmet.OstaliListFormated>
  <DomainObject.Predmet.OstaliListFormatedOIB>
    <izvorni_sadrzaj>
      <item>Anto Filipović, OIB 49039292452</item>
    </izvorni_sadrzaj>
    <derivirana_varijabla naziv="DomainObject.Predmet.OstaliListFormatedOIB_1">
      <item>Anto Filipović, OIB 49039292452</item>
    </derivirana_varijabla>
  </DomainObject.Predmet.OstaliListFormatedOIB>
  <DomainObject.Predmet.OstaliListFormatedWithAdress>
    <izvorni_sadrzaj>
      <item>Anto Filipović, Luka 7 I, 34000 Požega</item>
    </izvorni_sadrzaj>
    <derivirana_varijabla naziv="DomainObject.Predmet.OstaliListFormatedWithAdress_1">
      <item>Anto Filipović, Luka 7 I, 34000 Požega</item>
    </derivirana_varijabla>
  </DomainObject.Predmet.OstaliListFormatedWithAdress>
  <DomainObject.Predmet.OstaliListFormatedWithAdressOIB>
    <izvorni_sadrzaj>
      <item>Anto Filipović, OIB 49039292452, Luka 7 I, 34000 Požega</item>
    </izvorni_sadrzaj>
    <derivirana_varijabla naziv="DomainObject.Predmet.OstaliListFormatedWithAdressOIB_1">
      <item>Anto Filipović, OIB 49039292452, Luka 7 I, 34000 Požega</item>
    </derivirana_varijabla>
  </DomainObject.Predmet.OstaliListFormatedWithAdressOIB>
  <DomainObject.Predmet.OstaliListNazivFormated>
    <izvorni_sadrzaj>
      <item>Anto Filipović</item>
    </izvorni_sadrzaj>
    <derivirana_varijabla naziv="DomainObject.Predmet.OstaliListNazivFormated_1">
      <item>Anto Filipović</item>
    </derivirana_varijabla>
  </DomainObject.Predmet.OstaliListNazivFormated>
  <DomainObject.Predmet.OstaliListNazivFormatedOIB>
    <izvorni_sadrzaj>
      <item>Anto Filipović, OIB 49039292452</item>
    </izvorni_sadrzaj>
    <derivirana_varijabla naziv="DomainObject.Predmet.OstaliListNazivFormatedOIB_1">
      <item>Anto Filipović, OIB 49039292452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PACIFIK d. o. o. za trgovinu i uvoz-izvoz</izvorni_sadrzaj>
    <derivirana_varijabla naziv="DomainObject.Predmet.ProtustrankaIDrugi_1">PACIFIK d. o. o. za trgovinu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PACIFIK d. o. o. za trgovinu i uvoz-izvoz, OIB 03525544533, Luka/7 I, 34000 Požega</izvorni_sadrzaj>
    <derivirana_varijabla naziv="DomainObject.Predmet.ProtustrankaIDrugiAdressOIB_1">PACIFIK d. o. o. za trgovinu i uvoz-izvoz, OIB 03525544533, Luka/7 I,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PACIFIK d. o. o. za trgovinu i uvoz-izvoz</item>
      <item>Anto Filipović</item>
    </izvorni_sadrzaj>
    <derivirana_varijabla naziv="DomainObject.Predmet.SudioniciListNaziv_1">
      <item>Financijska agencija</item>
      <item>PACIFIK d. o. o. za trgovinu i uvoz-izvoz</item>
      <item>Anto Filipović</item>
    </derivirana_varijabla>
  </DomainObject.Predmet.SudioniciListNaziv>
  <DomainObject.Predmet.SudioniciListAdressOIB>
    <izvorni_sadrzaj>
      <item>Financijska agencija, OIB 85821130368, Ulica grada Vukovara 70,10000 Zagreb</item>
      <item>PACIFIK d. o. o. za trgovinu i uvoz-izvoz, OIB 03525544533, Luka/7 I,34000 Požega</item>
      <item>Anto Filipović, OIB 49039292452, Luka 7 I,34000 Požega</item>
    </izvorni_sadrzaj>
    <derivirana_varijabla naziv="DomainObject.Predmet.SudioniciListAdressOIB_1">
      <item>Financijska agencija, OIB 85821130368, Ulica grada Vukovara 70,10000 Zagreb</item>
      <item>PACIFIK d. o. o. za trgovinu i uvoz-izvoz, OIB 03525544533, Luka/7 I,34000 Požega</item>
      <item>Anto Filipović, OIB 49039292452, Luka 7 I,34000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03525544533</item>
      <item>, OIB 49039292452</item>
    </izvorni_sadrzaj>
    <derivirana_varijabla naziv="DomainObject.Predmet.SudioniciListNazivOIB_1">
      <item>, OIB 85821130368</item>
      <item>, OIB 03525544533</item>
      <item>, OIB 49039292452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238</properties:Words>
  <properties:Characters>1329</properties:Characters>
  <properties:Lines>56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2016-08-10T07:37:00Z</dcterms:created>
  <dc:creator>wsadmin</dc:creator>
  <cp:lastModifiedBy>wsadmin</cp:lastModifiedBy>
  <cp:lastPrinted>2016-08-10T07:37:00Z</cp:lastPrinted>
  <dcterms:modified xmlns:xsi="http://www.w3.org/2001/XMLSchema-instance" xsi:type="dcterms:W3CDTF">2016-08-11T05:49:00Z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