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3614" w14:paraId="2f83614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CD3E6E">
        <w:t>1590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DE5BFA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CD3E6E" w:rsidRPr="00D176B1">
        <w:t>LUNAR EKO jednostavno društvo s ograničenom odgovornošću za prijevoz i usluge, Bračka 144, Osijek, MBS: 030151414, OIB: 08021990391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CD3E6E">
        <w:t>27</w:t>
      </w:r>
      <w:r w:rsidR="00A928E1" w:rsidRPr="003D4D89">
        <w:t xml:space="preserve">. </w:t>
      </w:r>
      <w:r w:rsidR="00DE5BFA">
        <w:t>studenoga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CD3E6E" w:rsidRPr="00D176B1">
        <w:t xml:space="preserve">LUNAR EKO jednostavno društvo s ograničenom odgovornošću za prijevoz i </w:t>
      </w:r>
      <w:r w:rsidR="00CD3E6E">
        <w:t xml:space="preserve"> </w:t>
      </w:r>
      <w:r w:rsidR="00CD3E6E" w:rsidRPr="00D176B1">
        <w:t>usluge, Bračka 144, Osijek, MBS: 030151414, OIB: 08021990391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CD3E6E">
        <w:t>31</w:t>
      </w:r>
      <w:r w:rsidR="00A928E1" w:rsidRPr="003D4D89">
        <w:t xml:space="preserve">. </w:t>
      </w:r>
      <w:r w:rsidR="00DE5BFA">
        <w:t>siječnja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10:</w:t>
      </w:r>
      <w:r w:rsidR="00CD3E6E">
        <w:t>30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DE5BFA">
        <w:t xml:space="preserve">Jadranka </w:t>
      </w:r>
      <w:proofErr w:type="spellStart"/>
      <w:r w:rsidR="00DE5BFA">
        <w:t>Šeput</w:t>
      </w:r>
      <w:proofErr w:type="spellEnd"/>
      <w:r w:rsidR="00DE5BFA">
        <w:t xml:space="preserve">, Dalmatinska 17, Osijek, </w:t>
      </w:r>
      <w:r w:rsidR="00DE5BFA" w:rsidRPr="005A50B3">
        <w:t xml:space="preserve"> </w:t>
      </w:r>
      <w:r w:rsidR="00DE5BFA">
        <w:t>OIB: 56729601545</w:t>
      </w:r>
      <w:r w:rsidR="00F53228" w:rsidRPr="00F53228">
        <w:rPr>
          <w:sz w:val="22"/>
          <w:szCs w:val="22"/>
        </w:rPr>
        <w:t xml:space="preserve">.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CD3E6E">
        <w:t>25</w:t>
      </w:r>
      <w:r w:rsidR="00501209" w:rsidRPr="003D4D89">
        <w:t>.</w:t>
      </w:r>
      <w:r w:rsidR="00F53228">
        <w:t xml:space="preserve"> </w:t>
      </w:r>
      <w:r w:rsidR="008E4797">
        <w:t>rujna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CD3E6E">
        <w:t>1590</w:t>
      </w:r>
      <w:r w:rsidRPr="003D4D89">
        <w:t>/17-</w:t>
      </w:r>
      <w:r w:rsidR="00DE5BFA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0B4C0A">
      <w:pPr>
        <w:pStyle w:val="Tijeloteksta"/>
      </w:pPr>
      <w:r w:rsidRPr="003D4D89">
        <w:t xml:space="preserve">otvaranje  stečajnog postupka nad dužnikom </w:t>
      </w:r>
      <w:r w:rsidR="00CD3E6E" w:rsidRPr="00D176B1">
        <w:t>LUNAR EKO jednostavno društvo s ograničenom odgovornošću za prijevoz i usluge, Bračka 144, Osijek, MBS: 030151414, OIB: 08021990391</w:t>
      </w:r>
      <w:r>
        <w:t>.</w:t>
      </w:r>
    </w:p>
    <w:p w:rsidRDefault="00CD3E6E" w:rsidP="000B4C0A" w:rsidR="008E4797">
      <w:pPr>
        <w:jc w:val="right"/>
      </w:pPr>
      <w:r>
        <w:t xml:space="preserve"> </w:t>
      </w:r>
      <w:r w:rsidR="00DE5BFA">
        <w:t xml:space="preserve"> </w:t>
      </w: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DE5BFA">
        <w:t xml:space="preserve">Jadranka </w:t>
      </w:r>
      <w:proofErr w:type="spellStart"/>
      <w:r w:rsidR="00DE5BFA">
        <w:t>Šeput</w:t>
      </w:r>
      <w:proofErr w:type="spellEnd"/>
      <w:r w:rsidR="00DE5BFA">
        <w:t xml:space="preserve">, Dalmatinska 17, Osijek, </w:t>
      </w:r>
      <w:r w:rsidR="00DE5BFA" w:rsidRPr="005A50B3">
        <w:t xml:space="preserve"> </w:t>
      </w:r>
      <w:r w:rsidR="00DE5BFA">
        <w:t>OIB: 56729601545</w:t>
      </w:r>
      <w:r w:rsidR="00DE5BFA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CD3E6E">
        <w:t>27</w:t>
      </w:r>
      <w:r w:rsidR="005868BA" w:rsidRPr="003D4D89">
        <w:t>.</w:t>
      </w:r>
      <w:r w:rsidR="000B4C0A">
        <w:t xml:space="preserve"> </w:t>
      </w:r>
      <w:r w:rsidR="00DE5BFA">
        <w:t>studenoga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DE5BFA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CD3E6E">
        <w:t>31</w:t>
      </w:r>
      <w:r w:rsidRPr="003D4D89">
        <w:t>/</w:t>
      </w:r>
      <w:r w:rsidR="000B4C0A">
        <w:t>1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51F" w:rsidR="0089351F">
      <w:r>
        <w:separator/>
      </w:r>
    </w:p>
  </w:endnote>
  <w:endnote w:id="0" w:type="continuationSeparator">
    <w:p w:rsidRDefault="0089351F" w:rsidR="0089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51F" w:rsidR="0089351F">
      <w:r>
        <w:separator/>
      </w:r>
    </w:p>
  </w:footnote>
  <w:footnote w:id="0" w:type="continuationSeparator">
    <w:p w:rsidRDefault="0089351F" w:rsidR="0089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8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0840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76EAC"/>
    <w:rsid w:val="00882814"/>
    <w:rsid w:val="00891BF4"/>
    <w:rsid w:val="0089351F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D3E6E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8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0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8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0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 EKO jedostavno društvo s ograničenom ogovornošću za prijevoz i usluge</izvorni_sadrzaj>
    <derivirana_varijabla naziv="DomainObject.Predmet.ProtustrankaFormated_1">  LUNAR EKO jedostavno društvo s ograničenom ogovornošću za prijevoz i usluge</derivirana_varijabla>
  </DomainObject.Predmet.ProtustrankaFormated>
  <DomainObject.Predmet.ProtustrankaFormatedOIB>
    <izvorni_sadrzaj>  LUNAR EKO jedostavno društvo s ograničenom ogovornošću za prijevoz i usluge, OIB 08021990391</izvorni_sadrzaj>
    <derivirana_varijabla naziv="DomainObject.Predmet.ProtustrankaFormatedOIB_1">  LUNAR EKO jedostavno društvo s ograničenom ogovornošću za prijevoz i usluge, OIB 08021990391</derivirana_varijabla>
  </DomainObject.Predmet.ProtustrankaFormatedOIB>
  <DomainObject.Predmet.ProtustrankaFormatedWithAdress>
    <izvorni_sadrzaj> LUNAR EKO jedostavno društvo s ograničenom ogovornošću za prijevoz i usluge, Bračka 144, 31000 Osijek</izvorni_sadrzaj>
    <derivirana_varijabla naziv="DomainObject.Predmet.ProtustrankaFormatedWithAdress_1"> LUNAR EKO jedostavno društvo s ograničenom ogovornošću za prijevoz i usluge, Bračka 144, 31000 Osijek</derivirana_varijabla>
  </DomainObject.Predmet.ProtustrankaFormatedWithAdress>
  <DomainObject.Predmet.ProtustrankaFormatedWithAdressOIB>
    <izvorni_sadrzaj> LUNAR EKO jedostavno društvo s ograničenom ogovornošću za prijevoz i usluge, OIB 08021990391, Bračka 144, 31000 Osijek</izvorni_sadrzaj>
    <derivirana_varijabla naziv="DomainObject.Predmet.ProtustrankaFormatedWithAdressOIB_1"> LUNAR EKO jedostavno društvo s ograničenom ogovornošću za prijevoz i usluge, OIB 08021990391, Bračka 144, 31000 Osijek</derivirana_varijabla>
  </DomainObject.Predmet.ProtustrankaFormatedWithAdressOIB>
  <DomainObject.Predmet.ProtustrankaWithAdress>
    <izvorni_sadrzaj>LUNAR EKO jedostavno društvo s ograničenom ogovornošću za prijevoz i usluge Bračka 144, 31000 Osijek</izvorni_sadrzaj>
    <derivirana_varijabla naziv="DomainObject.Predmet.ProtustrankaWithAdress_1">LUNAR EKO jedostavno društvo s ograničenom ogovornošću za prijevoz i usluge Bračka 144, 31000 Osijek</derivirana_varijabla>
  </DomainObject.Predmet.ProtustrankaWithAdress>
  <DomainObject.Predmet.ProtustrankaWithAdressOIB>
    <izvorni_sadrzaj>LUNAR EKO jedostavno društvo s ograničenom ogovornošću za prijevoz i usluge, OIB 08021990391, Bračka 144, 31000 Osijek</izvorni_sadrzaj>
    <derivirana_varijabla naziv="DomainObject.Predmet.ProtustrankaWithAdressOIB_1">LUNAR EKO jedostavno društvo s ograničenom ogovornošću za prijevoz i usluge, OIB 08021990391, Bračka 144, 31000 Osijek</derivirana_varijabla>
  </DomainObject.Predmet.ProtustrankaWithAdressOIB>
  <DomainObject.Predmet.ProtustrankaNazivFormated>
    <izvorni_sadrzaj>LUNAR EKO jedostavno društvo s ograničenom ogovornošću za prijevoz i usluge</izvorni_sadrzaj>
    <derivirana_varijabla naziv="DomainObject.Predmet.ProtustrankaNazivFormated_1">LUNAR EKO jedostavno društvo s ograničenom ogovornošću za prijevoz i usluge</derivirana_varijabla>
  </DomainObject.Predmet.ProtustrankaNazivFormated>
  <DomainObject.Predmet.ProtustrankaNazivFormatedOIB>
    <izvorni_sadrzaj>LUNAR EKO jedostavno društvo s ograničenom ogovornošću za prijevoz i usluge, OIB 08021990391</izvorni_sadrzaj>
    <derivirana_varijabla naziv="DomainObject.Predmet.ProtustrankaNazivFormatedOIB_1">LUNAR EKO jedostavno društvo s ograničenom ogovornošću za prijevoz i usluge, OIB 08021990391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LUNAR EKO jedostavno društvo s ograničenom ogovornošću za prijevoz i usluge</item>
    </izvorni_sadrzaj>
    <derivirana_varijabla naziv="DomainObject.Predmet.ProtuStrankaListFormated_1">
      <item>LUNAR EKO jedostavno društvo s ograničenom ogovornošću za prijevoz i usluge</item>
    </derivirana_varijabla>
  </DomainObject.Predmet.ProtuStrankaListFormated>
  <DomainObject.Predmet.ProtuStrankaListFormatedOIB>
    <izvorni_sadrzaj>
      <item>LUNAR EKO jedostavno društvo s ograničenom ogovornošću za prijevoz i usluge, OIB 08021990391</item>
    </izvorni_sadrzaj>
    <derivirana_varijabla naziv="DomainObject.Predmet.ProtuStrankaListFormatedOIB_1">
      <item>LUNAR EKO jedostavno društvo s ograničenom ogovornošću za prijevoz i usluge, OIB 08021990391</item>
    </derivirana_varijabla>
  </DomainObject.Predmet.ProtuStrankaListFormatedOIB>
  <DomainObject.Predmet.ProtuStrankaListFormatedWithAdress>
    <izvorni_sadrzaj>
      <item>LUNAR EKO jedostavno društvo s ograničenom ogovornošću za prijevoz i usluge, Bračka 144, 31000 Osijek</item>
    </izvorni_sadrzaj>
    <derivirana_varijabla naziv="DomainObject.Predmet.ProtuStrankaListFormatedWithAdress_1">
      <item>LUNAR EKO jedostavno društvo s ograničenom ogovornošću za prijevoz i usluge, Bračka 144, 31000 Osijek</item>
    </derivirana_varijabla>
  </DomainObject.Predmet.ProtuStrankaListFormatedWithAdress>
  <DomainObject.Predmet.ProtuStrankaListFormatedWithAdressOIB>
    <izvorni_sadrzaj>
      <item>LUNAR EKO jedostavno društvo s ograničenom ogovornošću za prijevoz i usluge, OIB 08021990391, Bračka 144, 31000 Osijek</item>
    </izvorni_sadrzaj>
    <derivirana_varijabla naziv="DomainObject.Predmet.ProtuStrankaListFormatedWithAdressOIB_1">
      <item>LUNAR EKO jedostavno društvo s ograničenom ogovornošću za prijevoz i usluge, OIB 08021990391, Bračka 144, 31000 Osijek</item>
    </derivirana_varijabla>
  </DomainObject.Predmet.ProtuStrankaListFormatedWithAdressOIB>
  <DomainObject.Predmet.ProtuStrankaListNazivFormated>
    <izvorni_sadrzaj>
      <item>LUNAR EKO jedostavno društvo s ograničenom ogovornošću za prijevoz i usluge</item>
    </izvorni_sadrzaj>
    <derivirana_varijabla naziv="DomainObject.Predmet.ProtuStrankaListNazivFormated_1">
      <item>LUNAR EKO jedostavno društvo s ograničenom ogovornošću za prijevoz i usluge</item>
    </derivirana_varijabla>
  </DomainObject.Predmet.ProtuStrankaListNazivFormated>
  <DomainObject.Predmet.ProtuStrankaListNazivFormatedOIB>
    <izvorni_sadrzaj>
      <item>LUNAR EKO jedostavno društvo s ograničenom ogovornošću za prijevoz i usluge, OIB 08021990391</item>
    </izvorni_sadrzaj>
    <derivirana_varijabla naziv="DomainObject.Predmet.ProtuStrankaListNazivFormatedOIB_1">
      <item>LUNAR EKO jedostavno društvo s ograničenom ogovornošću za prijevoz i usluge, OIB 08021990391</item>
    </derivirana_varijabla>
  </DomainObject.Predmet.ProtuStrankaListNazivFormatedOIB>
  <DomainObject.Predmet.OstaliListFormated>
    <izvorni_sadrzaj>
      <item>Josip Somrak</item>
    </izvorni_sadrzaj>
    <derivirana_varijabla naziv="DomainObject.Predmet.OstaliListFormated_1">
      <item>Josip Somrak</item>
    </derivirana_varijabla>
  </DomainObject.Predmet.OstaliListFormated>
  <DomainObject.Predmet.OstaliListFormatedOIB>
    <izvorni_sadrzaj>
      <item>Josip Somrak, OIB 99644027900</item>
    </izvorni_sadrzaj>
    <derivirana_varijabla naziv="DomainObject.Predmet.OstaliListFormatedOIB_1">
      <item>Josip Somrak, OIB 99644027900</item>
    </derivirana_varijabla>
  </DomainObject.Predmet.OstaliListFormatedOIB>
  <DomainObject.Predmet.OstaliListFormatedWithAdress>
    <izvorni_sadrzaj>
      <item>Josip Somrak, Ulica Jagode Truhelke 3, 31207 Tenja</item>
    </izvorni_sadrzaj>
    <derivirana_varijabla naziv="DomainObject.Predmet.OstaliListFormatedWithAdress_1">
      <item>Josip Somrak, Ulica Jagode Truhelke 3, 31207 Tenja</item>
    </derivirana_varijabla>
  </DomainObject.Predmet.OstaliListFormatedWithAdress>
  <DomainObject.Predmet.OstaliListFormatedWithAdressOIB>
    <izvorni_sadrzaj>
      <item>Josip Somrak, OIB 99644027900, Ulica Jagode Truhelke 3, 31207 Tenja</item>
    </izvorni_sadrzaj>
    <derivirana_varijabla naziv="DomainObject.Predmet.OstaliListFormatedWithAdressOIB_1">
      <item>Josip Somrak, OIB 99644027900, Ulica Jagode Truhelke 3, 31207 Tenja</item>
    </derivirana_varijabla>
  </DomainObject.Predmet.OstaliListFormatedWithAdressOIB>
  <DomainObject.Predmet.OstaliListNazivFormated>
    <izvorni_sadrzaj>
      <item>Josip Somrak</item>
    </izvorni_sadrzaj>
    <derivirana_varijabla naziv="DomainObject.Predmet.OstaliListNazivFormated_1">
      <item>Josip Somrak</item>
    </derivirana_varijabla>
  </DomainObject.Predmet.OstaliListNazivFormated>
  <DomainObject.Predmet.OstaliListNazivFormatedOIB>
    <izvorni_sadrzaj>
      <item>Josip Somrak, OIB 99644027900</item>
    </izvorni_sadrzaj>
    <derivirana_varijabla naziv="DomainObject.Predmet.OstaliListNazivFormatedOIB_1">
      <item>Josip Somrak, OIB 99644027900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LUNAR EKO jedostavno društvo s ograničenom ogovornošću za prijevoz i usluge</izvorni_sadrzaj>
    <derivirana_varijabla naziv="DomainObject.Predmet.ProtustrankaIDrugi_1">LUNAR EKO jedostavno društvo s ograničenom ogovornošću za prijevoz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LUNAR EKO jedostavno društvo s ograničenom ogovornošću za prijevoz i usluge, OIB 08021990391, Bračka 144, 31000 Osijek</izvorni_sadrzaj>
    <derivirana_varijabla naziv="DomainObject.Predmet.ProtustrankaIDrugiAdressOIB_1">LUNAR EKO jedostavno društvo s ograničenom ogovornošću za prijevoz i usluge, OIB 08021990391, Bračka 144,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LUNAR EKO jedostavno društvo s ograničenom ogovornošću za prijevoz i usluge</item>
      <item>RH MINISTARSTVO FINANCIJA POREZNA UPRAVA</item>
      <item>Josip Somrak</item>
    </izvorni_sadrzaj>
    <derivirana_varijabla naziv="DomainObject.Predmet.SudioniciListNaziv_1">
      <item>LUNAR EKO jedostavno društvo s ograničenom ogovornošću za prijevoz i usluge</item>
      <item>RH MINISTARSTVO FINANCIJA POREZNA UPRAVA</item>
      <item>Josip Somrak</item>
    </derivirana_varijabla>
  </DomainObject.Predmet.SudioniciListNaziv>
  <DomainObject.Predmet.SudioniciListAdressOIB>
    <izvorni_sadrzaj>
      <item>LUNAR EKO jedostavno društvo s ograničenom ogovornošću za prijevoz i usluge, OIB 08021990391, Bračka 144,31000 Osijek</item>
      <item>RH MINISTARSTVO FINANCIJA POREZNA UPRAVA, OIB 18683136487</item>
      <item>Josip Somrak, OIB 99644027900, Ulica Jagode Truhelke 3,31207 Tenja</item>
    </izvorni_sadrzaj>
    <derivirana_varijabla naziv="DomainObject.Predmet.SudioniciListAdressOIB_1">
      <item>LUNAR EKO jedostavno društvo s ograničenom ogovornošću za prijevoz i usluge, OIB 08021990391, Bračka 144,31000 Osijek</item>
      <item>RH MINISTARSTVO FINANCIJA POREZNA UPRAVA, OIB 18683136487</item>
      <item>Josip Somrak, OIB 99644027900, Ulica Jagode Truhelke 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08021990391</item>
      <item>, OIB 18683136487</item>
      <item>, OIB 99644027900</item>
    </izvorni_sadrzaj>
    <derivirana_varijabla naziv="DomainObject.Predmet.SudioniciListNazivOIB_1">
      <item>, OIB 08021990391</item>
      <item>, OIB 18683136487</item>
      <item>, OIB 99644027900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FD03C-DF7C-4FC6-A53C-A3F41F570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2837</properties:Characters>
  <properties:Lines>95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2017-11-27T09:58:00Z</dcterms:created>
  <dc:creator>hermanj</dc:creator>
  <cp:lastModifiedBy>Snježana Markotić Jurić</cp:lastModifiedBy>
  <cp:lastPrinted>2017-11-27T09:58:00Z</cp:lastPrinted>
  <dcterms:modified xmlns:xsi="http://www.w3.org/2001/XMLSchema-instance" xsi:type="dcterms:W3CDTF">2017-11-27T10:01:00Z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