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6138" w14:paraId="81d6138" w:rsidRDefault="00D46E32" w:rsidP="00D46E32" w:rsidR="0062378D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46E32" w:rsidP="00DF524F" w:rsidR="00DF524F" w:rsidRPr="00DF524F">
      <w:pPr>
        <w:jc w:val="both"/>
      </w:pPr>
      <w:r>
        <w:t xml:space="preserve">REPUBLIKA HRVATSKA </w:t>
      </w:r>
    </w:p>
    <w:p w:rsidRDefault="00D46E32" w:rsidP="00DF524F" w:rsidR="00DF524F" w:rsidRPr="00DF524F">
      <w:pPr>
        <w:jc w:val="both"/>
      </w:pPr>
      <w:r>
        <w:t xml:space="preserve"> </w:t>
      </w:r>
      <w:r w:rsidR="00DF524F" w:rsidRPr="00DF524F">
        <w:t>Trgovački sud u Zagrebu</w:t>
      </w:r>
    </w:p>
    <w:p w:rsidRDefault="00D46E32" w:rsidP="00DF524F" w:rsidR="00DF524F" w:rsidRPr="00DF524F">
      <w:pPr>
        <w:jc w:val="both"/>
      </w:pPr>
      <w:r>
        <w:t xml:space="preserve">   </w:t>
      </w:r>
      <w:r w:rsidR="00DF524F"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F92085">
        <w:t>1586</w:t>
      </w:r>
      <w:r w:rsidR="000B5F9B">
        <w:t>/15</w:t>
      </w:r>
      <w:r>
        <w:t>-105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F92085" w:rsidRPr="00F92085">
        <w:rPr>
          <w:bCs/>
          <w:lang w:val="pt-BR"/>
        </w:rPr>
        <w:t>SCIERO d.o.o. u stečaju, Zagreb, Slavonska avenija 3, OIB: 45826613569</w:t>
      </w:r>
      <w:r w:rsidRPr="00792894">
        <w:t xml:space="preserve">, </w:t>
      </w:r>
      <w:r w:rsidR="00E06021">
        <w:t>23. travnja</w:t>
      </w:r>
      <w:r w:rsidR="00792894" w:rsidRPr="00792894">
        <w:t xml:space="preserve"> </w:t>
      </w:r>
      <w:r w:rsidR="00E06021">
        <w:t>2019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</w:t>
      </w:r>
      <w:r w:rsidR="00F92085" w:rsidRPr="00F92085">
        <w:rPr>
          <w:bCs/>
          <w:lang w:val="pt-BR"/>
        </w:rPr>
        <w:t>SCIERO d.o.o. u stečaju, Zagreb, Slavonska avenija 3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E06021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14. svibnja 2019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</w:t>
      </w:r>
      <w:r w:rsidR="00934FF1">
        <w:rPr>
          <w:bCs/>
        </w:rPr>
        <w:t>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75FF4" w:rsidP="00E436BE" w:rsidR="00D83FD7" w:rsidRPr="00037EED">
      <w:pPr>
        <w:pStyle w:val="Odlomakpopisa"/>
        <w:numPr>
          <w:ilvl w:val="0"/>
          <w:numId w:val="3"/>
        </w:numPr>
        <w:jc w:val="both"/>
      </w:pPr>
      <w:r>
        <w:t>Izvješće steča</w:t>
      </w:r>
      <w:r w:rsidR="0030148A">
        <w:t>j</w:t>
      </w:r>
      <w:r>
        <w:t>n</w:t>
      </w:r>
      <w:r w:rsidR="0030148A">
        <w:t>og upravitelja o tijeku stečajnog postupka i stanju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E06021" w:rsidRPr="00E06021">
        <w:t>23. travnja 2019</w:t>
      </w:r>
      <w:r w:rsidR="00E06021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30148A" w:rsidP="000B5F9B" w:rsidR="0030148A">
      <w:pPr>
        <w:pStyle w:val="Tijeloteksta"/>
      </w:pP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D3541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30148A" w:rsidR="007B40F5" w:rsidRPr="00792894"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FD3541" w:rsidP="00400817" w:rsidR="00FD3541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D3541" w:rsidP="00400817" w:rsidR="00FD3541" w:rsidRPr="00400817">
      <w:pPr>
        <w:ind w:left="5664"/>
      </w:pPr>
      <w:r w:rsidRPr="00400817">
        <w:t xml:space="preserve">        Dijana Hadžić</w:t>
      </w:r>
    </w:p>
    <w:p w:rsidRDefault="00FD3541" w:rsidR="00FD3541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0148A"/>
    <w:rsid w:val="00347638"/>
    <w:rsid w:val="0038748A"/>
    <w:rsid w:val="003D72B1"/>
    <w:rsid w:val="00416F46"/>
    <w:rsid w:val="00426C37"/>
    <w:rsid w:val="00466E01"/>
    <w:rsid w:val="004B741F"/>
    <w:rsid w:val="00517FEF"/>
    <w:rsid w:val="00581597"/>
    <w:rsid w:val="00590E39"/>
    <w:rsid w:val="005F6BFE"/>
    <w:rsid w:val="0062378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934FF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75FF4"/>
    <w:rsid w:val="00B92232"/>
    <w:rsid w:val="00BC35B1"/>
    <w:rsid w:val="00C14E5E"/>
    <w:rsid w:val="00CB2F65"/>
    <w:rsid w:val="00D00DC0"/>
    <w:rsid w:val="00D36C8E"/>
    <w:rsid w:val="00D46B98"/>
    <w:rsid w:val="00D46E32"/>
    <w:rsid w:val="00D83FD7"/>
    <w:rsid w:val="00DF524F"/>
    <w:rsid w:val="00E03FDC"/>
    <w:rsid w:val="00E06021"/>
    <w:rsid w:val="00E14F85"/>
    <w:rsid w:val="00E436BE"/>
    <w:rsid w:val="00E80E84"/>
    <w:rsid w:val="00F139CE"/>
    <w:rsid w:val="00F25213"/>
    <w:rsid w:val="00F326A8"/>
    <w:rsid w:val="00F92085"/>
    <w:rsid w:val="00FB3F9C"/>
    <w:rsid w:val="00FD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5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5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5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5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5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54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5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5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St-1586/2015-102</izvorni_sadrzaj>
    <derivirana_varijabla naziv="DomainObject.PredzadnjaOdlukaIzPredmeta.Oznaka_1">St-1586/2015-102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147</properties:Words>
  <properties:Characters>680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2019-04-23T12:00:00Z</dcterms:created>
  <dc:creator>Tatjana Kujundžić-Novak</dc:creator>
  <cp:lastModifiedBy>Dijana Hadžić</cp:lastModifiedBy>
  <cp:lastPrinted>2019-04-23T12:20:00Z</cp:lastPrinted>
  <dcterms:modified xmlns:xsi="http://www.w3.org/2001/XMLSchema-instance" xsi:type="dcterms:W3CDTF">2019-04-23T12:20:00Z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(44.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