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23c6" w14:paraId="ba823c6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                                </w:t>
      </w:r>
      <w:proofErr w:type="spellStart"/>
      <w:r w:rsidR="00DB1D41">
        <w:rPr>
          <w:b/>
        </w:rPr>
        <w:t>Posl</w:t>
      </w:r>
      <w:proofErr w:type="spellEnd"/>
      <w:r w:rsidR="00DB1D41">
        <w:rPr>
          <w:b/>
        </w:rPr>
        <w:t>. br. 12. Stpn-</w:t>
      </w:r>
      <w:r w:rsidR="00A337A6">
        <w:rPr>
          <w:b/>
        </w:rPr>
        <w:t>79</w:t>
      </w:r>
      <w:r w:rsidR="00DD37E4">
        <w:rPr>
          <w:b/>
        </w:rPr>
        <w:t>/2015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 xml:space="preserve">Split, </w:t>
      </w:r>
      <w:proofErr w:type="spellStart"/>
      <w:r w:rsidRPr="002476FB">
        <w:rPr>
          <w:b/>
          <w:lang w:val="hr-HR"/>
        </w:rPr>
        <w:t>Sukoišanska</w:t>
      </w:r>
      <w:proofErr w:type="spellEnd"/>
      <w:r w:rsidRPr="002476FB">
        <w:rPr>
          <w:b/>
          <w:lang w:val="hr-HR"/>
        </w:rPr>
        <w:t xml:space="preserve">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74D1A" w:rsidR="00964A7F" w:rsidRPr="002476FB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874D1A" w:rsidP="00964A7F" w:rsidR="00874D1A" w:rsidRPr="00BF7D14">
      <w:pPr>
        <w:rPr>
          <w:sz w:val="16"/>
          <w:szCs w:val="16"/>
          <w:lang w:val="hr-HR"/>
        </w:rPr>
      </w:pPr>
    </w:p>
    <w:p w:rsidRDefault="00FE3E99" w:rsidP="00964A7F" w:rsidR="00FE3E99" w:rsidRPr="00BF7D14">
      <w:pPr>
        <w:rPr>
          <w:sz w:val="16"/>
          <w:szCs w:val="16"/>
          <w:lang w:val="hr-HR"/>
        </w:rPr>
      </w:pPr>
    </w:p>
    <w:p w:rsidRDefault="00964A7F" w:rsidP="00282910" w:rsidR="00144213" w:rsidRPr="002476FB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A337A6" w:rsidRPr="00A337A6">
        <w:rPr>
          <w:b w:val="false"/>
        </w:rPr>
        <w:t>AUTO KLASA d.o.o. Split, Vrh Visoke 17, OIB: 57667778786</w:t>
      </w:r>
      <w:r w:rsidR="00500649" w:rsidRPr="00500649">
        <w:rPr>
          <w:b w:val="false"/>
        </w:rPr>
        <w:t>,</w:t>
      </w:r>
      <w:r w:rsidR="00282910" w:rsidRPr="002476FB">
        <w:rPr>
          <w:b w:val="false"/>
          <w:szCs w:val="24"/>
        </w:rPr>
        <w:t xml:space="preserve"> za sklapanje </w:t>
      </w:r>
      <w:proofErr w:type="spellStart"/>
      <w:r w:rsidR="00282910" w:rsidRPr="002476FB">
        <w:rPr>
          <w:b w:val="false"/>
          <w:szCs w:val="24"/>
        </w:rPr>
        <w:t>predstečajne</w:t>
      </w:r>
      <w:proofErr w:type="spellEnd"/>
      <w:r w:rsidR="00282910" w:rsidRPr="002476FB">
        <w:rPr>
          <w:b w:val="false"/>
          <w:szCs w:val="24"/>
        </w:rPr>
        <w:t xml:space="preserve">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</w:t>
      </w:r>
      <w:proofErr w:type="spellStart"/>
      <w:r w:rsidR="00DB1D41">
        <w:rPr>
          <w:b w:val="false"/>
          <w:szCs w:val="24"/>
        </w:rPr>
        <w:t>posl</w:t>
      </w:r>
      <w:proofErr w:type="spellEnd"/>
      <w:r w:rsidR="00DB1D41">
        <w:rPr>
          <w:b w:val="false"/>
          <w:szCs w:val="24"/>
        </w:rPr>
        <w:t xml:space="preserve">. br. 12. </w:t>
      </w:r>
      <w:proofErr w:type="spellStart"/>
      <w:r w:rsidR="00DB1D41">
        <w:rPr>
          <w:b w:val="false"/>
          <w:szCs w:val="24"/>
        </w:rPr>
        <w:t>Stpn</w:t>
      </w:r>
      <w:proofErr w:type="spellEnd"/>
      <w:r w:rsidR="00DB1D41">
        <w:rPr>
          <w:b w:val="false"/>
          <w:szCs w:val="24"/>
        </w:rPr>
        <w:t>-</w:t>
      </w:r>
      <w:r w:rsidR="00A337A6">
        <w:rPr>
          <w:b w:val="false"/>
          <w:szCs w:val="24"/>
        </w:rPr>
        <w:t>79</w:t>
      </w:r>
      <w:r w:rsidR="00DD37E4">
        <w:rPr>
          <w:b w:val="false"/>
          <w:szCs w:val="24"/>
        </w:rPr>
        <w:t>/2015</w:t>
      </w:r>
      <w:r w:rsidR="00DB1D41">
        <w:rPr>
          <w:b w:val="false"/>
          <w:szCs w:val="24"/>
        </w:rPr>
        <w:t xml:space="preserve"> od </w:t>
      </w:r>
      <w:r w:rsidR="00A337A6">
        <w:rPr>
          <w:b w:val="false"/>
          <w:szCs w:val="24"/>
        </w:rPr>
        <w:t>21. listopada</w:t>
      </w:r>
      <w:r w:rsidR="00BF7D14">
        <w:rPr>
          <w:b w:val="false"/>
          <w:szCs w:val="24"/>
        </w:rPr>
        <w:t xml:space="preserve"> 2015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</w:t>
      </w:r>
      <w:proofErr w:type="spellStart"/>
      <w:r w:rsidR="00282910" w:rsidRPr="002476FB">
        <w:rPr>
          <w:b w:val="false"/>
          <w:szCs w:val="24"/>
        </w:rPr>
        <w:t>predstečajne</w:t>
      </w:r>
      <w:proofErr w:type="spellEnd"/>
      <w:r w:rsidR="00282910" w:rsidRPr="002476FB">
        <w:rPr>
          <w:b w:val="false"/>
          <w:szCs w:val="24"/>
        </w:rPr>
        <w:t xml:space="preserve"> nagodbe</w:t>
      </w:r>
      <w:r w:rsidR="00144213" w:rsidRPr="002476FB">
        <w:rPr>
          <w:b w:val="false"/>
          <w:szCs w:val="24"/>
        </w:rPr>
        <w:t xml:space="preserve"> između dužnika </w:t>
      </w:r>
      <w:r w:rsidR="00A337A6" w:rsidRPr="00A337A6">
        <w:rPr>
          <w:b w:val="false"/>
        </w:rPr>
        <w:t>AUTO KLASA d.o.o. Split, Vrh Visoke 17, OIB: 57667778786</w:t>
      </w:r>
      <w:r w:rsidR="009E3F61">
        <w:rPr>
          <w:b w:val="false"/>
        </w:rPr>
        <w:t xml:space="preserve"> </w:t>
      </w:r>
      <w:r w:rsidR="00500649" w:rsidRPr="00500649">
        <w:rPr>
          <w:b w:val="false"/>
        </w:rPr>
        <w:t xml:space="preserve"> </w:t>
      </w:r>
      <w:r w:rsidR="00144213" w:rsidRPr="002476FB">
        <w:rPr>
          <w:b w:val="false"/>
          <w:szCs w:val="24"/>
        </w:rPr>
        <w:t xml:space="preserve">i vjerovnika dužnika, </w:t>
      </w:r>
      <w:r w:rsidR="00282910" w:rsidRPr="002476FB">
        <w:rPr>
          <w:b w:val="false"/>
          <w:szCs w:val="24"/>
        </w:rPr>
        <w:t xml:space="preserve"> za dan</w:t>
      </w:r>
    </w:p>
    <w:p w:rsidRDefault="009E3F61" w:rsidP="00282910" w:rsidR="00144213" w:rsidRPr="009137E0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13EF5">
      <w:pPr>
        <w:pStyle w:val="Naslov3"/>
        <w:rPr>
          <w:b w:val="false"/>
          <w:sz w:val="36"/>
          <w:szCs w:val="36"/>
        </w:rPr>
      </w:pPr>
    </w:p>
    <w:p w:rsidRDefault="00A337A6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10. studenog</w:t>
      </w:r>
      <w:r w:rsidR="00282910" w:rsidRPr="002476FB">
        <w:rPr>
          <w:b w:val="false"/>
          <w:szCs w:val="24"/>
        </w:rPr>
        <w:t xml:space="preserve"> 201</w:t>
      </w:r>
      <w:r w:rsidR="00713EF5">
        <w:rPr>
          <w:b w:val="false"/>
          <w:szCs w:val="24"/>
        </w:rPr>
        <w:t>5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>
        <w:rPr>
          <w:b w:val="false"/>
          <w:szCs w:val="24"/>
        </w:rPr>
        <w:t>9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>soba br. 118/I (</w:t>
      </w:r>
      <w:proofErr w:type="spellStart"/>
      <w:r w:rsidRPr="00BF7D14">
        <w:t>sudnica</w:t>
      </w:r>
      <w:proofErr w:type="spellEnd"/>
      <w:r w:rsidRPr="00BF7D14">
        <w:t xml:space="preserve">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proofErr w:type="spellStart"/>
      <w:r w:rsidRPr="002476FB">
        <w:t>Trgovačkog</w:t>
      </w:r>
      <w:proofErr w:type="spellEnd"/>
      <w:r w:rsidRPr="002476FB">
        <w:t xml:space="preserve"> </w:t>
      </w:r>
      <w:proofErr w:type="spellStart"/>
      <w:r w:rsidRPr="002476FB">
        <w:t>suda</w:t>
      </w:r>
      <w:proofErr w:type="spellEnd"/>
      <w:r w:rsidRPr="002476FB">
        <w:t xml:space="preserve"> u </w:t>
      </w:r>
      <w:proofErr w:type="spellStart"/>
      <w:r w:rsidRPr="002476FB">
        <w:t>Splitu</w:t>
      </w:r>
      <w:proofErr w:type="spellEnd"/>
      <w:r w:rsidRPr="002476FB">
        <w:t xml:space="preserve">, </w:t>
      </w:r>
      <w:proofErr w:type="spellStart"/>
      <w:r w:rsidRPr="002476FB">
        <w:t>Sukoišanska</w:t>
      </w:r>
      <w:proofErr w:type="spellEnd"/>
      <w:r w:rsidRPr="002476FB">
        <w:t xml:space="preserve"> br. 6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500649">
      <w:pPr>
        <w:rPr>
          <w:sz w:val="40"/>
          <w:szCs w:val="40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proofErr w:type="spellStart"/>
      <w:r w:rsidRPr="002476FB">
        <w:t>suda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web – </w:t>
      </w:r>
      <w:proofErr w:type="spellStart"/>
      <w:r>
        <w:t>stranici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>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2476FB">
      <w:pPr>
        <w:jc w:val="both"/>
        <w:rPr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 xml:space="preserve">(12. </w:t>
      </w:r>
      <w:proofErr w:type="spellStart"/>
      <w:r w:rsidRPr="002476FB">
        <w:rPr>
          <w:lang w:val="hr-HR"/>
        </w:rPr>
        <w:t>St</w:t>
      </w:r>
      <w:r w:rsidR="00383FD6" w:rsidRPr="002476FB">
        <w:rPr>
          <w:lang w:val="hr-HR"/>
        </w:rPr>
        <w:t>pn</w:t>
      </w:r>
      <w:proofErr w:type="spellEnd"/>
      <w:r w:rsidRPr="002476FB">
        <w:rPr>
          <w:lang w:val="hr-HR"/>
        </w:rPr>
        <w:t>-</w:t>
      </w:r>
      <w:r w:rsidR="00A337A6">
        <w:rPr>
          <w:lang w:val="hr-HR"/>
        </w:rPr>
        <w:t>79</w:t>
      </w:r>
      <w:r w:rsidR="00DD37E4">
        <w:rPr>
          <w:lang w:val="hr-HR"/>
        </w:rPr>
        <w:t>/2015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A337A6">
        <w:rPr>
          <w:lang w:val="hr-HR"/>
        </w:rPr>
        <w:t>21.10</w:t>
      </w:r>
      <w:r w:rsidR="00376160">
        <w:rPr>
          <w:lang w:val="hr-HR"/>
        </w:rPr>
        <w:t>.</w:t>
      </w:r>
      <w:r w:rsidR="00874D1A" w:rsidRPr="002476FB">
        <w:rPr>
          <w:lang w:val="hr-HR"/>
        </w:rPr>
        <w:t>201</w:t>
      </w:r>
      <w:r w:rsidR="00BF7D14">
        <w:rPr>
          <w:lang w:val="hr-HR"/>
        </w:rPr>
        <w:t>5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2476F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759EC"/>
    <w:rsid w:val="00376160"/>
    <w:rsid w:val="00383FD6"/>
    <w:rsid w:val="003A6DA9"/>
    <w:rsid w:val="003F13DF"/>
    <w:rsid w:val="0047098F"/>
    <w:rsid w:val="004807EF"/>
    <w:rsid w:val="004933CB"/>
    <w:rsid w:val="00493403"/>
    <w:rsid w:val="004A2409"/>
    <w:rsid w:val="004B3B88"/>
    <w:rsid w:val="00500649"/>
    <w:rsid w:val="00503F60"/>
    <w:rsid w:val="00511031"/>
    <w:rsid w:val="0059666B"/>
    <w:rsid w:val="005B12E3"/>
    <w:rsid w:val="006465DE"/>
    <w:rsid w:val="00656DEE"/>
    <w:rsid w:val="00713EF5"/>
    <w:rsid w:val="007706B6"/>
    <w:rsid w:val="00780D19"/>
    <w:rsid w:val="00784B59"/>
    <w:rsid w:val="007978F0"/>
    <w:rsid w:val="007D4F11"/>
    <w:rsid w:val="007E3EC7"/>
    <w:rsid w:val="007F36A7"/>
    <w:rsid w:val="008077E5"/>
    <w:rsid w:val="008356F0"/>
    <w:rsid w:val="008714DE"/>
    <w:rsid w:val="00874D1A"/>
    <w:rsid w:val="00891627"/>
    <w:rsid w:val="008B08C9"/>
    <w:rsid w:val="008B4783"/>
    <w:rsid w:val="009137E0"/>
    <w:rsid w:val="00913E4E"/>
    <w:rsid w:val="0091491C"/>
    <w:rsid w:val="0092225D"/>
    <w:rsid w:val="00964A7F"/>
    <w:rsid w:val="00991836"/>
    <w:rsid w:val="00993327"/>
    <w:rsid w:val="009C1B1D"/>
    <w:rsid w:val="009D59A9"/>
    <w:rsid w:val="009E3F61"/>
    <w:rsid w:val="00A337A6"/>
    <w:rsid w:val="00A6343F"/>
    <w:rsid w:val="00AC50CA"/>
    <w:rsid w:val="00AE6449"/>
    <w:rsid w:val="00B016AE"/>
    <w:rsid w:val="00B66F81"/>
    <w:rsid w:val="00BE4C93"/>
    <w:rsid w:val="00BF7D14"/>
    <w:rsid w:val="00C01F44"/>
    <w:rsid w:val="00C076C4"/>
    <w:rsid w:val="00C21928"/>
    <w:rsid w:val="00C31D59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7A90"/>
    <w:rsid w:val="00E25A2D"/>
    <w:rsid w:val="00E57D92"/>
    <w:rsid w:val="00F047DE"/>
    <w:rsid w:val="00F41611"/>
    <w:rsid w:val="00F44A39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C5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0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50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50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50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C5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0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50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50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50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Stpn-79/2015</izvorni_sadrzaj>
    <derivirana_varijabla naziv="DomainObject.Predmet.OznakaBroj_1">Stpn-79/2015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KLASA d.o.o. za trgovinu</izvorni_sadrzaj>
    <derivirana_varijabla naziv="DomainObject.Predmet.StrankaFormated_1">  AUTO KLASA d.o.o. za trgovinu</derivirana_varijabla>
  </DomainObject.Predmet.StrankaFormated>
  <DomainObject.Predmet.StrankaFormatedOIB>
    <izvorni_sadrzaj>  AUTO KLASA d.o.o. za trgovinu, OIB 57667778786</izvorni_sadrzaj>
    <derivirana_varijabla naziv="DomainObject.Predmet.StrankaFormatedOIB_1">  AUTO KLASA d.o.o. za trgovinu, OIB 57667778786</derivirana_varijabla>
  </DomainObject.Predmet.StrankaFormatedOIB>
  <DomainObject.Predmet.StrankaFormatedWithAdress>
    <izvorni_sadrzaj> AUTO KLASA d.o.o. za trgovinu, Vrh Visoke 17, 21000 Split</izvorni_sadrzaj>
    <derivirana_varijabla naziv="DomainObject.Predmet.StrankaFormatedWithAdress_1"> AUTO KLASA d.o.o. za trgovinu, Vrh Visoke 17, 21000 Split</derivirana_varijabla>
  </DomainObject.Predmet.StrankaFormatedWithAdress>
  <DomainObject.Predmet.StrankaFormatedWithAdressOIB>
    <izvorni_sadrzaj> AUTO KLASA d.o.o. za trgovinu, OIB 57667778786, Vrh Visoke 17, 21000 Split</izvorni_sadrzaj>
    <derivirana_varijabla naziv="DomainObject.Predmet.StrankaFormatedWithAdressOIB_1"> AUTO KLASA d.o.o. za trgovinu, OIB 57667778786, Vrh Visoke 17, 21000 Split</derivirana_varijabla>
  </DomainObject.Predmet.StrankaFormatedWithAdressOIB>
  <DomainObject.Predmet.StrankaWithAdress>
    <izvorni_sadrzaj>AUTO KLASA d.o.o. za trgovinu Vrh Visoke 17,21000 Split</izvorni_sadrzaj>
    <derivirana_varijabla naziv="DomainObject.Predmet.StrankaWithAdress_1">AUTO KLASA d.o.o. za trgovinu Vrh Visoke 17,21000 Split</derivirana_varijabla>
  </DomainObject.Predmet.StrankaWithAdress>
  <DomainObject.Predmet.StrankaWithAdressOIB>
    <izvorni_sadrzaj>AUTO KLASA d.o.o. za trgovinu, OIB 57667778786, Vrh Visoke 17,21000 Split</izvorni_sadrzaj>
    <derivirana_varijabla naziv="DomainObject.Predmet.StrankaWithAdressOIB_1">AUTO KLASA d.o.o. za trgovinu, OIB 57667778786, Vrh Visoke 17,21000 Split</derivirana_varijabla>
  </DomainObject.Predmet.StrankaWithAdressOIB>
  <DomainObject.Predmet.StrankaNazivFormated>
    <izvorni_sadrzaj>AUTO KLASA d.o.o. za trgovinu</izvorni_sadrzaj>
    <derivirana_varijabla naziv="DomainObject.Predmet.StrankaNazivFormated_1">AUTO KLASA d.o.o. za trgovinu</derivirana_varijabla>
  </DomainObject.Predmet.StrankaNazivFormated>
  <DomainObject.Predmet.StrankaNazivFormatedOIB>
    <izvorni_sadrzaj>AUTO KLASA d.o.o. za trgovinu, OIB 57667778786</izvorni_sadrzaj>
    <derivirana_varijabla naziv="DomainObject.Predmet.StrankaNazivFormatedOIB_1">AUTO KLASA d.o.o. za trgovinu, OIB 57667778786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AUTO KLASA d.o.o. za trgovinu</item>
    </izvorni_sadrzaj>
    <derivirana_varijabla naziv="DomainObject.Predmet.StrankaListFormated_1">
      <item>AUTO KLASA d.o.o. za trgovinu</item>
    </derivirana_varijabla>
  </DomainObject.Predmet.StrankaListFormated>
  <DomainObject.Predmet.StrankaListFormatedOIB>
    <izvorni_sadrzaj>
      <item>AUTO KLASA d.o.o. za trgovinu, OIB 57667778786</item>
    </izvorni_sadrzaj>
    <derivirana_varijabla naziv="DomainObject.Predmet.StrankaListFormatedOIB_1">
      <item>AUTO KLASA d.o.o. za trgovinu, OIB 57667778786</item>
    </derivirana_varijabla>
  </DomainObject.Predmet.StrankaListFormatedOIB>
  <DomainObject.Predmet.StrankaListFormatedWithAdress>
    <izvorni_sadrzaj>
      <item>AUTO KLASA d.o.o. za trgovinu, Vrh Visoke 17, 21000 Split</item>
    </izvorni_sadrzaj>
    <derivirana_varijabla naziv="DomainObject.Predmet.StrankaListFormatedWithAdress_1">
      <item>AUTO KLASA d.o.o. za trgovinu, Vrh Visoke 17, 21000 Split</item>
    </derivirana_varijabla>
  </DomainObject.Predmet.StrankaListFormatedWithAdress>
  <DomainObject.Predmet.StrankaListFormatedWithAdressOIB>
    <izvorni_sadrzaj>
      <item>AUTO KLASA d.o.o. za trgovinu, OIB 57667778786, Vrh Visoke 17, 21000 Split</item>
    </izvorni_sadrzaj>
    <derivirana_varijabla naziv="DomainObject.Predmet.StrankaListFormatedWithAdressOIB_1">
      <item>AUTO KLASA d.o.o. za trgovinu, OIB 57667778786, Vrh Visoke 17, 21000 Split</item>
    </derivirana_varijabla>
  </DomainObject.Predmet.StrankaListFormatedWithAdressOIB>
  <DomainObject.Predmet.StrankaListNazivFormated>
    <izvorni_sadrzaj>
      <item>AUTO KLASA d.o.o. za trgovinu</item>
    </izvorni_sadrzaj>
    <derivirana_varijabla naziv="DomainObject.Predmet.StrankaListNazivFormated_1">
      <item>AUTO KLASA d.o.o. za trgovinu</item>
    </derivirana_varijabla>
  </DomainObject.Predmet.StrankaListNazivFormated>
  <DomainObject.Predmet.StrankaListNazivFormatedOIB>
    <izvorni_sadrzaj>
      <item>AUTO KLASA d.o.o. za trgovinu, OIB 57667778786</item>
    </izvorni_sadrzaj>
    <derivirana_varijabla naziv="DomainObject.Predmet.StrankaListNazivFormatedOIB_1">
      <item>AUTO KLASA d.o.o. za trgovinu, OIB 57667778786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KLASA d.o.o. za trgovinu</izvorni_sadrzaj>
    <derivirana_varijabla naziv="DomainObject.Predmet.StrankaIDrugi_1">AUTO KLASA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 KLASA d.o.o. za trgovinu, OIB 57667778786, Vrh Visoke 17, 21000 Split</izvorni_sadrzaj>
    <derivirana_varijabla naziv="DomainObject.Predmet.StrankaIDrugiAdressOIB_1">AUTO KLASA d.o.o. za trgovinu, OIB 57667778786, Vrh Visoke 17,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KLASA d.o.o. za trgovinu</item>
    </izvorni_sadrzaj>
    <derivirana_varijabla naziv="DomainObject.Predmet.SudioniciListNaziv_1">
      <item>AUTO KLASA d.o.o. za trgovinu</item>
    </derivirana_varijabla>
  </DomainObject.Predmet.SudioniciListNaziv>
  <DomainObject.Predmet.SudioniciListAdressOIB>
    <izvorni_sadrzaj>
      <item>AUTO KLASA d.o.o. za trgovinu, OIB 57667778786, Vrh Visoke 17,21000 Split</item>
    </izvorni_sadrzaj>
    <derivirana_varijabla naziv="DomainObject.Predmet.SudioniciListAdressOIB_1">
      <item>AUTO KLASA d.o.o. za trgovinu, OIB 57667778786, Vrh Visoke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57667778786</item>
    </izvorni_sadrzaj>
    <derivirana_varijabla naziv="DomainObject.Predmet.SudioniciListNazivOIB_1">
      <item>, OIB 57667778786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130</properties:Words>
  <properties:Characters>722</properties:Characters>
  <properties:Lines>29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2013-11-13T08:24:00Z</cp:lastPrinted>
  <dcterms:modified xmlns:xsi="http://www.w3.org/2001/XMLSchema-instance" xsi:type="dcterms:W3CDTF">2015-10-21T08:25:00Z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