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fdced00" w14:paraId="fdced00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9C6F6D" w:rsidR="00CF7B33" w:rsidRPr="00CF7B33">
            <w:pPr>
              <w:jc w:val="right"/>
            </w:pPr>
            <w:r w:rsidRPr="00CF7B33">
              <w:t>Poslovni broj: 5 St-</w:t>
            </w:r>
            <w:r w:rsidR="009C6F6D">
              <w:t>202/18-3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C6F6D">
        <w:t xml:space="preserve"> DOM-AL d.o.o., Varaždin, Optujska 70/C, OIB: 76016737293</w:t>
      </w:r>
      <w:r w:rsidR="008D31B2">
        <w:t xml:space="preserve">, </w:t>
      </w:r>
      <w:r w:rsidR="009C6F6D">
        <w:t>19. lipnja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C6F6D">
        <w:t xml:space="preserve"> DOM-AL d.o.o., Varaždin, Optujska 70/C, OIB: 76016737293</w:t>
      </w:r>
      <w:r w:rsidR="00740000">
        <w:t xml:space="preserve">, </w:t>
      </w:r>
      <w:r w:rsidR="00CB6C18">
        <w:t xml:space="preserve">iznosi </w:t>
      </w:r>
      <w:r w:rsidR="009C6F6D">
        <w:t>31.773,54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9C6F6D">
        <w:t xml:space="preserve"> Amela Ledinko-Vuk, Vinogradi Ludbreški, Kratka ulica 1, OIB: 09789592809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9C6F6D">
        <w:t>19. lipnja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7F6" w:rsidR="00A237F6">
      <w:r>
        <w:separator/>
      </w:r>
    </w:p>
  </w:endnote>
  <w:endnote w:id="0" w:type="continuationSeparator">
    <w:p w:rsidRDefault="00A237F6" w:rsidR="00A2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7F6" w:rsidR="00A237F6">
      <w:r>
        <w:separator/>
      </w:r>
    </w:p>
  </w:footnote>
  <w:footnote w:id="0" w:type="continuationSeparator">
    <w:p w:rsidRDefault="00A237F6" w:rsidR="00A237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848F5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8F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48F5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48F5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48F5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8F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48F5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48F5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48F5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St-113/18</izvorni_sadrzaj>
    <derivirana_varijabla naziv="DomainObject.Predmet.PrimjedbaSuca_1">4 St-113/18</derivirana_varijabla>
  </DomainObject.Predmet.PrimjedbaSuca>
  <DomainObject.Predmet.ProtustrankaFormated>
    <izvorni_sadrzaj>  DOM-AL društvo s ograničenom odgovornošću za proizvodnju, trgovinu i usluge zastupanog po punomoćniku Amela Ledinko-Vuk</izvorni_sadrzaj>
    <derivirana_varijabla naziv="DomainObject.Predmet.ProtustrankaFormated_1">  DOM-AL društvo s ograničenom odgovornošću za proizvodnju, trgovinu i usluge zastupanog po punomoćniku Amela Ledinko-Vuk</derivirana_varijabla>
  </DomainObject.Predmet.ProtustrankaFormated>
  <DomainObject.Predmet.ProtustrankaFormatedOIB>
    <izvorni_sadrzaj>  DOM-AL društvo s ograničenom odgovornošću za proizvodnju, trgovinu i usluge, OIB 76016737293 zastupanog po punomoćniku Amela Ledinko-Vuk</izvorni_sadrzaj>
    <derivirana_varijabla naziv="DomainObject.Predmet.ProtustrankaFormatedOIB_1">  DOM-AL društvo s ograničenom odgovornošću za proizvodnju, trgovinu i usluge, OIB 76016737293 zastupanog po punomoćniku Amela Ledinko-Vuk</derivirana_varijabla>
  </DomainObject.Predmet.ProtustrankaFormatedOIB>
  <DomainObject.Predmet.ProtustrankaFormatedWithAdress>
    <izvorni_sadrzaj> DOM-AL društvo s ograničenom odgovornošću za proizvodnju, trgovinu i usluge, Optujska 70C, 42000 Varaždin zastupanog po punomoćniku Amela Ledinko-Vuk</izvorni_sadrzaj>
    <derivirana_varijabla naziv="DomainObject.Predmet.ProtustrankaFormatedWithAdress_1"> DOM-AL društvo s ograničenom odgovornošću za proizvodnju, trgovinu i usluge, Optujska 70C, 42000 Varaždin zastupanog po punomoćniku Amela Ledinko-Vuk</derivirana_varijabla>
  </DomainObject.Predmet.ProtustrankaFormatedWithAdress>
  <DomainObject.Predmet.ProtustrankaFormatedWithAdressOIB>
    <izvorni_sadrzaj> DOM-AL društvo s ograničenom odgovornošću za proizvodnju, trgovinu i usluge, OIB 76016737293, Optujska 70C, 42000 Varaždin zastupanog po punomoćniku Amela Ledinko-Vuk</izvorni_sadrzaj>
    <derivirana_varijabla naziv="DomainObject.Predmet.ProtustrankaFormatedWithAdressOIB_1"> DOM-AL društvo s ograničenom odgovornošću za proizvodnju, trgovinu i usluge, OIB 76016737293, Optujska 70C, 42000 Varaždin zastupanog po punomoćniku Amela Ledinko-Vuk</derivirana_varijabla>
  </DomainObject.Predmet.ProtustrankaFormatedWithAdressOIB>
  <DomainObject.Predmet.ProtustrankaWithAdress>
    <izvorni_sadrzaj>DOM-AL društvo s ograničenom odgovornošću za proizvodnju, trgovinu i usluge Optujska 70C, 42000 Varaždin</izvorni_sadrzaj>
    <derivirana_varijabla naziv="DomainObject.Predmet.ProtustrankaWithAdress_1">DOM-AL društvo s ograničenom odgovornošću za proizvodnju, trgovinu i usluge Optujska 70C, 42000 Varaždin</derivirana_varijabla>
  </DomainObject.Predmet.ProtustrankaWithAdress>
  <DomainObject.Predmet.ProtustrankaWithAdressOIB>
    <izvorni_sadrzaj>DOM-AL društvo s ograničenom odgovornošću za proizvodnju, trgovinu i usluge, OIB 76016737293, Optujska 70C, 42000 Varaždin</izvorni_sadrzaj>
    <derivirana_varijabla naziv="DomainObject.Predmet.ProtustrankaWithAdressOIB_1">DOM-AL društvo s ograničenom odgovornošću za proizvodnju, trgovinu i usluge, OIB 76016737293, Optujska 70C, 42000 Varaždin</derivirana_varijabla>
  </DomainObject.Predmet.ProtustrankaWithAdressOIB>
  <DomainObject.Predmet.ProtustrankaNazivFormated>
    <izvorni_sadrzaj>DOM-AL društvo s ograničenom odgovornošću za proizvodnju, trgovinu i usluge</izvorni_sadrzaj>
    <derivirana_varijabla naziv="DomainObject.Predmet.ProtustrankaNazivFormated_1">DOM-AL društvo s ograničenom odgovornošću za proizvodnju, trgovinu i usluge</derivirana_varijabla>
  </DomainObject.Predmet.ProtustrankaNazivFormated>
  <DomainObject.Predmet.ProtustrankaNazivFormatedOIB>
    <izvorni_sadrzaj>DOM-AL društvo s ograničenom odgovornošću za proizvodnju, trgovinu i usluge, OIB 76016737293</izvorni_sadrzaj>
    <derivirana_varijabla naziv="DomainObject.Predmet.ProtustrankaNazivFormatedOIB_1">DOM-AL društvo s ograničenom odgovornošću za proizvodnju, trgovinu i usluge, OIB 76016737293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31773.54</izvorni_sadrzaj>
    <derivirana_varijabla naziv="DomainObject.Predmet.TrenutnaVrijednost_1">31773.54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DOM-AL društvo s ograničenom odgovornošću za proizvodnju, trgovinu i usluge zastupanog po punomoćniku Amela Ledinko-Vuk</item>
    </izvorni_sadrzaj>
    <derivirana_varijabla naziv="DomainObject.Predmet.ProtuStrankaListFormated_1">
      <item>DOM-AL društvo s ograničenom odgovornošću za proizvodnju, trgovinu i usluge zastupanog po punomoćniku Amela Ledinko-Vuk</item>
    </derivirana_varijabla>
  </DomainObject.Predmet.ProtuStrankaListFormated>
  <DomainObject.Predmet.ProtuStrankaListFormatedOIB>
    <izvorni_sadrzaj>
      <item>DOM-AL društvo s ograničenom odgovornošću za proizvodnju, trgovinu i usluge, OIB 76016737293 zastupanog po punomoćniku Amela Ledinko-Vuk</item>
    </izvorni_sadrzaj>
    <derivirana_varijabla naziv="DomainObject.Predmet.ProtuStrankaListFormatedOIB_1">
      <item>DOM-AL društvo s ograničenom odgovornošću za proizvodnju, trgovinu i usluge, OIB 76016737293 zastupanog po punomoćniku Amela Ledinko-Vuk</item>
    </derivirana_varijabla>
  </DomainObject.Predmet.ProtuStrankaListFormatedOIB>
  <DomainObject.Predmet.ProtuStrankaListFormatedWithAdress>
    <izvorni_sadrzaj>
      <item>DOM-AL društvo s ograničenom odgovornošću za proizvodnju, trgovinu i usluge, Optujska 70C, 42000 Varaždin zastupanog po punomoćniku Amela Ledinko-Vuk</item>
    </izvorni_sadrzaj>
    <derivirana_varijabla naziv="DomainObject.Predmet.ProtuStrankaListFormatedWithAdress_1">
      <item>DOM-AL društvo s ograničenom odgovornošću za proizvodnju, trgovinu i usluge, Optujska 70C, 42000 Varaždin zastupanog po punomoćniku Amela Ledinko-Vuk</item>
    </derivirana_varijabla>
  </DomainObject.Predmet.ProtuStrankaListFormatedWithAdress>
  <DomainObject.Predmet.ProtuStrankaListFormatedWithAdressOIB>
    <izvorni_sadrzaj>
      <item>DOM-AL društvo s ograničenom odgovornošću za proizvodnju, trgovinu i usluge, OIB 76016737293, Optujska 70C, 42000 Varaždin zastupanog po punomoćniku Amela Ledinko-Vuk</item>
    </izvorni_sadrzaj>
    <derivirana_varijabla naziv="DomainObject.Predmet.ProtuStrankaListFormatedWithAdressOIB_1">
      <item>DOM-AL društvo s ograničenom odgovornošću za proizvodnju, trgovinu i usluge, OIB 76016737293, Optujska 70C, 42000 Varaždin zastupanog po punomoćniku Amela Ledinko-Vuk</item>
    </derivirana_varijabla>
  </DomainObject.Predmet.ProtuStrankaListFormatedWithAdressOIB>
  <DomainObject.Predmet.ProtuStrankaListNazivFormated>
    <izvorni_sadrzaj>
      <item>DOM-AL društvo s ograničenom odgovornošću za proizvodnju, trgovinu i usluge</item>
    </izvorni_sadrzaj>
    <derivirana_varijabla naziv="DomainObject.Predmet.ProtuStrankaListNazivFormated_1">
      <item>DOM-AL društvo s ograničenom odgovornošću za proizvodnju, trgovinu i usluge</item>
    </derivirana_varijabla>
  </DomainObject.Predmet.ProtuStrankaListNazivFormated>
  <DomainObject.Predmet.ProtuStrankaListNazivFormatedOIB>
    <izvorni_sadrzaj>
      <item>DOM-AL društvo s ograničenom odgovornošću za proizvodnju, trgovinu i usluge, OIB 76016737293</item>
    </izvorni_sadrzaj>
    <derivirana_varijabla naziv="DomainObject.Predmet.ProtuStrankaListNazivFormatedOIB_1">
      <item>DOM-AL društvo s ograničenom odgovornošću za proizvodnju, trgovinu i usluge, OIB 76016737293</item>
    </derivirana_varijabla>
  </DomainObject.Predmet.ProtuStrankaListNazivFormatedOIB>
  <DomainObject.Predmet.OstaliListFormated>
    <izvorni_sadrzaj>
      <item>Sudski registar</item>
      <item>Amela Ledinko-Vuk punomoćnica sudionika u postupku DOM-AL društvo s ograničenom odgovornošću za proizvodnju, trgovinu i usluge</item>
    </izvorni_sadrzaj>
    <derivirana_varijabla naziv="DomainObject.Predmet.OstaliListFormated_1">
      <item>Sudski registar</item>
      <item>Amela Ledinko-Vuk punomoćnica sudionika u postupku DOM-AL društvo s ograničenom odgovornošću za proizvodnju, trgovinu i usluge</item>
    </derivirana_varijabla>
  </DomainObject.Predmet.OstaliListFormated>
  <DomainObject.Predmet.OstaliListFormatedOIB>
    <izvorni_sadrzaj>
      <item>Sudski registar</item>
      <item>Amela Ledinko-Vuk, OIB 09789592809 punomoćnica sudionika u postupku DOM-AL društvo s ograničenom odgovornošću za proizvodnju, trgovinu i usluge</item>
    </izvorni_sadrzaj>
    <derivirana_varijabla naziv="DomainObject.Predmet.OstaliListFormatedOIB_1">
      <item>Sudski registar</item>
      <item>Amela Ledinko-Vuk, OIB 09789592809 punomoćnica sudionika u postupku DOM-AL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Amela Ledinko-Vuk, Kratka Ulica 1, 42230 Vinogradi Ludbreški punomoćnica sudionika u postupku DOM-AL društvo s ograničenom odgovornošću za proizvodnju, trgovinu i usluge</item>
    </izvorni_sadrzaj>
    <derivirana_varijabla naziv="DomainObject.Predmet.OstaliListFormatedWithAdress_1">
      <item>Sudski registar</item>
      <item>Amela Ledinko-Vuk, Kratka Ulica 1, 42230 Vinogradi Ludbreški punomoćnica sudionika u postupku DOM-AL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Amela Ledinko-Vuk, OIB 09789592809, Kratka Ulica 1, 42230 Vinogradi Ludbreški punomoćnica sudionika u postupku DOM-AL društvo s ograničenom odgovornošću za proizvodnju, trgovinu i usluge</item>
    </izvorni_sadrzaj>
    <derivirana_varijabla naziv="DomainObject.Predmet.OstaliListFormatedWithAdressOIB_1">
      <item>Sudski registar</item>
      <item>Amela Ledinko-Vuk, OIB 09789592809, Kratka Ulica 1, 42230 Vinogradi Ludbreški punomoćnica sudionika u postupku DOM-AL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Amela Ledinko-Vuk</item>
    </izvorni_sadrzaj>
    <derivirana_varijabla naziv="DomainObject.Predmet.OstaliListNazivFormated_1">
      <item>Sudski registar</item>
      <item>Amela Ledinko-Vuk</item>
    </derivirana_varijabla>
  </DomainObject.Predmet.OstaliListNazivFormated>
  <DomainObject.Predmet.OstaliListNazivFormatedOIB>
    <izvorni_sadrzaj>
      <item>Sudski registar</item>
      <item>Amela Ledinko-Vuk, OIB 09789592809</item>
    </izvorni_sadrzaj>
    <derivirana_varijabla naziv="DomainObject.Predmet.OstaliListNazivFormatedOIB_1">
      <item>Sudski registar</item>
      <item>Amela Ledinko-Vuk, OIB 09789592809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DOM-AL društvo s ograničenom odgovornošću za proizvodnju, trgovinu i usluge</izvorni_sadrzaj>
    <derivirana_varijabla naziv="DomainObject.Predmet.ProtustrankaIDrugi_1">DOM-AL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DOM-AL društvo s ograničenom odgovornošću za proizvodnju, trgovinu i usluge, OIB 76016737293, Optujska 70C, 42000 Varaždin</izvorni_sadrzaj>
    <derivirana_varijabla naziv="DomainObject.Predmet.ProtustrankaIDrugiAdressOIB_1">DOM-AL društvo s ograničenom odgovornošću za proizvodnju, trgovinu i usluge, OIB 76016737293, Optujska 70C,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DOM-AL društvo s ograničenom odgovornošću za proizvodnju, trgovinu i usluge</item>
      <item>Sudski registar</item>
      <item>Amela Ledinko-Vuk</item>
    </izvorni_sadrzaj>
    <derivirana_varijabla naziv="DomainObject.Predmet.SudioniciListNaziv_1">
      <item>Financijska agencija</item>
      <item>DOM-AL društvo s ograničenom odgovornošću za proizvodnju, trgovinu i usluge</item>
      <item>Sudski registar</item>
      <item>Amela Ledinko-Vuk</item>
    </derivirana_varijabla>
  </DomainObject.Predmet.SudioniciListNaziv>
  <DomainObject.Predmet.SudioniciListAdressOIB>
    <izvorni_sadrzaj>
      <item>Financijska agencija, OIB 85821130368, Ulica grada Vukovara 70,10000 Zagreb</item>
      <item>DOM-AL društvo s ograničenom odgovornošću za proizvodnju, trgovinu i usluge, OIB 76016737293, Optujska 70C,42000 Varaždin</item>
      <item>Sudski registar</item>
      <item>Amela Ledinko-Vuk, OIB 09789592809, Kratka Ulica 1,42230 Vinogradi Ludbreški</item>
    </izvorni_sadrzaj>
    <derivirana_varijabla naziv="DomainObject.Predmet.SudioniciListAdressOIB_1">
      <item>Financijska agencija, OIB 85821130368, Ulica grada Vukovara 70,10000 Zagreb</item>
      <item>DOM-AL društvo s ograničenom odgovornošću za proizvodnju, trgovinu i usluge, OIB 76016737293, Optujska 70C,42000 Varaždin</item>
      <item>Sudski registar</item>
      <item>Amela Ledinko-Vuk, OIB 09789592809, Kratka Ulica 1,42230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76016737293</item>
      <item>, OIB null</item>
      <item>, OIB 09789592809</item>
    </izvorni_sadrzaj>
    <derivirana_varijabla naziv="DomainObject.Predmet.SudioniciListNazivOIB_1">
      <item>, OIB 85821130368</item>
      <item>, OIB 76016737293</item>
      <item>, OIB null</item>
      <item>, OIB 09789592809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F478F-4962-437F-AE92-09E04DD0A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2142</properties:Characters>
  <properties:Lines>51</properties:Lines>
  <properties:Paragraphs>15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2018-06-19T10:07:00Z</cp:lastPrinted>
  <dcterms:modified xmlns:xsi="http://www.w3.org/2001/XMLSchema-instance" xsi:type="dcterms:W3CDTF">2018-06-19T10:08:00Z</dcterms:modified>
  <cp:revision>135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(St-202-18-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