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8997" w14:paraId="1718997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1855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316048">
        <w:t>6</w:t>
      </w:r>
      <w:r w:rsidR="006E5229">
        <w:t>.listopada</w:t>
      </w:r>
      <w:r>
        <w:t xml:space="preserve"> 201</w:t>
      </w:r>
      <w:r w:rsidR="00DF65F1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E63945">
        <w:t xml:space="preserve"> </w:t>
      </w:r>
      <w:r w:rsidR="008F3552">
        <w:t xml:space="preserve">24 sata d.o.o. </w:t>
      </w:r>
      <w:r>
        <w:t xml:space="preserve">, </w:t>
      </w:r>
      <w:r w:rsidR="005E2833">
        <w:t xml:space="preserve">Zagreb, Oreškovićeva </w:t>
      </w:r>
      <w:r w:rsidR="008F3552">
        <w:t>6H</w:t>
      </w:r>
      <w:r w:rsidR="005E2833">
        <w:t>/1</w:t>
      </w:r>
      <w:r w:rsidRPr="009A2892">
        <w:t xml:space="preserve">, u iznosu </w:t>
      </w:r>
      <w:r w:rsidR="008F3552">
        <w:t>4.556.030,44</w:t>
      </w:r>
      <w:r w:rsidR="005E2833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E63945">
        <w:t>19</w:t>
      </w:r>
      <w:r w:rsidR="005E2833">
        <w:t>.rujna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A24FC">
        <w:t>UNEX MEDIA d.o.o., Zagreb, Ilica 26. (OIB 31668116417)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8F3552">
        <w:t>24 sata d.o.o. , Zagreb, Oreškovićeva 6H/1</w:t>
      </w:r>
      <w:r w:rsidR="00E63945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8F3552">
        <w:t>4.556.030,44 kn</w:t>
      </w:r>
      <w:r w:rsidR="00CE29F2">
        <w:t>.</w:t>
      </w:r>
      <w:r w:rsidR="001B1090">
        <w:t xml:space="preserve"> </w:t>
      </w:r>
      <w:r w:rsidR="00AD5E3E">
        <w:t xml:space="preserve">Prijava tražbine je dostavljena Financijskoj agenciji neposredno, dana </w:t>
      </w:r>
      <w:r w:rsidR="00E63945">
        <w:t>19</w:t>
      </w:r>
      <w:r w:rsidR="00AD5E3E">
        <w:t>.rujna 2017., a što je vidljivo iz otiska prijemnog žiga Financijske agencije.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316048">
        <w:t>6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0E1B49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0E1B49" w:rsidP="000E1B49" w:rsidR="000E1B49">
      <w:pPr>
        <w:ind w:firstLine="708" w:left="3540"/>
        <w:jc w:val="both"/>
      </w:pPr>
      <w:r>
        <w:t>Za točnost otpravka, ovlašteni službenik:</w:t>
      </w:r>
    </w:p>
    <w:p w:rsidRDefault="000E1B49" w:rsidP="00422EE0" w:rsidR="000E1B4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42D2" w:rsidP="007042D2" w:rsidR="007042D2" w:rsidRPr="00C72788">
      <w:pPr>
        <w:jc w:val="both"/>
        <w:rPr>
          <w:b/>
        </w:rPr>
      </w:pP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B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D7DD4"/>
    <w:rsid w:val="000E1B49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6048"/>
    <w:rsid w:val="00320F5B"/>
    <w:rsid w:val="00323651"/>
    <w:rsid w:val="00366CB2"/>
    <w:rsid w:val="0038479F"/>
    <w:rsid w:val="00385DFC"/>
    <w:rsid w:val="003B213D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1899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5E283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B7CA2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3552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AD5E3E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452A3"/>
    <w:rsid w:val="00D53EC5"/>
    <w:rsid w:val="00D91CEA"/>
    <w:rsid w:val="00DB6251"/>
    <w:rsid w:val="00DF65F1"/>
    <w:rsid w:val="00E02326"/>
    <w:rsid w:val="00E3002E"/>
    <w:rsid w:val="00E33446"/>
    <w:rsid w:val="00E371BF"/>
    <w:rsid w:val="00E63945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91BAD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1956</properties:Characters>
  <properties:Lines>64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2017-10-06T11:27:00Z</dcterms:created>
  <dc:creator>nribaric</dc:creator>
  <cp:lastModifiedBy>Valentina Delač</cp:lastModifiedBy>
  <cp:lastPrinted>2017-10-06T11:29:00Z</cp:lastPrinted>
  <dcterms:modified xmlns:xsi="http://www.w3.org/2001/XMLSchema-instance" xsi:type="dcterms:W3CDTF">2017-10-06T11:29:00Z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